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14478" w14:paraId="bc14478" w:rsidRDefault="00F24650"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221D31" w:rsidR="00221D31">
      <w:pPr>
        <w:pStyle w:val="SudSjedite"/>
      </w:pPr>
      <w:r>
        <w:tab/>
      </w:r>
    </w:p>
    <w:p w:rsidRDefault="00221D31" w:rsidP="00221D31" w:rsidR="00221D31">
      <w:pPr>
        <w:jc w:val="right"/>
      </w:pPr>
      <w:r>
        <w:t>Poslovni broj:7 St-405/2017-49</w:t>
      </w:r>
    </w:p>
    <w:p w:rsidRDefault="00221D31" w:rsidP="00221D31" w:rsidR="00221D31">
      <w:pPr>
        <w:jc w:val="right"/>
      </w:pPr>
    </w:p>
    <w:p w:rsidRDefault="00221D31" w:rsidP="00221D31" w:rsidR="00221D31">
      <w:pPr>
        <w:jc w:val="center"/>
      </w:pPr>
      <w:r>
        <w:t xml:space="preserve">Z A P I S N I K </w:t>
      </w:r>
    </w:p>
    <w:p w:rsidRDefault="00221D31" w:rsidP="00221D31" w:rsidR="00221D31">
      <w:pPr>
        <w:jc w:val="center"/>
      </w:pPr>
      <w:r>
        <w:t>Od 14. prosinca 2017. godine</w:t>
      </w:r>
    </w:p>
    <w:p w:rsidRDefault="00221D31" w:rsidP="00221D31" w:rsidR="00221D31">
      <w:pPr>
        <w:jc w:val="center"/>
      </w:pPr>
    </w:p>
    <w:p w:rsidRDefault="00221D31" w:rsidP="00221D31" w:rsidR="00221D31">
      <w:r>
        <w:t>o održanom ročištu rad ispitivanja prijavljenih tražbina u poslovnim prostorijama stečajnog dužnika Elektrometal d.d. u stečaju u Bjelovaru.</w:t>
      </w:r>
    </w:p>
    <w:p w:rsidRDefault="00221D31" w:rsidP="00221D31" w:rsidR="00221D31"/>
    <w:p w:rsidRDefault="00221D31" w:rsidP="00221D31" w:rsidR="00221D31">
      <w:r>
        <w:t>Nazočni od suda:</w:t>
      </w:r>
    </w:p>
    <w:p w:rsidRDefault="00221D31" w:rsidP="00221D31" w:rsidR="00221D31">
      <w:r>
        <w:t>TOMISLAV</w:t>
      </w:r>
      <w:r>
        <w:t xml:space="preserve"> MRAZOVIĆ        </w:t>
      </w:r>
      <w:r>
        <w:t xml:space="preserve"> Predlagatelj-dužnik:ELEKTROME</w:t>
      </w:r>
      <w:r>
        <w:t xml:space="preserve">TAL d.d. u stečaju iz </w:t>
      </w:r>
    </w:p>
    <w:p w:rsidRDefault="00221D31" w:rsidP="00221D31" w:rsidR="00221D31">
      <w:r>
        <w:t xml:space="preserve">Sudac                                          </w:t>
      </w:r>
      <w:r>
        <w:t>Bjelovara, Ferde Rusana 21.</w:t>
      </w:r>
      <w:r>
        <w:t xml:space="preserve">                                                                     </w:t>
      </w:r>
    </w:p>
    <w:p w:rsidRDefault="00221D31" w:rsidP="00221D31" w:rsidR="00221D31"/>
    <w:p w:rsidRDefault="00221D31" w:rsidP="00221D31" w:rsidR="00221D31">
      <w:r>
        <w:t>JASMINA TUBIĆ</w:t>
      </w:r>
    </w:p>
    <w:p w:rsidRDefault="00221D31" w:rsidP="00221D31" w:rsidR="00221D31">
      <w:r>
        <w:t>Z</w:t>
      </w:r>
      <w:r>
        <w:t>apisničar</w:t>
      </w:r>
    </w:p>
    <w:p w:rsidRDefault="00221D31" w:rsidP="00221D31" w:rsidR="00221D31"/>
    <w:p w:rsidRDefault="00221D31" w:rsidP="00221D31" w:rsidR="00221D31">
      <w:r>
        <w:t>Ročište je započelo u 10,00 sati</w:t>
      </w:r>
    </w:p>
    <w:p w:rsidRDefault="00221D31" w:rsidP="00221D31" w:rsidR="00221D31">
      <w:r>
        <w:t>Utvrđuje se da su pristupili:</w:t>
      </w:r>
    </w:p>
    <w:p w:rsidRDefault="00221D31" w:rsidP="00221D31" w:rsidR="00221D31">
      <w:r>
        <w:t>Stečajni upravitelj Franjo Otročak</w:t>
      </w:r>
    </w:p>
    <w:p w:rsidRDefault="00221D31" w:rsidP="00221D31" w:rsidR="00221D31"/>
    <w:p w:rsidRDefault="00221D31" w:rsidP="00221D31" w:rsidR="00221D31">
      <w:r>
        <w:t>Vjerovnik WIENER OSIGURANJE VIENNA INSURANCE GROUP d.d iz Zagreba, zastupan po predsjedniku uprave Walteru Leonhartsberger-Schrott i članu uprave Jasminki Horvat Martinović, a oni po zamjeniku punomoćnika odvjetniku Letici Josipu iz OD Župić i partneri, bez punomoći</w:t>
      </w:r>
    </w:p>
    <w:p w:rsidRDefault="00221D31" w:rsidP="00221D31" w:rsidR="00221D31">
      <w:r>
        <w:t>Vjerovnik ZAGREBAČKA BANKA d.d. Zagreb, Trg bana Josipa Jelačića 10, zastupan po punomoćniku odvjetniku Damiru Kevilj iz OD Bekina, Škurla, Durmiš i Spajić d.o.o. iz Zagreba</w:t>
      </w:r>
    </w:p>
    <w:p w:rsidRDefault="00221D31" w:rsidP="00221D31" w:rsidR="00221D31">
      <w:r>
        <w:t>Vjerovnik ACO GRAĐEVINSKI ELEMENTI d.o.o. iz Zagreba, Radnička cesta 177, zastupan po punomoćnici odvjetnici Ireni Mesiček iz Zagreba</w:t>
      </w:r>
    </w:p>
    <w:p w:rsidRDefault="00221D31" w:rsidP="00221D31" w:rsidR="00221D31"/>
    <w:p w:rsidRDefault="00221D31" w:rsidP="00221D31" w:rsidR="00221D31"/>
    <w:p w:rsidRDefault="00221D31" w:rsidP="00221D31" w:rsidR="00221D31">
      <w:r>
        <w:t>Vjerovnik HRVATSKE ŠUME d.o.o. iz Zagreba, LJ.F.Vukotinovića 2, zastupan po predsjedniku uprave Darku Vuletić, a on zastupan po punomoćniku odvjetniku Zoranu Tomiću iz Odvjetničkog društva Tomić &amp; Šušnjar, j.t.d. iz Zagreba</w:t>
      </w:r>
    </w:p>
    <w:p w:rsidRDefault="00221D31" w:rsidP="00221D31" w:rsidR="00221D31">
      <w:r>
        <w:t>Vjerovnik INA d.d. iz Zagreba, Av.Većeslava Holjevca 10, zastupan po direktoru Luki Pavelić, a on zastupan po odvjetničkoj vježbenici Maji Gorupić iz OD Ilić, Orehovec &amp; partneri iz Zagreba</w:t>
      </w:r>
    </w:p>
    <w:p w:rsidRDefault="00221D31" w:rsidP="00221D31" w:rsidR="00221D31">
      <w:r>
        <w:t xml:space="preserve">Vjerovnik KUKEC d.o.o. iz Kloštar Ivanića, zastupan po punomoćnici odvjetnici Vesni Vignjević Žak iz Bjelovara </w:t>
      </w:r>
    </w:p>
    <w:p w:rsidRDefault="00221D31" w:rsidP="00221D31" w:rsidR="00221D31">
      <w:r>
        <w:t>Vjerovnik GRAD BJELOVAR, zastupan po gradonačelniku Dariu Hrebaku, a on po punomoćnici Željki Vizi</w:t>
      </w:r>
    </w:p>
    <w:p w:rsidRDefault="00221D31" w:rsidP="00221D31" w:rsidR="00221D31">
      <w:r>
        <w:t>Vjerovnik MEDIKOL GRUPA d.o.o. iz Zagreba, Mandlova 7, zastupan po predsjedniku uprave Ivanu Rajković, a on po punomoćnici odvjetnici Maši Malacko iz Zagreba</w:t>
      </w:r>
    </w:p>
    <w:p w:rsidRDefault="00221D31" w:rsidP="00221D31" w:rsidR="00221D31">
      <w:r>
        <w:t>Vjerovnik IVAN BABEC iz Bjelovara, Kanička 5, zastupan po punomoćnici, odvjetnici Jacinti Toš Špehar iz Bjelovara</w:t>
      </w:r>
    </w:p>
    <w:p w:rsidRDefault="00221D31" w:rsidP="00221D31" w:rsidR="00221D31">
      <w:r>
        <w:t xml:space="preserve">Vjerovnik ERSTE &amp; STEIERMARKISCHE BANK d.d. Rijeka, zastupan po punomoćniku Goranu Gložinić iz OD Mađarić &amp; Lui d.o.o. iz Zagreba </w:t>
      </w:r>
    </w:p>
    <w:p w:rsidRDefault="00221D31" w:rsidP="00221D31" w:rsidR="00221D31">
      <w:r>
        <w:t>Vjerovnik  REPUBLIKA HRVATSKA, MINISTARSTVO FINANCIJA i MINISTARSTVO DŽRAVNE IMOVINE zastupan po zastupniku po zakonu ŽDO u Bjelovaru a po zamjeniku Živku Slijedpčević</w:t>
      </w:r>
    </w:p>
    <w:p w:rsidRDefault="00221D31" w:rsidP="00221D31" w:rsidR="00221D31">
      <w:r>
        <w:t xml:space="preserve">Vjerovnik STANKO d.o.o. iz Bjelovara po zakonskom zastupniku Davoru Stanku </w:t>
      </w:r>
    </w:p>
    <w:p w:rsidRDefault="00221D31" w:rsidP="00221D31" w:rsidR="00221D31">
      <w:r>
        <w:t xml:space="preserve">Vjerovnik MARKO ČURIĆ zaposlenik dužnika </w:t>
      </w:r>
    </w:p>
    <w:p w:rsidRDefault="00221D31" w:rsidP="00221D31" w:rsidR="00221D31">
      <w:r>
        <w:t xml:space="preserve">Vjerovnik GRADSKA PLINARA-OPSKRBA d.o.o. iz Zagreba, zastupan po zakonskom zastupniku Igoru Piriju, a on po punomoćniku Tiboru Jureško </w:t>
      </w:r>
    </w:p>
    <w:p w:rsidRDefault="00221D31" w:rsidP="00221D31" w:rsidR="00221D31">
      <w:r>
        <w:t xml:space="preserve">Vjerovnik METALNA OPREMA d.d. iz Senja, zastupan po zakonskom zastupniku Sanji Vukelić Karađija </w:t>
      </w:r>
    </w:p>
    <w:p w:rsidRDefault="00221D31" w:rsidP="00221D31" w:rsidR="00221D31">
      <w:r>
        <w:t>Vjerovnik Dražen Ileković zaposlenik dužnika</w:t>
      </w:r>
    </w:p>
    <w:p w:rsidRDefault="00221D31" w:rsidP="00221D31" w:rsidR="00221D31">
      <w:r>
        <w:t>Vjerovnik Branko Herman bivši zaposlenik</w:t>
      </w:r>
    </w:p>
    <w:p w:rsidRDefault="00221D31" w:rsidP="00221D31" w:rsidR="00221D31">
      <w:r>
        <w:t xml:space="preserve">Vjerovnik PLINARCO d.o.o. iz Zagreba  zastupan po zaposlenicima Marinko Hajlas i Jasna Vrbanić, bez valjane punomoći  </w:t>
      </w:r>
    </w:p>
    <w:p w:rsidRDefault="00221D31" w:rsidP="00221D31" w:rsidR="00221D31"/>
    <w:p w:rsidRDefault="00221D31" w:rsidP="00221D31" w:rsidR="00221D31">
      <w:r>
        <w:lastRenderedPageBreak/>
        <w:t xml:space="preserve">Stečajni sudac otvara raspravu i objavljuje da je predmet današnjeg ročišta ispitivanje pristiglih tražbina prema iznosima i redu kako su unesene </w:t>
      </w:r>
      <w:r>
        <w:t>u Tablicu od 30.11.2017. godine.</w:t>
      </w:r>
    </w:p>
    <w:p w:rsidRDefault="00221D31" w:rsidP="00221D31" w:rsidR="00221D31">
      <w:r>
        <w:t xml:space="preserve">Stečajni sudac obavještava vjerovnike da sukladno čl.265.Stečajnog zakona oni vjerovnici kojima je potraživanje priznato neće dobiti poseban otpravak rješenja o utvrđenoj tražbini, osim ako to posebno zatraže i plate trošak rješenja. </w:t>
      </w:r>
    </w:p>
    <w:p w:rsidRDefault="00221D31" w:rsidP="00221D31" w:rsidR="00221D31">
      <w:r>
        <w:t xml:space="preserve">Stečajni sudac ukazuje stečajnom upravitelju na njegovu dužnost da se određeno izjasni priznaje li ili osporava svaku prijavljenu tražbinu. </w:t>
      </w:r>
    </w:p>
    <w:p w:rsidRDefault="00221D31" w:rsidP="00221D31" w:rsidR="00221D31">
      <w:r>
        <w:t>Nakon toga sud donosi</w:t>
      </w:r>
    </w:p>
    <w:p w:rsidRDefault="00221D31" w:rsidP="00221D31" w:rsidR="00221D31">
      <w:pPr>
        <w:jc w:val="center"/>
      </w:pPr>
      <w:r>
        <w:t>r j e š e n j e</w:t>
      </w:r>
    </w:p>
    <w:p w:rsidRDefault="00221D31" w:rsidP="00221D31" w:rsidR="00221D31">
      <w:pPr>
        <w:jc w:val="both"/>
        <w:rPr>
          <w:rFonts w:cs="Arial" w:hAnsi="Arial" w:ascii="Arial"/>
          <w:b/>
          <w:sz w:val="32"/>
          <w:szCs w:val="32"/>
        </w:rPr>
      </w:pPr>
      <w:r>
        <w:t>Prelazi se na ispitivanje prijavljenih tražbina vjerovnika prvog višeg isplatnog reda od rednog broja 1 do rednog broja 466.</w:t>
      </w:r>
    </w:p>
    <w:p w:rsidRDefault="00221D31" w:rsidP="00221D31" w:rsidR="00221D31">
      <w:pPr>
        <w:jc w:val="center"/>
        <w:rPr>
          <w:rFonts w:cs="Arial" w:hAnsi="Arial" w:ascii="Arial"/>
          <w:b/>
          <w:sz w:val="32"/>
          <w:szCs w:val="32"/>
        </w:rPr>
      </w:pPr>
    </w:p>
    <w:tbl>
      <w:tblPr>
        <w:tblW w:type="dxa" w:w="11196"/>
        <w:jc w:val="right"/>
        <w:tblInd w:type="dxa" w:w="-7199"/>
        <w:tblLayout w:type="fixed"/>
        <w:tblLook w:val="04A0" w:noVBand="1" w:noHBand="0" w:lastColumn="0" w:firstColumn="1" w:lastRow="0" w:firstRow="1"/>
      </w:tblPr>
      <w:tblGrid>
        <w:gridCol w:w="2552"/>
        <w:gridCol w:w="6376"/>
        <w:gridCol w:w="2268"/>
      </w:tblGrid>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ANDIĆ ALEN , OIB: 98204470751 SLAVKA KOLARA 2 ,43270 Veliki Grđevac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6.376,67</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ANDRIĆ JADRANKO , OIB: 75605800886 STAROGRADSKA 39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ANTOLIĆ ŽELJKO , OIB: 55593549164 CIGLENA 84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13.900,00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BABEC DANIJELA , OIB: 47595066358 KALNIČKA 5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2.660,39</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BABIĆ ANA , OIB: 60087396156 , VRLIKA 10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BABIĆ IVAN , OIB:42958267867 , BREZINE 56 , 10344 FRKAŠEVAC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BABIĆ SLAVKO , OIB: 59345784639 PRVOMAJSKA 12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10.500,00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BAČIĆ KRUNOSLAV , OIB: 37074354820 KRALJEVAC 56 , 43212 Rovišće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BAČIĆ TOMISLAV , OIB: 62015086248 STJEPANA RADIĆA 27 , 43211 Predavac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BAJIĆ MILIVOJ , OIB: 85653182165 ZVIJERCI 47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BAKALE HRVOJE , OIB: 55502677450 Poljane 6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BALAŽINEC DAMIR , OIB: 97059745129 VELIKI POGANEC 2B , 48312 Rasinja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29.454,95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BALAŽINEC SLAVKO , OIB: 42461774201 VELIKI POGANAC 2B , 48312 Rasinja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BARANAŠIĆ TOMISLAV , OIB: 14915244137 , ĐURE SUDETE 16A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BARBARIĆ ANTO , OIB: 60028898730 TUK 85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13.186,77</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BARBIR PREDRAG , OIB: 45479043326 , OSIJEČKA 59 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6.200,00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BARIŠIĆ ANTE , OIB: 46515722695 MOSLAVAČKA 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BARIŠIĆ IVICA , OIB: 76608622938 MOSLAVAČKA 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BARIŠIĆ KRISTIJAN , OIB: 10168236279 , NOVA PLOŠČICA 172 , 43284 Hercegovac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29.024,51</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BARIŠIĆ LJUPKO , OIB: 90121471067 , UNSKA 1,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8.450,00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BARTOLOVIĆ DANIJEL , OIB: 63972629661 PODRAVSKA 40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8.000,00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BARTOLOVIĆ MILAN , OIB: 91332339657 PODRAVSKA 40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1.215,02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BARUŠIĆ ZDRAVKO , OIB: 13279473230 Kolodvorska 14 , 43270 Veliki Grđevac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9.200,00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BAŠIĆ IVICA , OIB: 07199085133 , RAVNEŠ 60, 43274 Severin</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BEDEKOVIĆ DARIO , OIB: 11280746076 , PAVLA RADIĆA 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BEDEKOVIĆ MARKO , OIB: 26349599894 VINOGRADSKA BR.15 ,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BEGOVIĆ SINIŠA , OIB: 50566176825 , PR.J. DALMATINCA 11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6.650,00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BELAMARIĆ RADOSLAV , OIB: 26604423391 STROSSMAJEROVA 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BELINIĆ GORAN , OIB: 83116300301 , FORTUNAT PINTARIĆ 7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BELJAN ANDRIJA , OIB: 32789568033 ĐURĐEVAČKA CESTA 130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BENKOVIĆ KRUNOSLAV , OIB: 53943198834 Novoseljani bb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BERAK GORAN , OIB: 67930475739 , MILKE TRNINE 7 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4.350,00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BEŠVIR DUŠANKA , OIB: 04136469937 , GALOVAC 265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BILJAN ŽELJKO , OIB: 90312082716 , CVIJETNA 5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BJEKIĆ BRANKO , OIB: 75778501621 I.G.KOVAČIĆA 1A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BJELAJAC NATALIJA , OIB: 45298061099 DRAVSKA 18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BLAŽEK VLASTA , OIB: 91363342597 , IVANA GUNDULIĆA 2/3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BLAŽEKOVIĆ DARKO , OIB: 67916818318 KLOKOČEVAC 231 , 43211 Predavac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9.500,00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BLAŽEVIĆ MATEO , OIB:99454765031 , GORNJE PLAVNICE BR.37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BLAŽIČKO MARIJAN , OIB: 63803591078 GRGURA KARLOVČANA 29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BLJAIĆ IVICA , OIB: 18740680422 NOVOSELJANSKA 72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9.500,00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BOBETIĆ STJEPAN , OIB: 38346563455 , TINA UJEVIĆA 3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BOGAT ROBERT , OIB: 50623358992 , TUK 140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BOGDAN DARIO , OIB: 54116544665 TROJSTVENA 69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48.162,64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BOGOVIĆ DALIBOR , OIB: 10972243074 , STARA RAČA 130A , 43272 Nova Rača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BOGOVIĆ MILE , OIB:09515959559 , REŠKOVCI  28 , 43211 PREDAVAC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BOROVAC MIROSLAV , OIB: 52589120951 EUGENA KOLONIĆA 9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BOROVEC DALIBOR , OIB: 85013369724 STANČIĆI 69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44.416,32</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BOROVEC DRAŽEN , OIB: 06295212659 , STANČIĆI 69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BOSANAC JADRANKA , OIB: 62066848031 SEVERIN 124 , 43274 Severin</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64.361,77</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BOSORIĆ MLADEN , OIB: 60772674384 PODRAVSKA 11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BOTA TOMO , OIB: 59592658450 , IVANA MAŽURANIĆA 4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BRČIN NEDELJKO , OIB: 19738805265 , odv.Đure Sudete 22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54.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BREZIĆ DANIJEL , OIB: 08515416432 , MIJE BOBETKA 80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BRKIĆ DARKO , OIB: 54569553339 , GORNJI KRIŽ 8 , 43202 Zrinski Topolovac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23.138,05</w:t>
            </w:r>
          </w:p>
        </w:tc>
      </w:tr>
      <w:tr w:rsidTr="00221D31" w:rsidR="00221D31">
        <w:trPr>
          <w:cantSplit/>
          <w:trHeight w:val="15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BRNAD NEDIĆ DOLORES , OIB: 56323122890 MATIJE GUPCA 56 , 35220 Slavonski Šamac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BRUNEC MIROSLAV , OIB: 48720942522 P.MIŠKINE 19 a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BUČAN BOŽA , OIB: 34331762515 , ULICA BEČ BB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59.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BUČEK VLADIMIR , OIB: 68988530074 , ROVIŠĆE 158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63.004,53</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BUJAN IVAN , OIB: 38972341466 , TRG STANKA VRAZA 2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BUŠETINČAN ZORAN , OIB: 85013823738 DARUVARSKA 144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5.350,40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BUTUŽIN BRANKO , OIB: 61639345106 J.HAULIKA 19 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39.738,94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CAPAN DANIJEL , OIB: 49976233229 DRLJANOVAC 66 , 43272 Nova Rača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CINDRIĆ MARIO , OIB: 16675281117 STAROPLAVNIČKI PR 13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4.350,00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65.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CIRKVENAC BRANKO , OIB: 18088550674 NOVOSELJANSKA 177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COHA DRAŽEN , OIB: 41256973430 , PETRA HEKTOROVIĆA 18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11.000,00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COHA ŽELJKO , OIB: 42265411124 , IVANA ZAJCA 17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CRNKOVIĆ PETAR , OIB: 01476957101 , MALE SREDICE 27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58.278,22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69.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ČALIĆ BRANKO , OIB: 35426825710 , Kaštel Dežanov.14 , 43506 Dežanovac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ČEPELJA MILAN , OIB: 14058912529 , ILOČKA 53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53.340,34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ČIČAK DARKO , OIB: 60147827751 , TUK 38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43.566,91</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ČOKLO BRANKO , OIB: 85956502804 DEMETROVA 4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ČOKOR IVAN , OIB: 68592211396 , HREBINEČKA CEST 77 , 10370 Dugo Selo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ČOLIG KRUNOSLAV , OIB: 75134054627 LADISLAVA KIŠA 2 , 10340 Vrbovec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19.705,78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ČULJAK TOMISLAV , OIB: 85124414380 BILOGORSKA 1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76.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ČURIĆ MARKO , OIB: 84279545401 VIDIKOVAC 62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99.066,26</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ĆUJIĆ NENAD , OIB: 40829683622 , LJ. Posavskog 28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2.550,00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ĆUSTIĆ TOMISLAV ,OIB: 33943972852 VRBICA 3 , 43226 Veliko Trojstvo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79.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DAUTANAC KRISTIJAN , OIB: 94434958418 , STARA PLOŠČICA 90 , 43232 Berek</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27.861,03</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DAUTANAC MATIJA , OIB: 18334502493 STARA PLOŠČICA 159 , 43232 Berek</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DAUTANEC ROMAN , OIB: 35073170920 STAROGRADSKA 82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DIVJAK KRISTIJAN , OIB: 72464449443 Glogovac, Cvjetna 38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DOLENEC JOSIP , OIB: 73283179140 LJUDEVITA GAJA 43 , 48323 Hlebine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DOMITROVIĆ ZDRAVKO , OIB: 34580197920 , MALI ŠANDROVAC 42,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DRAGAŠEVIĆ KRISTINA , OIB: 02357783402 , BILOGORSKA 103 ,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21.136,81</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DRMIĆ RUŽA , OIB: 40061046379 VIDIKOVAC 7A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58.312,44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87.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DUBRAVAC DUBRAVKO , OIB: 35069136786 , BARANJSKA 14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53.362,00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DUKIĆ IVAN , OIB: 68628399563 , TOMAŠ 75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10.400,00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89.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DŽAJA MIRKO , OIB: 06209637082 DUBOVEČKI BREG 82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ĐUNĐEK VESNA , OIB: 72812432103 ANDRIJE MOHOROVIČIĆA 51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47.002,82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ĐURAS MARIJAN , OIB: 29437809736 DEŽANOVAC 251 , 43506 Dežanovac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41.809,00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ĐURIĆ MLADEN , OIB: 34024614199       A. STEPINCA 20a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EGREĐIJA ANTE ,OIB: 19569995643 KRALJA TVRTKA 6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45.414,32</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ERHATIĆ TOMISLAV , OIB: 54668197121 JARAK 54 ,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FABIJAN FRANJO , OIB: 73385300123 Polum 27 , 43271 Velika Pisanica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FILIĆ NENAD , OIB: 52616785920 , FRANA GALOVIĆA 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43.138,57</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FILJAR STJEPAN , OIB: 36161438084 GRGURA KARLOVČANA 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98.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FINEK MIROSLAV , OIB: 93493797858 BJELOVARSKA 262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7.950,00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99.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FRANČIĆ VANJA , OIB: 15678336094 CVJETNA 4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FRANJČIĆ VALENTINO , OIB: 17273356672 , DIOŠ 34 , 43505 Končanica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FRELIH NENAD , OIB: 10757326510 VINOGRADSKA 24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43.697,62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FRELIH STANISLAV , OIB: 51041018116 VINOGRADSKA 24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FUČEK GORDAN , OIB: 52008226722 A.ŠENOE 24 , 48350 Đurđevac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48.265,94</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FUMIĆ DEJAN , OIB: 12192552045 MOSTARI 105 , 10342 Dubrava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51.761,74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GADANAC IVAN , OIB: 38823591831 ZVIJERCI 148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53.136,05</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GALIĆ IVANA , OIB: 19446633575 RUŽINOVAČKA BR.39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23.250,04</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GAŠLJEVIĆ DEJAN , OIB: 38296497736 OSIJEČKA 45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5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GAŠPARIĆ TATJANA , OIB: 40473857801 VIJENAC 66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49.468,59</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109.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GAŠPAROV DENIS , OIB:13308726801 MIJE BOBETKA BR.35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110.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GAŠPAROV ŽELJKO , OIB: 08409469569 ŽDRALOVI-KRALJA TOMISLAVA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15.962,25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GAŠPAROVIĆ TIHOMIR , OIB: 90873994194 , SAJMIŠNA 35 , 43272 NOVA RAČA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14.334,61</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GAVRANOVIĆ IVO  , OIB: 77732546539 GUDOVAC 53A , 43251 Gudovac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GERM ŽELJKO , OIB: 13097891987 , Borinka 18 ,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28.760,56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GIRTŠAL VANJA , OIB: 32830125157 M.KRIŽEVČANINA 6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40.779,42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GLATKI KAROLINA , OIB: 78758859082 BLAGOJE BERSE PR1/14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GLATKI TIHOMIR , OIB: 72065438483 B.BERSE-PRILAZ I 14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10.000,00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GLAVICA ROBERT , OIB: 54214223103 KOPRIVNIČKA 25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GLODIĆ MILAN , OIB: 17787051974 RUNJANINA JOSIPA 64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119.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GORENJAK ANTONIO , OIB: 98556511924 ZAGREBAČKA 10 , 43227 Šandrovac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GOSARIĆ DRAGAN , OIB: 61663261986 VLADIMIRA NAZORA 10 , 43212 Rovišće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121.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GRBAŠIĆ NADA , OIB: 98436764507 GAREŠNIČKA 42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11.500,00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GREGORIĆ NINOSLAV , OIB: 89892286350 , ISTARSKA 7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6.200,00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GRGIĆ MARKO , OIB: 83775318268 MIROSLAVA KRLEŽE 210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GRGIĆ TOMISLAV , OIB:13881721599 NOVI SKUCANI 43 B ,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GRGIĆ ZDRAVKO , OIB: 69143999256 MEĐURAČA 77 , 43272 Nova Rača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GRUJIĆ RAJKO , OIB: 50788386358 , Kralja Zvonimira 7,  43541 Sirač</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GRZELJA GORAN , OIB: 25343187285 G.KARLOVČANA 2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45.132,56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HAJDINJAK ĐURO , OIB: 11758398323 ĐURE BASARIČEKA 25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59.240,68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129.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HEGED MARIJA , OIB: 64346614779 ŽELJKA MARKOVIĆA 60B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57.520,73</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HEMZAČEK DRAŽEN , OIB: 40069378660 30.svibnja 10 , 34552 Badljevina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5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HERAK-FICNAR VEDRANA , OIB: 49796556781 , VELIKE SREDICE 79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78.210,95</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132.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HERMAN BRANKO , OIB: 46171122182 MLINOVAC 34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70.527,99</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HLEBEC RATIMIR , OIB: 44248794145 KRIŽEVAČKA CESTA 46B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8.400,00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HLUDA DARIO , OIB: 92514568194 KOBASIČARI 38 , 43211 Predavac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HOLEČEK ALEN , OIB: 47325057548 Šibovac 41 a , 43541 Sirač</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HOLI MILOVAN , OIB: 83539865017 IVANA CANKARA 2B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HOLIČEK IVAN , OIB: 82591616208 MLINOVAC 58A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14.258,02</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HOLIČEK MATO , OIB: 18270569206 MLINOVAC 45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50.243,87</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139.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HORAK IRKA , OIB: 99744773812 52.SAM.BATALJUN 10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HORAK MIŠO , OIB: 13156947106 GAREŠNIČKA 23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ANTONIO , OIB:46907292240 NOVOSELJANSKA 82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DRAŽEN , OIB: 87387689034 ĐURĐEVAČKA CESTA 103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75.864,94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FILIP , OIB:49222719821 ĐURĐEVAČKA CESTA BR.103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144.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JASNA , OIB: 41744533995 ĐURĐEVAČKA 103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22.705,28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KRISTIJAN , OIB: 24764978845 PAVELINSKA CESTA 4 C,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TOMISLAV , OIB: 78690459687 BRANIMIR MARKOVIĆ 14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70.835,95</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VLADIMIR , OIB: 04541843842 DOLJANI 171A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ZLATA , OIB: 10557045362 VIDIKOVAC 48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149.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 ŽELJKO , OIB: 28212807395 NOVOSELJANSKA 82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36.635,03</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HORVATIĆ DARKO , OIB: 35396228974 ĐURĐIC 112 , 43231 Ivanska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53.101,95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HRANIĆ BORIS , OIB: 45076135452 JOSIPA PUPAČIĆA 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14.000,00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HRENIĆ VEDRAN , OIB: 77414894494 MATIJE GUPCA 65 , 48321 Peteranec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HRŠAK ZLATAN , OIB: 81772415243 GUDOVAC 111 , 43251 Gudovac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HUDEČEK RANKO , OIB: 67761998857 ,  T. Lujanca 45 , 34552 Badljevina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HUM ANTONIJO , OIB: 33131648319 FRANA GALOVIĆA 14 A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156.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HUSNJAK MARIJAN , OIB: 35516757198 MIŠULINOVAC 203 , 43226 Veliko Trojstvo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61.989,69</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HUTEN IVICA , OIB: 05971124451 KENĐELOVAC 25 , 48214 Sveti Ivan Žabno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4.850,00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ILEKOVIĆ DRAŽEN , OIB: 79695260617 , Klokočevac 127,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159.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ILIĆ MILAN , OIB: 21494911982 CETINOVAČKA 9 , 10040 Zagreb-Dubrava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35.732,93</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IVANKOVIĆ IGOR , OIB: 87250638025 BULINAC 84 A , 43273 Bulinac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IVANKOVIĆ MILAN , OIB: 80090981247 BULINAC BB , 43273 Bulinac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IVANOVIĆ FRANJO , OIB: 61100717001 EUGENA KUMIČIĆA 79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JAIĆ GORAN , OIB: 20523337276 V.BOTINOVAC 36 B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JAKOPOVIĆ ZORAN , OIB: 27572451063 OROVAC 135 , 43274 Severin</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JAKOVLJEVIĆ MILOVAN , OIB: 31679299605 , PRGOMELJE 263 ,          43252 Prgomelje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34.911,76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JALŽABETIĆ NIKOLA , OIB: 03527179745 BILOGORSKA 47 , 43226 Veliko Trojstvo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8.000,00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167.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JANČEK TOMISLAV , OIB: 11797602916 FRANTE BURIANA 14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42.603,84</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JANDIK LIBOR , OIB:16392679178 KONČANICA 177 , 43505 KONČANICA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12.920,08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169.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JANOTA DALIBOR , OIB: 92602303728 T.G. MASARIJKA 67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7.700,00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JANTOLEK MIRJANA , OIB: 83746117643 MARKA MARULIĆA 7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95.926,16</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JEKIĆ PREDRAG , OIB: 82457363161 JURJA HAULIKA 7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6.200,00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JELAK IVAN , OIB:05787446201 , GORNJI KRIŽ 44 , 43202 ZRINSKI TOPOLOVAC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JELIČIĆ DARIO , OIB: 78917635078 , ĐURE SUDETE 19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JELIČIĆ KRISTIJAN , OIB: 83681345872 KRALJEVAC 304 , 43212 Rovišće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JELIČIĆ SLAVKO , OIB: 51519218104 ĐURE SUDETE 19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9.200,00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JELIČIĆ TOMISLAV , OIB: 68260964315 ĐURE SUDETE 19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JELIĆ NIKOLA , OIB: 64356455329 DOMANKUŠ 66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12.067,42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178.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JUKIĆ VLADO , OIB: 06539266199 NEVINAC 72 , 43272 Nova Rača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33.914,04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179.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JUNKOVIĆ MARIJAN , OIB: 28872002524 I.V.Trnskog 14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9.200,00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JURENEC ROBERT , OIB: 45935644003 BRAČE RADIĆA 99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50.277,62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JURIĆ ZORAN , OIB: 64715574298 , JOSIPA FILIPOVIĆA 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31.469,68</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JURIŠEK TIHOMIR , OIB: 55380430423 BANA JELAČIĆA 18 , 48350 Đurđevac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JURIŠIĆ MIROSLAV , OIB:17019835543 Alojzija Stepinca 19,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70.999,02</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KADEŽABEK IVICA , OIB: 92351634677 JEZERSKA 12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4.300,00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KADOIĆ DARIO , OIB: 55385740886 VELIKA PISANICA 484 , 43271 Velika Pisanica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38.955,97</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KALINIĆ MARIO , OIB: 87874425013 PODRAVSKA 22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KANEŠIĆ LJERKA , OIB: 55016211433 F.GASSMANNA 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45.356,86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188.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KANJKA FRANCIKA , OIB: 47810203939 JURJA DALMATINCA 5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36.869,68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189.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KANJKA MARIO , OIB: 51544579496 J.DALMATINCA 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KARAN KRISTINA , OIB: 91233251005 GRGURA KARLOVČANA 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37.508,88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KARDUM IVICA , OIB: 35112001826 ZAGREBAČKA 11 , 43227 Šandrovac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KARDUM JOSIP , OIB: 87730092523 DOLJANI 40 ,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KARPIŠEK ZDRAVKO , OIB: 85785033203 ZAGREBAČKA 22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KASAL ALOJZ , OIB: 78854344796 RUĐERA BOŠKOVIĆA 11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KASAŠ ŽELJKO , OIB: 67685358046 , PERE BIŠKUPA 51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KELAVA IVAN , OIB: 81643482831 KRIŽEVAČKA CESTA 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37.766,80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KEVDŽIJA DANKO , OIB: 72396177886 FRANCA PREŠERNA 27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KLIGL MLADEN , OIB: 12934126559 Končanica 62 , 43505 Končanica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199.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KLIMEK DARIO , OIB: 81114616381 KLOKOČEVAC 50 , 43211 Predavac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200.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KLIMEK DARKO , OIB: 21524372509 ,      S. RADIĆA 71 , 43211 Predavac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KLIMEK DRAGUTIN , OIB: 06971546597 N.Š.ZRINSKOG 32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13.000,00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KNOK JOSIP , OIB: 49081486359 , GORNJE PLAVNICE 226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KOČI VLADO , OIB: 20414621602 , SLAVIK 40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KOLAK MARKO , OIB:01603185733 S.S.KRANJČEVIĆA BR.3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KOLAR JOSIP , OIB: 30555501068 BULINAC 180 , 43273 Bulinac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KOLARIĆ DAMIR , OIB: 87030694851 BILOGORSKA 31 ,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KOLARIĆ DRAGO , OIB: 28513899048 NOVE PLAVNICE 121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10.500,00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KOMLENAC BOŠKO , OIB: 34380443570 Donji Borki 87A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209.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KORUGA MILORAD ,OIB: 39768330569 , Ž. MARKOVIĆA 58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14.843,32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KOSAR DAMIR , OIB: 24461540341 , PERE BIŠKUPA 90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211.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KOŠNJAR DARIO , OIB:25590280481 RUJANSKIH ŽRTAVA 99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KOTEVSKI IRENA , OIB: 08755809500 ĆIRILA I METODA 31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KOTEVSKI TONČI , OIB: 51854378392 ĆIRILA I METODA BB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KOTURAK TIHOMIR , OIB: 35564789440 PERE BIŠKUPA 23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9.250,00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KOVAČ MAJA , OIB: 22416749606 , DON FRANE BULIĆA 18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53.688,65</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KOVAČEVIĆ MARTINA , OIB: 46687843276 , PETRA BIŠKUPA VENE BR.2i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16.741,80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KOVAČIĆ SLOBODAN , OIB.53753604525 PRGOMELJE BR.46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7.900,00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KOVAČIĆ STANISLAV , OIB: 86020888837 , MAGLENČA 68 , 43226 Veliko Trojstvo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219.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KOVAČIĆ ŽELJKO , OIB: 01285730099 FRANA SUPILA 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7.700,00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KOVAČIĆ ŽELJKO , OIB: 34316832298 MALA MASLENJAČA 31 , 43532 Đulovac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KOZIĆ DEJAN ,  OIB: 78235904284 BARUTANSKA 11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37.011,75</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222.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KOZIĆ MARIO , OIB: 24953793621 BARUTANSKA 11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9.500,00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KOZIĆ TIHOMIR , OIB: 06553414252 Barutanska 15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42.084,72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KRALJ ALEN , OIB:41958094762 , HR. BRANITELJA BR.59 B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KRALJIĆ SINIŠA , OIB: 13732961428 VINOGRADSKA 23 , 43227 Šandrovac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9.500,00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KRALJIĆ STJEPAN , OIB: 10903798527 MATIJE GUPCA 50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61.059,18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KRANJČEC KREŠIMIR , OIB: 64723356215 TRG E. KUMIČIĆA 7/1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KRČELIĆ JASNA , OIB: 35292026150 STARI PAVLJANI 20C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45.463,51</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229.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KRIVANEK DRAGAN , OIB: 15342940089 RAJIĆI 84 , 43252 Prgomelje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KRNJOL ANTUN , OIB: 86258466981 LAMINAC 103 , 43246 Štefanje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KRUNIĆ IVAN , OIB: 13877797336 OROVAC 100 , 43274 Severin</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KRUPA DRAŽEN , OIB: 95086576598 BJELOVARSKA 153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53.824,01</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KRVAR ŽELJKO , OIB: 65880099686 BILOGORSKA 83 ,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234.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KUFNER IVAN , OIB: 26937190163 , TRG P. KREŠIM.IV 4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KUFNER ŽELJKO , OIB: 80048642023 JOSIPA RUNJANINA 33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KUJAVEC IGOR , OIB: 16926863123 ,  TUK 7 , 43212 Rovišće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KULDT IVICA , OIB: 92846189618 JULIJEV PARK 11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KULDT VLADO , OIB: 64108170252 KRALJA TOMISLAVA 54 , 34552 Badljevina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45.793,65</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239.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KUNŠTEK MARTINA , OIB:01634237770  SAVSKA 11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31.795,52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KURTAK SLAVEN , OIB: 18905617556 BJELOVARSKA 42 ,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KUŠEC VLADIMIR , OIB: 81196549167 GUDOVAČKA CESTA 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KUŠT LIDIJA , OIB: 92713720195 , KRALJA TOMISLAVA 62 , 48350 Đurđevac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5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KUTANJAC IVAN , OIB:84438706930 VINOGRADSKA CESTA BR 2A , 43226 V.TROJSTVO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KUTLEŠA IVAN , OIB: 84963732681 JEZERSKA 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36.239,80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LANC JOSIP , OIB: 15168762116 Dar.Brestovac 97 , 43505 Končanica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246.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LAPAŠ ĐURO , OIB: 42969419084 , STARA RAČA 92 , 43272 Nova Rača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LAZIĆ DARKO , OIB: 68149725328 LJUDEVITA JONKEA 45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LAZIĆ RANKA , OIB: 86894970789 SRIJEMSKA 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57.028,36</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249.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LEDINSKI IVAN , OIB: 52534118154 IVANA VOLODERA 9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LEPUR ANTE , OIB: 91000936093 KLOKOČEVAC 59 , 43211 Predavac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10.500,00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LERENC MARIJA , OIB: 47424682824 G.KARLOVČANA 27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27.630,16</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LEŠ DARKO , OIB: 64267724585 KREŠIMIROV TRG 1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12.000,00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LIBER JAROMIR , OIB: 73847434340 Končanica 457 , 43505 Končanica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LJELJAK ANTUN , OIB: 23677377847 IVANA GREGURIĆA 19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34.203,20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LJEVAR DAMIR , OIB:29878015243 MIŠULINOVAC 144 , 43226 VELIKO TROJSTVO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LONČAR JOVICA , OIB: 10716566477 OBROVNICA 72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LONČAR MARIJAN , OIB: 41539984436 ŽABJAK 18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10.500,00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258.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LONČAR MARIO , OIB: 92750874645 DAUTAN 18 , 43272 Nova Rača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259.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LONČARIĆ FRANJO , OIB: 41524853284 IVANA MAŽURANIĆA 101 , 43231 Ivanska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LUČIĆ DRAGAN , OIB: 80847689776 108.PUKA 7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5.100,00</w:t>
            </w:r>
          </w:p>
        </w:tc>
      </w:tr>
      <w:tr w:rsidTr="00221D31" w:rsidR="00221D31">
        <w:trPr>
          <w:cantSplit/>
          <w:trHeight w:val="15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MADUNA IVAN , OIB: 50967463352 ALOJZA VULINCA 5 , 43240 Čazma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56.166,15</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MADUNA KARLO , OIB: 77196592267 ALOJZA VULINCA 5 , 43240 Čazma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MADUNIĆ TOMISLAV , OIB: 26712020449 JOSIPA LANGA 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MAJDAK MARIN , OIB: 27540576017 NEVINAC 45 , 43272 Nova Rača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MALČIĆ IVAN , OIB: 01513696759 OBROVNICA 37a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MANDIĆ MIHAEL , OIB: 22796885102 HRSOVO 108 , 48214 Sveti Ivan Žabno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MANJKAZ MARIJAN , OIB: 68478549147 BEDENIK 147 , 43273 Bulinac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8.750,00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MAREŠ FRANJO , OIB: 37937026895 Rimljanska 27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269.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MARIĆ DAVORKA , OIB: 90479251970 IVANA GORANA KOVAČIĆA 23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47.820,24</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MARIĆ DRAGICA , OIB: 43818055341 Garešnička 119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271.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MARINIĆ ROBERT , OIB: 91207342500 MATIJE GUPCA 95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6.200,00</w:t>
            </w:r>
          </w:p>
        </w:tc>
      </w:tr>
      <w:tr w:rsidTr="00221D31" w:rsidR="00221D31">
        <w:trPr>
          <w:cantSplit/>
          <w:trHeight w:val="15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MARKANOVIĆ ANTONIO , OIB: 84423600969 , JOZE KLJAKOVIĆA 18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MARKANOVIĆ IVICA , OIB: 67319635636 ĐURE SUDETE 34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5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MARKOVINOVIĆ ZVONIMIR , OIB: 70779567490 MIJE ŠIMEKA 38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MARUŠIĆ JOZO , OIB: 18451834435 MATIJE DIVKOVIĆA 4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MATIJEVIĆ IVICA , OIB: 14506507253 Grgura Ninskog 4 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7.900,00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MATINA SAŠA , OIB: 75396382636 LJUDEVITA GAJA 65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24.748,82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MEDAKOVIĆ ZORAN , OIB: 61281997901 DOBRIŠE CESARIĆA 13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279.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MEDVED DRAŽEN , OIB: 38023461452 NEVINAC 111 , 43272 Nova Rača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MEDVED VITOMIR , OIB: 93248255634 MATIJE GUPCA 44 , 43270 Veliki Grđevac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MEĐAN MARIO , OIB: 41075540554 STJEPANA RADIĆA 44 ,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282.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MEĐERAL SVJETLANA , OIB: 13092339796 , B.MARKOVIĆA 10C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44.383,43</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MELKUS DAMIR , OIB: 53568435136 Grigora Viteza 39 , 34550 Pakrac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MIHAC DALIBOR , OIB: 93536892508 STAROGRADSKA 263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2.550,00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MIHOKOVIĆ MARIJAN , OIB: 27990274128 , MAĐER BLAŽA 170 , 48325 Novigrad Podravski</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MIHOLIĆ ERWIN , OIB: 17617533279 A.KAČIĆ-MIOŠIĆ 22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54.827,25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MILEK MLADEN , OIB: 67783091343 VINOGRADSKA CESTA 44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10.750,00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MILOBARA ŽELJKO , OIB: 83266733651 Dežanovac 331 , 43506 Dežanovac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289.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MILOŠEVIĆ GOJK0 , OIB: 47614976697 STJEPANA RADIĆA 32E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105.115,26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MILOŠEVIĆ ROBERT , OIB: 46280520352 SIROVA KATALENA 29 , 48350 Đurđevac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6.150,00</w:t>
            </w:r>
          </w:p>
        </w:tc>
      </w:tr>
      <w:tr w:rsidTr="00221D31" w:rsidR="00221D31">
        <w:trPr>
          <w:cantSplit/>
          <w:trHeight w:val="15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MILOVAC ZLATKO , OIB: 37047282227 F.PINTARIĆA BR.18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61.432,76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MIRKOVIĆ EMILIJA , OIB: 61294303849 GORNJE PLAVNICE 106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31.952,12</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293.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MIRT ZDRAVKO , OIB: 23583368588 POTOK 41 , 43232 Berek</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MOHAR ANDREJ , OIB: 71063347355 MALE SEREDICE 40 F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MRAZ DAVOR , OIB: 71738114169 BJELOVARSKA CESTA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MRSIN BRANKO , OIB: 70718387557 KRSTE FRANKOPANA 66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MUŽINA DAMIR , OIB: 09179872737 GORNJI KRIŽ 55 , 43202 Zrinski Topolovac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NEMČEVIĆ DOMINKO , OIB: 98596789681 , LJUBE BABIĆA 21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299.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NEMČIĆ MARIN , OIB: 56625358491 FERDE RUSANA 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6.891,91</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NJEGOVAC VLADO , OIB: 97522095029 Tome Bakača 32 A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NOVAK DAMIR , OIB: 12862772597 VRBICA 9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NOVOSEL MARIO , OIB: 85523920070 P.PRERADOVIĆA 59/2 ,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OBAJDIN JURICA , OIB: 59044417326 MAŽURANIĆEVA 71 ,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57.342,76</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OBROVAC MARIO , OIB: 00520579666 NOVA DIKLENICA 41 ,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305.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OBROVAC SLAVKO , OIB: 41886515172 MIJE BOBETKA 21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37.879,74</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OLTRA JAN , OIB:84562511755 IVANA VOLODERA BR.16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OROZ LJUBOMIR , OIB: 45835271884 MOSNA 8 ,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12.200,00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OŽEG VJEKOSLAV , OIB: 12059416749 DIOŠ 59 , 43505 Končanica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309.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OŽEG ZDRAVKO , OIB: 85313739865 DIOŠ 95 , 43505 Končanica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52.026,85</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OŽEGOVIĆ MARIO , OIB: 85819430804 MIJE ŠIMEKA BR.9 ,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PALATINUŠ BRANKO , OIB: 70274697466 GUDOVAC 183 , 43251 Gudovac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312.</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PALIĆ IVICA , OIB: 88153637510 , FERDE RUSANA 4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52.415,91</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313.</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PALIĆ JOSIP , OIB: 60944625757 ,   Crkvena 16 A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46.769,18</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314.</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PAŠALIĆ ŽELJKO , OIB: 91178250714 MIROSLAVA KRLEŽE 75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315.</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PAVEŠIĆ DANIEL , OIB: 64006600720 LJUDEVITA GAJA 17 , 48323 Hlebine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316.</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PAVEŠIĆ MARIO , OIB: 25055200149 MATAČIĆEVA 8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317.</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PAVLEK ANTONIO , OIB: 89734040549 NOVA PLOŠČICA 160 , 43285 VELIKA TRNOVITICA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318.</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PAVLOVIĆ GORAN , OIB: 32476573634 ŽDRALOVSKA 3 ,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10.000,00</w:t>
            </w:r>
          </w:p>
        </w:tc>
      </w:tr>
      <w:tr w:rsidTr="00221D31" w:rsidR="00221D31">
        <w:trPr>
          <w:cantSplit/>
          <w:trHeight w:val="15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319.</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PAVO JOSIP , OIB:09904602470 STAROPLAVNIČKI PRILAZ BR.107 ,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320.</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PEIĆ NIKOLA , OIB: 57818365049 , HR. BRANITELJA BR.15 , 34552 Badljevina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51.633,41</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321.</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PERINAC MLADEN , OIB: 51081324755 , 1. SVIBNJA 7 ,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3.015,20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PEROVIĆ DALIBOR OIB: 15386970156 SASOVAC 62 43272 Nova Rača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10.000,00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PETJERA ALEN OIB: 96269752697 Duga Ulica 7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PETJERA TAMARA OIB: 93076710854 DUGA ULICA 40,DOLJAN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PETREKOVIĆ TOMISLAV OIB: 74462458628 DOLJANI 30 43227 Šandrovac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27.936,02</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PETROVIĆ DRAŽEN OIB: 73339436245 VIJENAC 124 C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PETRŽALEK STJEPAN OIB: 06439189376 Končanica 328 43505 Končanica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329.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PIJUKO ŽELJKO OIB: 72431408262 SLAVE RAŠKAJ 20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330.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PINTAR TIHOMIR OIB: 15087894707 GORNJE PLAVNICE 181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PLESKALT DAVOR OIB: 64878773338 NOVE PLAVNICE 137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47.946,96</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PLESKALT ZLATKO OIB: 97937593289 NOVE PLAVNICE 9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PLEŠKO DAMIR OIB: 71500088696 BJELOVARSKA 19 43227 Šandrovac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14.040,32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POFEK DRAŽEN OIB: 35125562848 J.RUNJANINA BR.56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8.000,00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POLANČEC SLAVKO OIB:88142651820 ĐURE SUDETE BR.23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10.200,00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POLJANAC MARIO OIB: 40864659410 BREZOVLJANI 231 48214 Sveti Ivan Žabno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POLJANAC SAŠA OIB: 23770797043 NOVE PLAVNICE 43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56.414,73</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POLJANAC TOMISLAV OIB: 67025019690 TUK 51 43212 Rovišće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339.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POLJANAC VJEKOSLAV OIB: 02408260375 TUK 51 43212 Rovišće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POPOVIĆ RADOVAN OIB: 77579258862 BEREK 149 43232 Berek</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POSAVAC IVAN OIB: 89519972213 SEVERIN 183 43274 Severin</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342.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POSAVAC ŠTEFAN OIB: 13811310094 SEVERIN 73 A,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POSAVEC DRAŽEN OIB: 61304961197 GALOVAC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57.534,32</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PRANJIĆ PAVAO OIB: 29393894599 GORNJE PLAVNICE 22B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PRANJIĆ VINKO OIB: 81135697361 STAROPLAVNIČKA 22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PREDAVEC ZLATKO OIB: 13625642909 CIGLENA 124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PRIBANIĆ IVICA OIB: 40278973029 SVIBANJSKA 82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46.732,58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PROHASKA VEDRAN OIB: 42604823581 BJELOVARSKA 4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349.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PULIĆ ŽELJKO OIB: 17650072006 KRALJA ZVONIMIRA 6 43541 Sirač</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54.371,72</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PULJIĆ ROBERT OIB: 21621473006 ORLOVAC 46 43293 Veliki Zdenci</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PURKOVIĆ TOMISLAV OIB: 17943196619 NA.K.KREŠIMIRA IV/26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RABATIĆ NEDELJKO OIB: 16483374612 STAROPL.PRILAZ 50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52.646,21</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353.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RADAKOVIĆ VALENTINO OIB: 61712836951 A. G. MATOŠA 1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10.764,35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RADNIĆ GORAN OIB: 51262380358 IVANA DONČEVIĆA 15A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7.900,00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RADOŠ DANIJEL OIB: 61208880862 J. MAKANCA 5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RADOŠ IVAN OIB: 94509375888 J. MAKANCA 5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39.571,33</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RADOVIĆ IGOR OIB: 84583603322 MATOŠEV TRG 12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RAJČEVIĆ MARKO OIB: 25869454023 ZLENINSKA 39 10340 Vrbovec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359.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RAJČEVIĆ VEDRAN OIB: 06751287789 ZLENINSKA BR.39 10340 Vrbovec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RAJČEVIĆ ŽELJKO OIB: 52754934745 CRKVENA 18 35221 Slavonski Šamac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RAJIĆ GORAN OIB: 76186508610 RAJIĆ 63 43252 Prgomelje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RAKAČIĆ SNJEŽANA OIB: 55365903498 EUGENA KUMIČIĆA 30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RAKIĆ MIODRAG OIB: 20221835745 MATE LOVRAKA 2A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55.551,48</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RAŠTIGORAC GORAN OIB: 45220279429 JULIJA MAKANCA 8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RATKOVIĆ JOSIP OIB: 86315547997 Franjevačka 11 b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366.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REIZEL JOSIP OIB: 81955860051 Mala Maslenjača 15 43531 Veliki Bastaji</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RELIĆ ALEKSANDAR OIB: 59055831014 VELIKO VUKOVJE 90 43282 Veliko Vukovje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52.524,07</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REŠKOVAC DANIJEL OIB: 29201612935 REŠKOVCI 7 43211 Predavac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369.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ROĐAK KRISTIJAN OIB: 71960011307 G. KARLOVČANA 29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40.876,83</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ROĐAK RUŽA OIB: 42920886235 GRGURA KARLOVČANA 29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8.200,00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ROŽEK DRAŽEN OIB: 45641123542 VELIKE SREDICE 72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39.275,97</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SABLJAK TOMISLAV OIB:15707157409 BREZOVAC 24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SABOLIĆ DRAŽEN OIB: 53570999543 STARI SKUCANI 72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SABOLOVIĆ ZVONIMIR OIB: 21295172019 NOVOSELJANI 11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SAKAČ FRANJO OIB: 39549427392 KRALJEVAC 268 43212 Rovišće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49.812,01</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SAKAL JOSIP OIB: 55280910424 KOLODVORSKA 7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57.003,04</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377.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SEVER TOMISLAV OIB: 08912101057 LADINEC 38A 48214 Sveti Ivan Žabno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56.472,54</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SMJEŠNJAK MATIJA OIB: 47968552760 G. KARLOVČANA 6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379.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SREBRENOVIĆ ZORAN OIB: 74090018687 STARČEVLJANI 30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SREBRENOVIĆ ŽELJKO OIB: 48634948196 STARČEVLJANI 30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59.338,37</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SRUK SLAVEN OIB: 93244134760 A.M. RELJKOVIĆA 18/1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5.166,78</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STANJA MIROSLAV OIB: 18208712939 Dar. Brestovac 185 43505 Končanica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2.550,00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STJEPANOVIĆ GORAN OIB: 46405375898 BOSILJEVO 11 43240 Čazma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STOILJKOVIĆ DAVOR OIB: 09058753969 ŠKOLSKA 5, HEREŠIN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STOPFER RIKARD OIB: 16195002557 KARELA ZAHRADNIKA 26 10000 Zagreb</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SUDAR DRAGAN OIB: 64773529736 GUDOVAČKA 22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48.328,43</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SUTNJAK DANIJEL OIB: 83267273760 MIRKA BOGOVIĆA 6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388.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ŠALIĆ IVICA OIB: 03136095086 VELIKE SREDICE 159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47.572,02</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389.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ŠANTEKOVIĆ IVAN OIB: 93976727390 KOKINAC 54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42.133,26</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ŠANTEKOVIĆ MIŠKO OIB: 64429708752 KOKINAC 54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63.054,91</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ŠEPOVAL ANTONELA OIB: 13470260877 DRINSKIH MUČENICA 6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7.200,00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ŠIBARIĆ MATIJA OIB: 01330897792 A.K.MIOŠIĆA 12 A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ŠILOBODEC DANIJELA OIB: 67036754704 ANTE STARČEVIĆA 25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ŠIMUNIĆ IVAN OIB: 69957327103 VINODOLSKA 104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ŠIMUNOVIĆ ZLATKO OIB: 72041488483 KRIŽEVAČKA CESTA 19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64.317,19</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ŠLOGAR DARIO OIB: 13402200554 BATINJANI 225 43532 Đulovac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ŠMINTIĆ BOJAN OIB: 73810238118 GORNJE SREDICE 36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8.400,00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ŠMINTIĆ LEON OIB: 15449549790 GORNJE SREDICE BR.36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399.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ŠPEHAR IVANKA OIB: 75210120218 KALNIČKA 24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400.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ŠPOLJARIĆ DAVOR OIB: 33917671115 Slavonska cesta 47b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70.167,62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ŠPOLJARIĆ ŠTEFICA OIB: 81950001065 MIŠULINOVAC 16 43226 Veliko Trojstvo</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22.234,00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ŠTARGL DANIJEL OIB: 28846376511 PROKLJUVANI 71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ŠTEFANEC ZORAN OIB: 16251055640 TRG K. TOMISLAVA 2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ŠTEFOV ZDRAVKO OIB:26277087357 VIROVSKA 58 48325 NOVIGRAD PODRAVSKI</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4.000,00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ŠTIH DARKO OIB: 09839504873 DOLJANI 73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56.363,47</w:t>
            </w:r>
          </w:p>
        </w:tc>
      </w:tr>
      <w:tr w:rsidTr="00221D31" w:rsidR="00221D31">
        <w:trPr>
          <w:cantSplit/>
          <w:trHeight w:val="15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ŠUFLAJ-BRADIĆ MIRJANA OIB.95922153482 MATICE HRVATSKE 14 D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ŠULJA SRETEN OIB: 31600829168 Kupališna 2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750,00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ŠUNJIĆ TOMISLAV OIB: 20614085941 BEREK 153 43232 Berek</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409.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ŠUŠENJ JOSIP OIB: 66592043246 STAROGRADSKA 30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60.292,10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ŠVIGIR MARICA OIB: 94914583132 LAMINAC 262 43246 Štefanje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50.549,49</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411.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ŠVIGIR VJEKOSLAV OIB: 51251906358 LAMINAC 262 43246 Štefanje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37.760,10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TADIĆ MILORAD OIB: 82749614875 GORNJE PLAVNICE 133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TALAN JOSIP OIB: 24096739146 DEŽANOVAC 71 43506 DEŽANOVAC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TINODI DANIJELA OIB: 34802024867 NOVI GLOG 55 48214 Sveti Ivan Žabno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TOMAŠEK BOHOUŠ OIB: 17300290831 KONČANICA 232 43505 Končanica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61.513,45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TOMLJENOVIĆ DANIJELA OIB: 95375416146 MLINOVAC 50a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TOMLJENOVIĆ ŽELJKO OIB: 80546176245 MLINOVAC 50A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80.254,93</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TOŠ ŠPEHAR JACINTA OIB: 98004396113 K.TOMISLAVA BR.3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419.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TRUMBETIĆ KRUNOSLAV OIB: 96754133306 LJUDEVIT SELO 1C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7.530,60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TUČEK SAŠA OIB: 38073450932 MATIJE GUPCA 159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6.900,00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TUĐA DRAGAN OIB: 23044773835 NARTA 209 43247 Narta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TURKOVIĆ NIKOLA OIB: 81506912056 ANTE KOVAČIĆA 54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40.189,09</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423.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TUTIĆ LUKA OIB: 74786302976 Borova Kosa 18 43532 Đulovac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2.800,00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VALENT IGOR OIB:58050379601 ČAKOVEČKA 78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VARAT ŽELJKO OIB: 05203437575 VLADIMIRA NAZORA 56 34550 Pakrac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9.250,00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VARGIĆ JOSIP OIB: 64701565180 KOZAREVAC RAČANS.41 43272 Nova Rača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VARJAČIĆ IGOR OIB: 15792470562 BILOGORSKA 68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35.443,86</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VEČERIĆ MARKO OIB: 46876737347 ILOČKA 35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429.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VEDRIŠ ŽELJKO OIB: 46392850940 BABOTOK 8 43203 Kapela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VELTRUSKI DAMIR OIB:15656520048 P.P.NJEGOŠA BR.1 43500 DARUAVR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VICKOV JOSIP OIB: 25098252332 VIJENAC 108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57.742,09</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VIDOVIĆ MARIJAN OIB: 60103085548 P. MIŠKINE 11 A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199.297,82</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VILENICA DAMIR OIB: 17684914376 PERE BIŠKUPA 18 A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38.929,75</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VINKOVIĆ VIDO OIB: 47435297567 NOVI SKUCANI 54 b 43203 Kapela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54.682,92</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VITEZ DARKO OIB: 42454682069 MILKE TRNINE 19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51.749,66</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436.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VLAJNIĆ MILUTIN OIB: 29792181849 STANČIĆI 20 43252 Prgomelje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VLAJNIĆ NIKOLA OIB: 24135380400 STANČIĆI 20 43252 Prgomelje</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5.400,00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438.</w:t>
            </w:r>
          </w:p>
        </w:tc>
        <w:tc>
          <w:tcPr>
            <w:tcW w:type="dxa" w:w="6378"/>
            <w:tcMar>
              <w:top w:type="dxa" w:w="0"/>
              <w:left w:type="dxa" w:w="100"/>
              <w:bottom w:type="dxa" w:w="0"/>
              <w:right w:type="dxa" w:w="100"/>
            </w:tcMar>
            <w:vAlign w:val="center"/>
            <w:hideMark/>
          </w:tcPr>
          <w:p w:rsidRDefault="00221D31" w:rsidR="00221D31">
            <w:pPr>
              <w:pStyle w:val="Stiltablice2"/>
              <w:ind w:firstLine="749" w:left="993"/>
              <w:rPr>
                <w:lang w:val="hr-HR"/>
              </w:rPr>
            </w:pPr>
            <w:r>
              <w:rPr>
                <w:rFonts w:hAnsi="Times New Roman" w:ascii="Times New Roman"/>
                <w:sz w:val="24"/>
                <w:szCs w:val="24"/>
                <w:lang w:val="hr-HR"/>
              </w:rPr>
              <w:t>VLAŠIĆ NENAD OIB: 90226445296 SEVERIN 96 A 43274 Severin</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439.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VLATKOVIĆ NADA OIB: 00012819665 FRANJEVAČKA 11/2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12.000,00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VOJTA MARIJAN OIB: 56322722005 Gornji Sređani 98A 43506 Dežanovac</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VRABELJ KRISTIJAN OIB: 30632221212 MLINARSKA 52 A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VRABELJ ZORAN OIB: 47163835047 VINOGRADSKA 21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6.150,00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VRANIĆ ALICA OIB: 78286060374 NARTA 237 b 43247 Narta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32.578,41</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VRANIĆ MARIO OIB: 83336602811 NARTA 237B 43247 Narta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51.282,19</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VRBAN DANIJEL OIB: 13554324983 KRIŽEVAČKA CESTA 10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VREČIĆ GORAN OIB: 98149580896 PRGOMELJE 105 43252 Prgomelje</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1.127,25</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VRHOVSKI NENAD OIB: 49113049343 MATE LOVRAKA 9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448.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VUČKOVIĆ IVICA OIB:42294826775 MATICE HRVATSKE 1A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50.754,73</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449.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VUJIĆ GORAN OIB: 82706746650 PETRA PRERADOVIĆA 59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53.264,17</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VUKELIĆ DAMIR OIB: 16701910841 VINOGRADSKA II/60 43226 Veliko Trojstvo</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29.940,71</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VUKO MILAN OIB: 01134252593 OSVALDA TOTHA 8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VUKOJA ANKICA OIB: 33495945741 I.MAŽURANIĆA 2 B 43500 Daruvar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15.235,08</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VUKOJA IVAN OIB: 54656150539 I MAŽURANIĆA 2 B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170.408,00</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VUKOVIĆ ZORAN OIB: 59800611420 VIDIKOVAC 165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ZADRAVEC MARKO OIB: 62363590402 VELIKA MUČNA 116A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456.</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ZADRAVEC MATIJA OIB: 39661133565 VELIKA MUČNA 116A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457.</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ZENKIĆ IGOR OIB: 43314677832 ŽELJKA MARKOVIĆA 35 43000 Bjelovar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458.</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ZEZULA ŽELJKO OIB: 81694056881 ANDRIJE HEBRANGA 55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12.200,00</w:t>
            </w:r>
          </w:p>
        </w:tc>
      </w:tr>
      <w:tr w:rsidTr="00221D31" w:rsidR="00221D31">
        <w:trPr>
          <w:cantSplit/>
          <w:trHeight w:val="9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lastRenderedPageBreak/>
              <w:t>459.</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ZOUNAR DAMIR OIB: 43285319744 Dabrovac 5 43500 Daruvar</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460.</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ZVONAREK ALEN OIB: 30871081285 VARAŽDINSKA 165 48000 Koprivnica</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8.000,00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461.</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ZVONAREK KRISTINA OIB: 02407179638 VARAŽDINSKA 165 48000 Koprivnica</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1.800,00</w:t>
            </w:r>
          </w:p>
        </w:tc>
      </w:tr>
      <w:tr w:rsidTr="00221D31" w:rsidR="00221D31">
        <w:trPr>
          <w:cantSplit/>
          <w:trHeight w:val="12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462.</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ŽABIĆ MLADEN OIB:93297320493 STARA PLOŠČICA BR.75 43232 BEREK</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463.</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ŽAGER ADOLF OIB: 29508030715 BULINAC 65 43273 Bulinac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119.313,89</w:t>
            </w:r>
          </w:p>
        </w:tc>
      </w:tr>
      <w:tr w:rsidTr="00221D31" w:rsidR="00221D31">
        <w:trPr>
          <w:cantSplit/>
          <w:trHeight w:val="905"/>
          <w:jc w:val="right"/>
        </w:trPr>
        <w:tc>
          <w:tcPr>
            <w:tcW w:type="dxa" w:w="2552"/>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464.</w:t>
            </w:r>
          </w:p>
        </w:tc>
        <w:tc>
          <w:tcPr>
            <w:tcW w:type="dxa" w:w="6378"/>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ŽANIĆ DRAGAN OIB: 63128625530 PRESPA 56 43000 Bjelovar</w:t>
            </w:r>
          </w:p>
        </w:tc>
        <w:tc>
          <w:tcPr>
            <w:tcW w:type="dxa" w:w="2269"/>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3.600,00</w:t>
            </w:r>
          </w:p>
        </w:tc>
      </w:tr>
      <w:tr w:rsidTr="00221D31" w:rsidR="00221D31">
        <w:trPr>
          <w:cantSplit/>
          <w:trHeight w:val="1205"/>
          <w:jc w:val="right"/>
        </w:trPr>
        <w:tc>
          <w:tcPr>
            <w:tcW w:type="dxa" w:w="2552"/>
            <w:shd w:fill="EEEEEE" w:color="auto" w:val="clear"/>
            <w:tcMar>
              <w:top w:type="dxa" w:w="0"/>
              <w:left w:type="dxa" w:w="100"/>
              <w:bottom w:type="dxa" w:w="0"/>
              <w:right w:type="dxa" w:w="100"/>
            </w:tcMar>
            <w:vAlign w:val="center"/>
            <w:hideMark/>
          </w:tcPr>
          <w:p w:rsidRDefault="00221D31" w:rsidR="00221D31">
            <w:pPr>
              <w:pStyle w:val="Stiltablice2"/>
              <w:ind w:left="993"/>
              <w:jc w:val="center"/>
              <w:rPr>
                <w:lang w:val="hr-HR"/>
              </w:rPr>
            </w:pPr>
            <w:r>
              <w:rPr>
                <w:rFonts w:hAnsi="Times New Roman" w:ascii="Times New Roman"/>
                <w:sz w:val="24"/>
                <w:szCs w:val="24"/>
                <w:lang w:val="hr-HR"/>
              </w:rPr>
              <w:t>465.</w:t>
            </w:r>
          </w:p>
        </w:tc>
        <w:tc>
          <w:tcPr>
            <w:tcW w:type="dxa" w:w="6378"/>
            <w:shd w:fill="EEEEEE" w:color="auto" w:val="clear"/>
            <w:tcMar>
              <w:top w:type="dxa" w:w="0"/>
              <w:left w:type="dxa" w:w="100"/>
              <w:bottom w:type="dxa" w:w="0"/>
              <w:right w:type="dxa" w:w="100"/>
            </w:tcMar>
            <w:vAlign w:val="center"/>
            <w:hideMark/>
          </w:tcPr>
          <w:p w:rsidRDefault="00221D31" w:rsidR="00221D31">
            <w:pPr>
              <w:pStyle w:val="Stiltablice2"/>
              <w:ind w:left="993"/>
              <w:rPr>
                <w:lang w:val="hr-HR"/>
              </w:rPr>
            </w:pPr>
            <w:r>
              <w:rPr>
                <w:rFonts w:hAnsi="Times New Roman" w:ascii="Times New Roman"/>
                <w:sz w:val="24"/>
                <w:szCs w:val="24"/>
                <w:lang w:val="hr-HR"/>
              </w:rPr>
              <w:t>ŽEĐA MARIJAN OIB: 73519604637 ZR. TOPOLOVAC 232 43202 Zrinski Topolovac</w:t>
            </w:r>
          </w:p>
        </w:tc>
        <w:tc>
          <w:tcPr>
            <w:tcW w:type="dxa" w:w="2269"/>
            <w:shd w:fill="EEEEEE" w:color="auto" w:val="clear"/>
            <w:tcMar>
              <w:top w:type="dxa" w:w="0"/>
              <w:left w:type="dxa" w:w="100"/>
              <w:bottom w:type="dxa" w:w="0"/>
              <w:right w:type="dxa" w:w="100"/>
            </w:tcMar>
            <w:vAlign w:val="center"/>
            <w:hideMark/>
          </w:tcPr>
          <w:p w:rsidRDefault="00221D31" w:rsidR="00221D31">
            <w:pPr>
              <w:ind w:left="993"/>
              <w:jc w:val="right"/>
            </w:pPr>
            <w:r>
              <w:rPr>
                <w:rFonts w:cs="Arial Unicode MS" w:eastAsia="Arial Unicode MS"/>
                <w:b/>
                <w:bCs/>
                <w:color w:val="000000"/>
              </w:rPr>
              <w:t>14.500,00</w:t>
            </w:r>
          </w:p>
        </w:tc>
      </w:tr>
    </w:tbl>
    <w:p w:rsidRDefault="00221D31" w:rsidP="00221D31" w:rsidR="00221D31">
      <w:pPr>
        <w:ind w:left="993"/>
        <w:rPr>
          <w:rFonts w:cs="Times New Roman"/>
        </w:rPr>
      </w:pPr>
    </w:p>
    <w:p w:rsidRDefault="00221D31" w:rsidP="00221D31" w:rsidR="00221D31">
      <w:pPr>
        <w:pStyle w:val="Standardno"/>
        <w:rPr>
          <w:lang w:val="hr-HR"/>
        </w:rPr>
      </w:pPr>
    </w:p>
    <w:p w:rsidRDefault="00221D31" w:rsidP="00221D31" w:rsidR="00221D31">
      <w:pPr>
        <w:pStyle w:val="Standardno"/>
        <w:rPr>
          <w:rFonts w:cs="Times New Roman" w:hAnsi="Times New Roman" w:ascii="Times New Roman"/>
          <w:sz w:val="24"/>
          <w:szCs w:val="24"/>
          <w:lang w:val="hr-HR"/>
        </w:rPr>
      </w:pPr>
      <w:r>
        <w:rPr>
          <w:rFonts w:cs="Times New Roman" w:hAnsi="Times New Roman" w:ascii="Times New Roman"/>
          <w:sz w:val="24"/>
          <w:szCs w:val="24"/>
          <w:lang w:val="hr-HR"/>
        </w:rPr>
        <w:t xml:space="preserve">Tražbine bivših i sadašnjih zaposlenika od rednoj broja 1 do rednog broja 465 u navedenim iznosima prethodno  u ovom zapisniku stečajni upravitelj priznaje u cijelosti a nitko od nazočnih vjerovnika ne osporava ove tražbine ovih vjerovnika u navedenim iznosima.  </w:t>
      </w:r>
    </w:p>
    <w:p w:rsidRDefault="00221D31" w:rsidP="00221D31" w:rsidR="00221D31">
      <w:pPr>
        <w:pStyle w:val="Standardno"/>
        <w:rPr>
          <w:rFonts w:cs="Times New Roman" w:hAnsi="Times New Roman" w:ascii="Times New Roman"/>
          <w:sz w:val="24"/>
          <w:szCs w:val="24"/>
          <w:lang w:val="hr-HR"/>
        </w:rPr>
      </w:pPr>
      <w:r>
        <w:rPr>
          <w:rFonts w:cs="Times New Roman" w:hAnsi="Times New Roman" w:ascii="Times New Roman"/>
          <w:sz w:val="24"/>
          <w:szCs w:val="24"/>
          <w:lang w:val="hr-HR"/>
        </w:rPr>
        <w:t>Utvrđuje se da su navedene tražbine bivših i sadašnjih zaposlenika od rednog broja 1 do rednog broja 465  u navedenim iznosima u ovom zapisniku utvrđene i priznate u cijelosti te razvrstane u prvi viši isplatni red utvrđenih tražbina.</w:t>
      </w:r>
    </w:p>
    <w:p w:rsidRDefault="00221D31" w:rsidP="00221D31" w:rsidR="00221D31">
      <w:pPr>
        <w:pStyle w:val="Standardno"/>
        <w:rPr>
          <w:lang w:val="hr-HR"/>
        </w:rPr>
      </w:pPr>
    </w:p>
    <w:p w:rsidRDefault="00221D31" w:rsidP="00221D31" w:rsidR="00221D31">
      <w:pPr>
        <w:pStyle w:val="Standardno"/>
        <w:rPr>
          <w:lang w:val="hr-HR"/>
        </w:rPr>
      </w:pPr>
    </w:p>
    <w:p w:rsidRDefault="00221D31" w:rsidP="00221D31" w:rsidR="00221D31">
      <w:pPr>
        <w:pStyle w:val="Standardno"/>
        <w:rPr>
          <w:rFonts w:cs="Times New Roman" w:hAnsi="Times New Roman" w:ascii="Times New Roman"/>
          <w:sz w:val="24"/>
          <w:szCs w:val="24"/>
          <w:lang w:val="hr-HR"/>
        </w:rPr>
      </w:pPr>
      <w:r>
        <w:rPr>
          <w:rFonts w:cs="Times New Roman" w:hAnsi="Times New Roman" w:ascii="Times New Roman"/>
          <w:sz w:val="24"/>
          <w:szCs w:val="24"/>
          <w:lang w:val="hr-HR"/>
        </w:rPr>
        <w:t xml:space="preserve">Vjerovnik pod rednim brojem 466 BABEC IVAN , OIB : 04478279510 , Kalnička 5 , Bjelovar , prijavio je svoju tražbinu u iznosu od </w:t>
      </w:r>
      <w:r>
        <w:rPr>
          <w:rFonts w:cs="Times New Roman" w:hAnsi="Times New Roman" w:ascii="Times New Roman"/>
          <w:b/>
          <w:sz w:val="24"/>
          <w:szCs w:val="24"/>
          <w:lang w:val="hr-HR"/>
        </w:rPr>
        <w:t>9.374,68</w:t>
      </w:r>
      <w:r>
        <w:rPr>
          <w:rFonts w:cs="Times New Roman" w:hAnsi="Times New Roman" w:ascii="Times New Roman"/>
          <w:sz w:val="24"/>
          <w:szCs w:val="24"/>
          <w:lang w:val="hr-HR"/>
        </w:rPr>
        <w:t xml:space="preserve"> kuna s osnove  jednokratnog dodatka na plaću i kamate . Stečajni upravitelj ovom vjerovniku osporava ovu tražbinu u cijelosti , jer je bivši radnik Babec Ivan potpisao izjavu  dana 20.01.2016. kojom je izjavio da nema nikakva potraživanja od Elektrometala d.d. .</w:t>
      </w:r>
    </w:p>
    <w:p w:rsidRDefault="00221D31" w:rsidP="00221D31" w:rsidR="00221D31">
      <w:pPr>
        <w:pStyle w:val="Standardno"/>
        <w:rPr>
          <w:rFonts w:cs="Times New Roman" w:hAnsi="Times New Roman" w:ascii="Times New Roman"/>
          <w:sz w:val="24"/>
          <w:szCs w:val="24"/>
          <w:lang w:val="hr-HR"/>
        </w:rPr>
      </w:pPr>
      <w:r>
        <w:rPr>
          <w:rFonts w:cs="Times New Roman" w:hAnsi="Times New Roman" w:ascii="Times New Roman"/>
          <w:sz w:val="24"/>
          <w:szCs w:val="24"/>
          <w:lang w:val="hr-HR"/>
        </w:rPr>
        <w:t xml:space="preserve">Nakon toga punomoćnik vjerovnika Babec Ivana, Jacinta Toš Špehar  prigovara ovom osporavanju od strane stečajnog upravitelja, jer smatra da ima još radnika koji su potpisali takvu Izjavu, dok nitko od nazočnih vjerovnika ne osporava ovom vjerovniku ovu tražbinu. </w:t>
      </w:r>
    </w:p>
    <w:p w:rsidRDefault="00221D31" w:rsidP="00221D31" w:rsidR="00221D31">
      <w:pPr>
        <w:pStyle w:val="Standardno"/>
        <w:ind w:firstLine="720"/>
        <w:rPr>
          <w:rFonts w:cs="Times New Roman" w:hAnsi="Times New Roman" w:ascii="Times New Roman"/>
          <w:sz w:val="24"/>
          <w:szCs w:val="24"/>
          <w:lang w:val="hr-HR"/>
        </w:rPr>
      </w:pPr>
      <w:r>
        <w:rPr>
          <w:rFonts w:cs="Times New Roman" w:hAnsi="Times New Roman" w:ascii="Times New Roman"/>
          <w:sz w:val="24"/>
          <w:szCs w:val="24"/>
          <w:lang w:val="hr-HR"/>
        </w:rPr>
        <w:lastRenderedPageBreak/>
        <w:t>Utvrđuje se da je tražbina stečajnog vjerovnika Babec Ivana , Bjelovar , Kalnička 5 , osporena u cijelosti u iznosu od 9.374,68 kuna te razvrstana u prvi viši isplatni red osporenih tražbina.</w:t>
      </w:r>
    </w:p>
    <w:p w:rsidRDefault="00221D31" w:rsidP="00221D31" w:rsidR="00221D31">
      <w:pPr>
        <w:pStyle w:val="Standardno"/>
        <w:ind w:firstLine="720"/>
        <w:rPr>
          <w:rFonts w:cs="Times New Roman" w:hAnsi="Times New Roman" w:ascii="Times New Roman"/>
          <w:sz w:val="24"/>
          <w:szCs w:val="24"/>
          <w:lang w:val="hr-HR"/>
        </w:rPr>
      </w:pPr>
    </w:p>
    <w:p w:rsidRDefault="00221D31" w:rsidP="00221D31" w:rsidR="00221D31">
      <w:pPr>
        <w:pStyle w:val="Standardno"/>
        <w:ind w:firstLine="720"/>
        <w:jc w:val="center"/>
        <w:rPr>
          <w:rFonts w:cs="Arial" w:hAnsi="Arial" w:ascii="Arial"/>
          <w:b/>
          <w:sz w:val="32"/>
          <w:szCs w:val="32"/>
          <w:lang w:val="hr-HR"/>
        </w:rPr>
      </w:pPr>
    </w:p>
    <w:p w:rsidRDefault="00221D31" w:rsidP="00221D31" w:rsidR="00221D31">
      <w:r>
        <w:t>Nakon toga sud donosi</w:t>
      </w:r>
    </w:p>
    <w:p w:rsidRDefault="00221D31" w:rsidP="00221D31" w:rsidR="00221D31">
      <w:pPr>
        <w:jc w:val="center"/>
      </w:pPr>
      <w:r>
        <w:t>r j e š e n j e</w:t>
      </w:r>
    </w:p>
    <w:p w:rsidRDefault="00221D31" w:rsidP="00221D31" w:rsidR="00221D31">
      <w:pPr>
        <w:jc w:val="both"/>
        <w:rPr>
          <w:rFonts w:cs="Arial" w:hAnsi="Arial" w:ascii="Arial"/>
          <w:b/>
          <w:sz w:val="32"/>
          <w:szCs w:val="32"/>
        </w:rPr>
      </w:pPr>
      <w:r>
        <w:t xml:space="preserve">Prelazi se na ispitivanje prijavljenih tražbina vjerovnika drugog višeg isplatnog reda </w:t>
      </w:r>
    </w:p>
    <w:p w:rsidRDefault="00221D31" w:rsidP="00221D31" w:rsidR="00221D31">
      <w:pPr>
        <w:pStyle w:val="Standardno"/>
        <w:ind w:firstLine="720"/>
        <w:jc w:val="center"/>
        <w:rPr>
          <w:rFonts w:cs="Arial" w:hAnsi="Arial" w:ascii="Arial"/>
          <w:b/>
          <w:sz w:val="32"/>
          <w:szCs w:val="32"/>
          <w:lang w:val="hr-HR"/>
        </w:rPr>
      </w:pPr>
    </w:p>
    <w:p w:rsidRDefault="00221D31" w:rsidP="00221D31" w:rsidR="00221D31">
      <w:pPr>
        <w:pStyle w:val="Standardno"/>
        <w:jc w:val="center"/>
        <w:rPr>
          <w:rFonts w:cs="Arial" w:hAnsi="Arial" w:ascii="Arial"/>
          <w:b/>
          <w:sz w:val="28"/>
          <w:highlight w:val="yellow"/>
        </w:rPr>
      </w:pPr>
    </w:p>
    <w:p w:rsidRDefault="00221D31" w:rsidP="00221D31" w:rsidR="00221D31">
      <w:pPr>
        <w:pStyle w:val="Standardno"/>
        <w:jc w:val="center"/>
        <w:rPr>
          <w:rFonts w:cs="Times New Roman" w:hAnsi="Times New Roman" w:ascii="Times New Roman"/>
          <w:b/>
          <w:sz w:val="24"/>
          <w:szCs w:val="24"/>
        </w:rPr>
      </w:pPr>
      <w:r>
        <w:rPr>
          <w:rFonts w:cs="Times New Roman" w:hAnsi="Times New Roman" w:ascii="Times New Roman"/>
          <w:b/>
          <w:sz w:val="24"/>
          <w:szCs w:val="24"/>
          <w:highlight w:val="yellow"/>
        </w:rPr>
        <w:t>Vjerovnici kojima stečajni upravitelj djelomično osporava tražbinu u drugom višem isplatnom redu</w:t>
      </w:r>
    </w:p>
    <w:p w:rsidRDefault="00221D31" w:rsidP="00221D31" w:rsidR="00221D31">
      <w:pPr>
        <w:pStyle w:val="Standardno"/>
        <w:jc w:val="center"/>
        <w:rPr>
          <w:rFonts w:cs="Times New Roman" w:hAnsi="Times New Roman" w:ascii="Times New Roman"/>
          <w:b/>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DORMA AUSTRIA Gmbh , OIB : 74371423180 , Pebering Strass 22 , Eugendorf , Austria</w:t>
      </w:r>
    </w:p>
    <w:p w:rsidRDefault="00221D31" w:rsidP="00221D31" w:rsidR="00221D31">
      <w:pPr>
        <w:pStyle w:val="Standardno"/>
        <w:ind w:left="720"/>
        <w:rPr>
          <w:rFonts w:cs="Times New Roman" w:hAnsi="Times New Roman" w:ascii="Times New Roman"/>
          <w:strike/>
          <w:sz w:val="24"/>
          <w:szCs w:val="24"/>
        </w:rPr>
      </w:pPr>
      <w:r>
        <w:rPr>
          <w:rFonts w:cs="Times New Roman" w:hAnsi="Times New Roman" w:ascii="Times New Roman"/>
          <w:sz w:val="24"/>
          <w:szCs w:val="24"/>
          <w:lang w:val="hr-HR"/>
        </w:rPr>
        <w:t>Vjerovniku</w:t>
      </w:r>
      <w:r>
        <w:rPr>
          <w:rFonts w:cs="Times New Roman" w:hAnsi="Times New Roman" w:ascii="Times New Roman"/>
          <w:sz w:val="24"/>
          <w:szCs w:val="24"/>
        </w:rPr>
        <w:t xml:space="preserve"> stečajni upravitelj djelomično priznaje tražbinu u iznosu od 173.102,19 kuna, a osporava iznos od 383.549,26 kuna</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zbog Stpn-13/2016.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Utvrđuje se da je vjerovniku</w:t>
      </w:r>
      <w:r>
        <w:rPr>
          <w:rFonts w:cs="Times New Roman" w:hAnsi="Times New Roman" w:ascii="Times New Roman"/>
          <w:strike/>
          <w:sz w:val="24"/>
          <w:szCs w:val="24"/>
        </w:rPr>
        <w:t xml:space="preserve"> </w:t>
      </w:r>
      <w:r>
        <w:rPr>
          <w:rFonts w:cs="Times New Roman" w:hAnsi="Times New Roman" w:ascii="Times New Roman"/>
          <w:sz w:val="24"/>
          <w:szCs w:val="24"/>
        </w:rPr>
        <w:t xml:space="preserve">DORMA AUSTRIA Gmbh , Pebering Strass 22 , Eugendorf , Austria , utvrđena tražbina u iznosu od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b/>
          <w:sz w:val="24"/>
          <w:szCs w:val="24"/>
        </w:rPr>
        <w:t>173.102,19</w:t>
      </w:r>
      <w:r>
        <w:rPr>
          <w:rFonts w:cs="Times New Roman" w:hAnsi="Times New Roman" w:ascii="Times New Roman"/>
          <w:sz w:val="24"/>
          <w:szCs w:val="24"/>
        </w:rPr>
        <w:t xml:space="preserve"> kuna razvrstana u drugi viši isplatni red utvrđenih tražbina, a osporena u iznosu od </w:t>
      </w:r>
      <w:r>
        <w:rPr>
          <w:rFonts w:cs="Times New Roman" w:hAnsi="Times New Roman" w:ascii="Times New Roman"/>
          <w:b/>
          <w:sz w:val="24"/>
          <w:szCs w:val="24"/>
        </w:rPr>
        <w:t>383.549,26</w:t>
      </w:r>
      <w:r>
        <w:rPr>
          <w:rFonts w:cs="Times New Roman" w:hAnsi="Times New Roman" w:ascii="Times New Roman"/>
          <w:sz w:val="24"/>
          <w:szCs w:val="24"/>
        </w:rPr>
        <w:t xml:space="preserve"> kuna  i razvrstana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HRVATSKE ŠUME d.o.o. ,  OIB : 69693144506 , Ljudevita Farkaša Vukotinovića 2 , Zagreb</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Vjerovniku stečajni upravitelj djelomično priznaje tražbinu u iznosu od 43.146,76 kuna , a osporava iznos od 42.830,45</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kuna , zbog Stpn-13/2016 u kojoj je vjerovnik upisan u suvlasništvo – dionice . Nitko od nazočnih vjerovnika ne osporava ovu tražbinu. </w:t>
      </w:r>
    </w:p>
    <w:p w:rsidRDefault="00221D31" w:rsidP="00221D31" w:rsidR="00221D31">
      <w:pPr>
        <w:pStyle w:val="Standardno"/>
        <w:ind w:firstLine="720"/>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HRVATSKE ŠUME d.o.o. , Ljudevita Farkaša Vukotinovića 2 , Zagreb , utvrđena tražbina u iznosu od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b/>
          <w:sz w:val="24"/>
          <w:szCs w:val="24"/>
        </w:rPr>
        <w:t>43.146,76</w:t>
      </w:r>
      <w:r>
        <w:rPr>
          <w:rFonts w:cs="Times New Roman" w:hAnsi="Times New Roman" w:ascii="Times New Roman"/>
          <w:sz w:val="24"/>
          <w:szCs w:val="24"/>
        </w:rPr>
        <w:t xml:space="preserve"> kuna razvrstana u drugi viši isplatni red utvrđenih tražbina , a osporena u iznosu od </w:t>
      </w:r>
      <w:r>
        <w:rPr>
          <w:rFonts w:cs="Times New Roman" w:hAnsi="Times New Roman" w:ascii="Times New Roman"/>
          <w:b/>
          <w:sz w:val="24"/>
          <w:szCs w:val="24"/>
        </w:rPr>
        <w:t>42.830,45</w:t>
      </w:r>
      <w:r>
        <w:rPr>
          <w:rFonts w:cs="Times New Roman" w:hAnsi="Times New Roman" w:ascii="Times New Roman"/>
          <w:sz w:val="24"/>
          <w:szCs w:val="24"/>
        </w:rPr>
        <w:t xml:space="preserve"> kuna i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GRAD KOPRIVNICA , OIB : 62112914641 , Zrinski trg 1 , Koprivnica</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Vjerovniku stečajni upravitelj djelomično priznaje tražbinu u iznosu od 102.810,99 kuna , a osporava iznos od 38.079,72 kuna  ,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zbog zastare .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lastRenderedPageBreak/>
        <w:t xml:space="preserve">Utvrđuje se da je vjerovniku GRAD KOPRIVNICA , Zrinski trg 1 , Koprivnica , utvrđena tražbina u iznosu od </w:t>
      </w:r>
      <w:r>
        <w:rPr>
          <w:rFonts w:cs="Times New Roman" w:hAnsi="Times New Roman" w:ascii="Times New Roman"/>
          <w:b/>
          <w:sz w:val="24"/>
          <w:szCs w:val="24"/>
        </w:rPr>
        <w:t>102.810,99</w:t>
      </w:r>
      <w:r>
        <w:rPr>
          <w:rFonts w:cs="Times New Roman" w:hAnsi="Times New Roman" w:ascii="Times New Roman"/>
          <w:sz w:val="24"/>
          <w:szCs w:val="24"/>
        </w:rPr>
        <w:t xml:space="preserve"> kuna  razvrstana u drugi viši isplatni red utvrđenih tažbina, a osporena u iznosu od </w:t>
      </w:r>
      <w:r>
        <w:rPr>
          <w:rFonts w:cs="Times New Roman" w:hAnsi="Times New Roman" w:ascii="Times New Roman"/>
          <w:b/>
          <w:sz w:val="24"/>
          <w:szCs w:val="24"/>
        </w:rPr>
        <w:t>38.079,72</w:t>
      </w:r>
      <w:r>
        <w:rPr>
          <w:rFonts w:cs="Times New Roman" w:hAnsi="Times New Roman" w:ascii="Times New Roman"/>
          <w:sz w:val="24"/>
          <w:szCs w:val="24"/>
        </w:rPr>
        <w:t xml:space="preserve"> kuna i razvrstana u drugi viši isplatni red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ZAGREBAČKA BANKA d.d. , OIB : 92963223473 , Trg bana J. Jelačića 10 , Zagreb</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Vjerovniku stečajni upravitelj djelomično priznaje tražbinu u iznosu od 62.563.336,64 kuna , a osporava iznos od 63.106,50 kuna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jer je kamata krivo zbrojena . Nitko od nazočnih vjerovnika ne osporava ovu tražbinu.</w:t>
      </w:r>
    </w:p>
    <w:p w:rsidRDefault="00221D31" w:rsidP="00221D31" w:rsidR="00221D31">
      <w:pPr>
        <w:pStyle w:val="Standardno"/>
        <w:ind w:firstLine="720"/>
        <w:rPr>
          <w:rFonts w:cs="Times New Roman" w:hAnsi="Times New Roman" w:ascii="Times New Roman"/>
          <w:sz w:val="24"/>
          <w:szCs w:val="24"/>
        </w:rPr>
      </w:pPr>
    </w:p>
    <w:p w:rsidRDefault="00221D31" w:rsidP="00221D31" w:rsidR="00221D31">
      <w:pPr>
        <w:pStyle w:val="Standardno"/>
        <w:ind w:firstLine="720"/>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ZAGREBAČKA BANKA d.d., Trg bana J. Jelačića 10 , Zagreb , utvrđena tražbina u iznosu od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b/>
          <w:sz w:val="24"/>
          <w:szCs w:val="24"/>
        </w:rPr>
        <w:t>62.563.336,64</w:t>
      </w:r>
      <w:r>
        <w:rPr>
          <w:rFonts w:cs="Times New Roman" w:hAnsi="Times New Roman" w:ascii="Times New Roman"/>
          <w:sz w:val="24"/>
          <w:szCs w:val="24"/>
        </w:rPr>
        <w:t xml:space="preserve"> kuna razvrstana u drugom višem isplatnom redu, a osporena u iznosu od </w:t>
      </w:r>
      <w:r>
        <w:rPr>
          <w:rFonts w:cs="Times New Roman" w:hAnsi="Times New Roman" w:ascii="Times New Roman"/>
          <w:b/>
          <w:sz w:val="24"/>
          <w:szCs w:val="24"/>
        </w:rPr>
        <w:t>63.106,50</w:t>
      </w:r>
      <w:r>
        <w:rPr>
          <w:rFonts w:cs="Times New Roman" w:hAnsi="Times New Roman" w:ascii="Times New Roman"/>
          <w:sz w:val="24"/>
          <w:szCs w:val="24"/>
        </w:rPr>
        <w:t xml:space="preserve"> kuna  i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OPREMA-PIT d.o.o. , OIB : 57676913636 , Križevačka 23 , Ludbreg</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Vjerovniku stečajni upravitelj djelomično priznaje tražbinu u iznosu od 24.509,93 kuna , a osporava iznos od 114.379,71 kuna , jer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je taj iznos otpisan po Stpn-13/2016.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OPREMA-PIT d.o.o. , Križevačka 23 , Ludbreg , utvrđena tražbina u iznosu od </w:t>
      </w:r>
      <w:r>
        <w:rPr>
          <w:rFonts w:cs="Times New Roman" w:hAnsi="Times New Roman" w:ascii="Times New Roman"/>
          <w:b/>
          <w:sz w:val="24"/>
          <w:szCs w:val="24"/>
        </w:rPr>
        <w:t>24.509,93</w:t>
      </w:r>
      <w:r>
        <w:rPr>
          <w:rFonts w:cs="Times New Roman" w:hAnsi="Times New Roman" w:ascii="Times New Roman"/>
          <w:sz w:val="24"/>
          <w:szCs w:val="24"/>
        </w:rPr>
        <w:t xml:space="preserve"> kuna razvrsana u drugom višem isplatnom redu, a osporena u iznosu od </w:t>
      </w:r>
      <w:r>
        <w:rPr>
          <w:rFonts w:cs="Times New Roman" w:hAnsi="Times New Roman" w:ascii="Times New Roman"/>
          <w:b/>
          <w:sz w:val="24"/>
          <w:szCs w:val="24"/>
        </w:rPr>
        <w:t>114.379,71</w:t>
      </w:r>
      <w:r>
        <w:rPr>
          <w:rFonts w:cs="Times New Roman" w:hAnsi="Times New Roman" w:ascii="Times New Roman"/>
          <w:sz w:val="24"/>
          <w:szCs w:val="24"/>
        </w:rPr>
        <w:t xml:space="preserve"> kuna I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TEHNOMARKET PANČEVO , POR. BR. 101053888 , Skadarsaka 73 , Pančevo</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Vjerovniku stečajni upravitelj djelomično priznaje tražbinu u iznosu od 120.666,88 kuna , a osporava iznos od 407.211,80 kuna ,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zbog Stpn-13/2016.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TEHNOMARKET PANČEVO , Skadarsaka 73 , Pančevo , utvrđena tražbina u iznosu od </w:t>
      </w:r>
      <w:r>
        <w:rPr>
          <w:rFonts w:cs="Times New Roman" w:hAnsi="Times New Roman" w:ascii="Times New Roman"/>
          <w:b/>
          <w:sz w:val="24"/>
          <w:szCs w:val="24"/>
        </w:rPr>
        <w:t>120.666,88</w:t>
      </w:r>
      <w:r>
        <w:rPr>
          <w:rFonts w:cs="Times New Roman" w:hAnsi="Times New Roman" w:ascii="Times New Roman"/>
          <w:sz w:val="24"/>
          <w:szCs w:val="24"/>
        </w:rPr>
        <w:t xml:space="preserve">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kuna, razvrstana u drugom višem isplatnom redu a osporena u iznosu od </w:t>
      </w:r>
      <w:r>
        <w:rPr>
          <w:rFonts w:cs="Times New Roman" w:hAnsi="Times New Roman" w:ascii="Times New Roman"/>
          <w:b/>
          <w:sz w:val="24"/>
          <w:szCs w:val="24"/>
        </w:rPr>
        <w:t>407.211,80</w:t>
      </w:r>
      <w:r>
        <w:rPr>
          <w:rFonts w:cs="Times New Roman" w:hAnsi="Times New Roman" w:ascii="Times New Roman"/>
          <w:sz w:val="24"/>
          <w:szCs w:val="24"/>
        </w:rPr>
        <w:t xml:space="preserve"> kuna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GRADNJA d.o.o. , OIB : 77971360833 , Ribarska 1 , Osijek</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Vjerovniku stečajni upravitelj djelomično priznaje tražbinu u iznosu od 15.549,34 kuna , a osporava iznos od 19.090,65 kuna , jer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je račun izdan 10.10.2017.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GRADNJA d.o.o. , Ribarska 1 , Osijek , utvrđena tražbina u iznosu od </w:t>
      </w:r>
      <w:r>
        <w:rPr>
          <w:rFonts w:cs="Times New Roman" w:hAnsi="Times New Roman" w:ascii="Times New Roman"/>
          <w:b/>
          <w:sz w:val="24"/>
          <w:szCs w:val="24"/>
        </w:rPr>
        <w:t>15.549,34</w:t>
      </w:r>
      <w:r>
        <w:rPr>
          <w:rFonts w:cs="Times New Roman" w:hAnsi="Times New Roman" w:ascii="Times New Roman"/>
          <w:sz w:val="24"/>
          <w:szCs w:val="24"/>
        </w:rPr>
        <w:t xml:space="preserve"> kuna razvrstana , u drugom višem isplatnom redu a </w:t>
      </w:r>
      <w:r>
        <w:rPr>
          <w:rFonts w:cs="Times New Roman" w:hAnsi="Times New Roman" w:ascii="Times New Roman"/>
          <w:sz w:val="24"/>
          <w:szCs w:val="24"/>
        </w:rPr>
        <w:lastRenderedPageBreak/>
        <w:t xml:space="preserve">osporena u iznosu od </w:t>
      </w:r>
      <w:r>
        <w:rPr>
          <w:rFonts w:cs="Times New Roman" w:hAnsi="Times New Roman" w:ascii="Times New Roman"/>
          <w:b/>
          <w:sz w:val="24"/>
          <w:szCs w:val="24"/>
        </w:rPr>
        <w:t>19.090,65</w:t>
      </w:r>
      <w:r>
        <w:rPr>
          <w:rFonts w:cs="Times New Roman" w:hAnsi="Times New Roman" w:ascii="Times New Roman"/>
          <w:sz w:val="24"/>
          <w:szCs w:val="24"/>
        </w:rPr>
        <w:t xml:space="preserve"> kuna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RADNIK d.d. , OIB : 21846792292 , Ulica kralja Tomislava 45 , Križevci</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Vjerovniku stečajni upravitelj djelomično priznaje tražbinu u iznosu od 59.856,69 kuna , a osporava iznos od 14.423,92 kuna , jer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je istekao jamstveni rok . Nitko od nazočnih vjerovnika ne osporava ovu tražbinu.</w:t>
      </w:r>
    </w:p>
    <w:p w:rsidRDefault="00221D31" w:rsidP="00221D31" w:rsidR="00221D31">
      <w:pPr>
        <w:pStyle w:val="Standardno"/>
        <w:ind w:firstLine="720"/>
        <w:rPr>
          <w:rFonts w:cs="Times New Roman" w:hAnsi="Times New Roman" w:ascii="Times New Roman"/>
          <w:sz w:val="24"/>
          <w:szCs w:val="24"/>
        </w:rPr>
      </w:pP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RADNIK d.d. , , Ulica kralja Tomislava 45 , Križevci , utvrđena tražbina u iznosu od </w:t>
      </w:r>
      <w:r>
        <w:rPr>
          <w:rFonts w:cs="Times New Roman" w:hAnsi="Times New Roman" w:ascii="Times New Roman"/>
          <w:b/>
          <w:sz w:val="24"/>
          <w:szCs w:val="24"/>
        </w:rPr>
        <w:t>59.856,69</w:t>
      </w:r>
      <w:r>
        <w:rPr>
          <w:rFonts w:cs="Times New Roman" w:hAnsi="Times New Roman" w:ascii="Times New Roman"/>
          <w:sz w:val="24"/>
          <w:szCs w:val="24"/>
        </w:rPr>
        <w:t xml:space="preserve"> kuna razvrstana , u drugom višem isplatnom redu a osporena u iznosu od </w:t>
      </w:r>
      <w:r>
        <w:rPr>
          <w:rFonts w:cs="Times New Roman" w:hAnsi="Times New Roman" w:ascii="Times New Roman"/>
          <w:b/>
          <w:sz w:val="24"/>
          <w:szCs w:val="24"/>
        </w:rPr>
        <w:t>14.423,92</w:t>
      </w:r>
      <w:r>
        <w:rPr>
          <w:rFonts w:cs="Times New Roman" w:hAnsi="Times New Roman" w:ascii="Times New Roman"/>
          <w:sz w:val="24"/>
          <w:szCs w:val="24"/>
        </w:rPr>
        <w:t xml:space="preserve"> kuna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48"/>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ROTOMETAL PROMET d.o.o. , OIB : 42362921136 , Svetonedeljska 19 , Samobor</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Vjerovniku stečajni upravitelj djelomično priznaje tražbinu u iznosu od 5.797,89 kuna , a osporava iznos od 13.554,51 kuna , zbog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Stpn-13/2016 .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r>
        <w:rPr>
          <w:rFonts w:cs="Times New Roman" w:hAnsi="Times New Roman" w:ascii="Times New Roman"/>
          <w:sz w:val="24"/>
          <w:szCs w:val="24"/>
        </w:rPr>
        <w:tab/>
        <w:t>Utvrđuje se da je vjerovniku ROTOMETAL PROMET d.o.o. , Svetonedeljska 19 , Samobor ,</w:t>
      </w:r>
      <w:r>
        <w:rPr>
          <w:rFonts w:cs="Times New Roman" w:hAnsi="Times New Roman" w:ascii="Times New Roman"/>
          <w:sz w:val="24"/>
          <w:szCs w:val="24"/>
        </w:rPr>
        <w:tab/>
        <w:t xml:space="preserve"> utvrđena tražbina u iznosu od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b/>
          <w:sz w:val="24"/>
          <w:szCs w:val="24"/>
        </w:rPr>
        <w:t>5.797,89</w:t>
      </w:r>
      <w:r>
        <w:rPr>
          <w:rFonts w:cs="Times New Roman" w:hAnsi="Times New Roman" w:ascii="Times New Roman"/>
          <w:sz w:val="24"/>
          <w:szCs w:val="24"/>
        </w:rPr>
        <w:t xml:space="preserve"> kuna ,razvrstana u drugom višem isplatnom redu a osporena u iznosu od </w:t>
      </w:r>
      <w:r>
        <w:rPr>
          <w:rFonts w:cs="Times New Roman" w:hAnsi="Times New Roman" w:ascii="Times New Roman"/>
          <w:b/>
          <w:sz w:val="24"/>
          <w:szCs w:val="24"/>
        </w:rPr>
        <w:t>13.554,51</w:t>
      </w:r>
      <w:r>
        <w:rPr>
          <w:rFonts w:cs="Times New Roman" w:hAnsi="Times New Roman" w:ascii="Times New Roman"/>
          <w:sz w:val="24"/>
          <w:szCs w:val="24"/>
        </w:rPr>
        <w:t xml:space="preserve"> kuna razvrstana u drugom višem isplatnom redu osporenih tražbina.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jc w:val="center"/>
        <w:rPr>
          <w:rFonts w:cs="Times New Roman" w:hAnsi="Times New Roman" w:ascii="Times New Roman"/>
          <w:b/>
          <w:sz w:val="24"/>
          <w:szCs w:val="24"/>
        </w:rPr>
      </w:pPr>
      <w:r>
        <w:rPr>
          <w:rFonts w:cs="Times New Roman" w:hAnsi="Times New Roman" w:ascii="Times New Roman"/>
          <w:b/>
          <w:sz w:val="24"/>
          <w:szCs w:val="24"/>
          <w:highlight w:val="yellow"/>
        </w:rPr>
        <w:t>Vjerovnici kojima stečajni upravitelj osporava tražbinu u cjelokupnom iznosu</w:t>
      </w:r>
      <w:r>
        <w:rPr>
          <w:rFonts w:cs="Times New Roman" w:hAnsi="Times New Roman" w:ascii="Times New Roman"/>
          <w:b/>
          <w:sz w:val="24"/>
          <w:szCs w:val="24"/>
        </w:rPr>
        <w:t xml:space="preserve"> </w:t>
      </w:r>
      <w:r>
        <w:rPr>
          <w:rFonts w:cs="Times New Roman" w:hAnsi="Times New Roman" w:ascii="Times New Roman"/>
          <w:b/>
          <w:sz w:val="24"/>
          <w:szCs w:val="24"/>
          <w:highlight w:val="yellow"/>
        </w:rPr>
        <w:t>u drugom višem isplatnom redu</w:t>
      </w:r>
    </w:p>
    <w:p w:rsidRDefault="00221D31" w:rsidP="00221D31" w:rsidR="00221D31">
      <w:pPr>
        <w:pStyle w:val="Standardno"/>
        <w:jc w:val="center"/>
        <w:rPr>
          <w:rFonts w:cs="Times New Roman" w:hAnsi="Times New Roman" w:ascii="Times New Roman"/>
          <w:b/>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 </w:t>
      </w: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ERSTE &amp; STEIERMARKISCHE S-LEASING d.o.o. , OIB : 46550671661 , Zelinska 3 , Zagreb</w:t>
      </w:r>
    </w:p>
    <w:p w:rsidRDefault="00221D31" w:rsidP="00221D31" w:rsidR="00221D31">
      <w:pPr>
        <w:rPr>
          <w:rFonts w:cs="Times New Roman" w:eastAsia="Arial Unicode MS"/>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24.113,93</w:t>
      </w:r>
      <w:r>
        <w:rPr>
          <w:rFonts w:eastAsia="Arial Unicode MS"/>
          <w:color w:val="000000"/>
        </w:rPr>
        <w:t xml:space="preserve"> kuna iz razloga što je taj iznos otpisan Stpn-13/2016.</w:t>
      </w:r>
    </w:p>
    <w:p w:rsidRDefault="00221D31" w:rsidP="00221D31" w:rsidR="00221D31">
      <w:r>
        <w:rPr>
          <w:rFonts w:eastAsia="Arial Unicode MS"/>
          <w:color w:val="000000"/>
        </w:rPr>
        <w:t xml:space="preserve">Utvrđuje se da je tražbina stečajnog vjerovnika </w:t>
      </w:r>
      <w:r>
        <w:t xml:space="preserve">ERSTE &amp; STEIERMARKISCHE S-LEASING d.o.o iz Zagreba osporena u cjelokupnom iznosu od </w:t>
      </w:r>
      <w:r>
        <w:rPr>
          <w:rFonts w:eastAsia="Arial Unicode MS"/>
          <w:b/>
          <w:color w:val="000000"/>
        </w:rPr>
        <w:t>24.113,93</w:t>
      </w:r>
      <w:r>
        <w:rPr>
          <w:rFonts w:eastAsia="Arial Unicode MS"/>
          <w:color w:val="000000"/>
        </w:rPr>
        <w:t xml:space="preserve"> kuna, a ista je razvrstana u drugi viši isplatni red. Nitko od nazočnih vjerovnika ne osporava ovu tražbinu.</w:t>
      </w: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 </w:t>
      </w: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SCHRACK TECHNIK d.o.o., OIB : 36365310424, Zavrtnica 17 , Zagreb</w:t>
      </w: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3.303.797,80</w:t>
      </w:r>
      <w:r>
        <w:rPr>
          <w:rFonts w:eastAsia="Arial Unicode MS"/>
          <w:color w:val="000000"/>
        </w:rPr>
        <w:t xml:space="preserve"> kuna iz razloga što je ta tražbina namirena u  Stpn-13/2016, na način da je 70% glavnice otpisano, a 30% pretvoreno u kapital društva. Kapital je uredno proveden SKDD</w:t>
      </w:r>
    </w:p>
    <w:p w:rsidRDefault="00221D31" w:rsidP="00221D31" w:rsidR="00221D31">
      <w:pPr>
        <w:rPr>
          <w:rFonts w:eastAsia="Arial Unicode MS"/>
          <w:color w:val="000000"/>
        </w:rPr>
      </w:pPr>
      <w:r>
        <w:rPr>
          <w:rFonts w:eastAsia="Arial Unicode MS"/>
          <w:color w:val="000000"/>
        </w:rPr>
        <w:lastRenderedPageBreak/>
        <w:t>Utvrđuje se da je tražbina stečajnog vjerovnika SCHRACK TECHNIK d.o.o. , OIB : 36365310424 , Zavrtnica 17 , Zagreb</w:t>
      </w:r>
    </w:p>
    <w:p w:rsidRDefault="00221D31" w:rsidP="00221D31" w:rsidR="00221D31">
      <w:pPr>
        <w:rPr>
          <w:rFonts w:eastAsia="Arial Unicode MS"/>
          <w:color w:val="000000"/>
        </w:rPr>
      </w:pPr>
      <w:r>
        <w:rPr>
          <w:rFonts w:eastAsia="Arial Unicode MS"/>
          <w:color w:val="000000"/>
        </w:rPr>
        <w:t xml:space="preserve">osporena u cjelokupnom iznosu od </w:t>
      </w:r>
      <w:r>
        <w:rPr>
          <w:rFonts w:eastAsia="Arial Unicode MS"/>
          <w:b/>
          <w:color w:val="000000"/>
        </w:rPr>
        <w:t>3.303.797,80</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Times New Roman"/>
        </w:rPr>
      </w:pP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 </w:t>
      </w: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KUKEC d.o.o., OIB : 75414599885, Nova ind. Cesta 6, 10310 Ivanić Grad</w:t>
      </w:r>
    </w:p>
    <w:p w:rsidRDefault="00221D31" w:rsidP="00221D31" w:rsidR="00221D31">
      <w:pPr>
        <w:rPr>
          <w:rFonts w:cs="Times New Roman" w:eastAsia="Arial Unicode MS"/>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211.108,19</w:t>
      </w:r>
      <w:r>
        <w:rPr>
          <w:rFonts w:eastAsia="Arial Unicode MS"/>
          <w:color w:val="000000"/>
        </w:rPr>
        <w:t xml:space="preserve"> kuna iz razloga što je ta tražbina namirena u  Stpn-13/2016, na način da je 70% glavnice otpisano, a 30% pretvoreno u kapital društva. Kapital je uredno proveden SKDD.</w:t>
      </w:r>
    </w:p>
    <w:p w:rsidRDefault="00221D31" w:rsidP="00221D31" w:rsidR="00221D31">
      <w:pPr>
        <w:rPr>
          <w:rFonts w:eastAsia="Arial Unicode MS"/>
          <w:color w:val="000000"/>
        </w:rPr>
      </w:pPr>
      <w:r>
        <w:rPr>
          <w:rFonts w:eastAsia="Arial Unicode MS"/>
          <w:color w:val="000000"/>
        </w:rPr>
        <w:t>Utvrđuje se da je tražbina stečajnog vjerovnika KUKEC d.o.o., OIB: 75414599885, Nova ind. Cesta 6, 10310 Ivanić Grad</w:t>
      </w:r>
    </w:p>
    <w:p w:rsidRDefault="00221D31" w:rsidP="00221D31" w:rsidR="00221D31">
      <w:pPr>
        <w:rPr>
          <w:rFonts w:eastAsia="Arial Unicode MS"/>
          <w:color w:val="000000"/>
        </w:rPr>
      </w:pPr>
      <w:r>
        <w:rPr>
          <w:rFonts w:eastAsia="Arial Unicode MS"/>
          <w:color w:val="000000"/>
        </w:rPr>
        <w:t xml:space="preserve">osporena u cjelokupnom iznosu od kuna, </w:t>
      </w:r>
      <w:r>
        <w:rPr>
          <w:rFonts w:eastAsia="Arial Unicode MS"/>
          <w:b/>
          <w:color w:val="000000"/>
        </w:rPr>
        <w:t>211.108,19</w:t>
      </w:r>
      <w:r>
        <w:rPr>
          <w:rFonts w:eastAsia="Arial Unicode MS"/>
          <w:color w:val="000000"/>
        </w:rPr>
        <w:t xml:space="preserve"> a ista je razvrstana u drugi viši isplatni red osporenih tražbina. Nitko od nazočnih vjerovnika ne osporava ovu tražbinu.</w:t>
      </w:r>
    </w:p>
    <w:p w:rsidRDefault="00221D31" w:rsidP="00221D31" w:rsidR="00221D31"/>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SEGRAD d.d. u stečaju , OIB : 98837779824, Radnička 63, 48350 Đurđevac</w:t>
      </w:r>
    </w:p>
    <w:p w:rsidRDefault="00221D31" w:rsidP="00221D31" w:rsidR="00221D31">
      <w:pPr>
        <w:rPr>
          <w:rFonts w:cs="Times New Roman" w:eastAsia="Arial Unicode MS"/>
          <w:color w:val="000000"/>
        </w:rPr>
      </w:pPr>
    </w:p>
    <w:p w:rsidRDefault="00221D31" w:rsidP="00221D31" w:rsidR="00221D31">
      <w:pPr>
        <w:rPr>
          <w:rFonts w:eastAsia="Arial Unicode MS"/>
          <w:color w:val="000000"/>
        </w:rPr>
      </w:pPr>
      <w:r>
        <w:rPr>
          <w:rFonts w:eastAsia="Arial Unicode MS"/>
          <w:color w:val="000000"/>
        </w:rPr>
        <w:t xml:space="preserve">Vjerovniku stečajni upravitelj osporava tražbinu u cjelokupnom iznosu od </w:t>
      </w:r>
      <w:r>
        <w:rPr>
          <w:rFonts w:eastAsia="Arial Unicode MS"/>
          <w:b/>
          <w:color w:val="000000"/>
          <w:lang w:eastAsia="hr-HR"/>
        </w:rPr>
        <w:t>3</w:t>
      </w:r>
      <w:r>
        <w:rPr>
          <w:rFonts w:eastAsia="Arial Unicode MS"/>
          <w:color w:val="000000"/>
        </w:rPr>
        <w:t>.</w:t>
      </w:r>
      <w:r>
        <w:rPr>
          <w:rFonts w:eastAsia="Arial Unicode MS"/>
          <w:b/>
          <w:color w:val="000000"/>
          <w:lang w:eastAsia="hr-HR"/>
        </w:rPr>
        <w:t>961</w:t>
      </w:r>
      <w:r>
        <w:rPr>
          <w:rFonts w:eastAsia="Arial Unicode MS"/>
          <w:color w:val="000000"/>
        </w:rPr>
        <w:t>,</w:t>
      </w:r>
      <w:r>
        <w:rPr>
          <w:rFonts w:eastAsia="Arial Unicode MS"/>
          <w:b/>
          <w:color w:val="000000"/>
          <w:lang w:eastAsia="hr-HR"/>
        </w:rPr>
        <w:t>97</w:t>
      </w:r>
      <w:r>
        <w:rPr>
          <w:rFonts w:eastAsia="Arial Unicode MS"/>
          <w:color w:val="000000"/>
        </w:rPr>
        <w:t xml:space="preserve"> kuna iz razloga što u knjigovodstvu stečajnog dužnika nema evidentiranog prometa. Utvrđuje se da je tražbina stečajnog vjerovnika  SEGRAD d.d. u stečaju, OIB : 98837779824 , Radnička 63, 48350 Đurđevac osporena u cjelokupnom iznosu od kuna, </w:t>
      </w:r>
      <w:r>
        <w:rPr>
          <w:rFonts w:eastAsia="Arial Unicode MS"/>
          <w:b/>
          <w:color w:val="000000"/>
          <w:lang w:eastAsia="hr-HR"/>
        </w:rPr>
        <w:t>3.961,97</w:t>
      </w:r>
      <w:r>
        <w:rPr>
          <w:rFonts w:eastAsia="Arial Unicode MS"/>
          <w:color w:val="000000"/>
        </w:rPr>
        <w:t xml:space="preserve"> a ista je razvrstana u drugi viši isplatni red. Nitko od nazočnih vjerovnika ne osporava ovu tražbinu.</w:t>
      </w: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INDUSTROOPREMA d.o.o. , OIB : 01291306683 , C.M.P. Obrtnička 1 , Zagreb</w:t>
      </w:r>
    </w:p>
    <w:p w:rsidRDefault="00221D31" w:rsidP="00221D31" w:rsidR="00221D31">
      <w:pPr>
        <w:rPr>
          <w:rFonts w:cs="Times New Roman" w:eastAsia="Arial Unicode MS"/>
          <w:color w:val="000000"/>
        </w:rPr>
      </w:pP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Vjerovniku stečajni upravitelj osporava tražbinu u cjelokupnom iznosu od </w:t>
      </w:r>
      <w:r>
        <w:rPr>
          <w:rFonts w:cs="Times New Roman" w:hAnsi="Times New Roman" w:ascii="Times New Roman"/>
          <w:b/>
          <w:sz w:val="24"/>
          <w:szCs w:val="24"/>
        </w:rPr>
        <w:t>24</w:t>
      </w:r>
      <w:r>
        <w:rPr>
          <w:rFonts w:cs="Times New Roman" w:hAnsi="Times New Roman" w:ascii="Times New Roman"/>
          <w:sz w:val="24"/>
          <w:szCs w:val="24"/>
        </w:rPr>
        <w:t>.</w:t>
      </w:r>
      <w:r>
        <w:rPr>
          <w:rFonts w:cs="Times New Roman" w:hAnsi="Times New Roman" w:ascii="Times New Roman"/>
          <w:b/>
          <w:sz w:val="24"/>
          <w:szCs w:val="24"/>
        </w:rPr>
        <w:t>038</w:t>
      </w:r>
      <w:r>
        <w:rPr>
          <w:rFonts w:cs="Times New Roman" w:hAnsi="Times New Roman" w:ascii="Times New Roman"/>
          <w:sz w:val="24"/>
          <w:szCs w:val="24"/>
        </w:rPr>
        <w:t>,</w:t>
      </w:r>
      <w:r>
        <w:rPr>
          <w:rFonts w:cs="Times New Roman" w:hAnsi="Times New Roman" w:ascii="Times New Roman"/>
          <w:b/>
          <w:sz w:val="24"/>
          <w:szCs w:val="24"/>
        </w:rPr>
        <w:t>38</w:t>
      </w:r>
      <w:r>
        <w:rPr>
          <w:rFonts w:cs="Times New Roman" w:hAnsi="Times New Roman" w:ascii="Times New Roman"/>
          <w:sz w:val="24"/>
          <w:szCs w:val="24"/>
        </w:rPr>
        <w:t xml:space="preserve"> kuna iz razloga što je ta tražbina namirena u  Stpn-13/2016, na način da je 70% glavnice otpisano, a 30% pretvoreno u apital društva. Kapital je uredno proveden SKDD</w:t>
      </w: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Utvrđuje se da je tražbina stečajnog vjerovnika  INDUSTROOPREMA d.o.o., OIB : 01291306683 , C.M.P. Obrtnička 1 , Zagreb  </w:t>
      </w: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osporena u cjelokupnom iznosu od </w:t>
      </w:r>
      <w:r>
        <w:rPr>
          <w:rFonts w:cs="Times New Roman" w:hAnsi="Times New Roman" w:ascii="Times New Roman"/>
          <w:b/>
          <w:sz w:val="24"/>
          <w:szCs w:val="24"/>
        </w:rPr>
        <w:t>24</w:t>
      </w:r>
      <w:r>
        <w:rPr>
          <w:rFonts w:cs="Times New Roman" w:hAnsi="Times New Roman" w:ascii="Times New Roman"/>
          <w:sz w:val="24"/>
          <w:szCs w:val="24"/>
        </w:rPr>
        <w:t>.</w:t>
      </w:r>
      <w:r>
        <w:rPr>
          <w:rFonts w:cs="Times New Roman" w:hAnsi="Times New Roman" w:ascii="Times New Roman"/>
          <w:b/>
          <w:sz w:val="24"/>
          <w:szCs w:val="24"/>
        </w:rPr>
        <w:t>038</w:t>
      </w:r>
      <w:r>
        <w:rPr>
          <w:rFonts w:cs="Times New Roman" w:hAnsi="Times New Roman" w:ascii="Times New Roman"/>
          <w:sz w:val="24"/>
          <w:szCs w:val="24"/>
        </w:rPr>
        <w:t>,</w:t>
      </w:r>
      <w:r>
        <w:rPr>
          <w:rFonts w:cs="Times New Roman" w:hAnsi="Times New Roman" w:ascii="Times New Roman"/>
          <w:b/>
          <w:sz w:val="24"/>
          <w:szCs w:val="24"/>
        </w:rPr>
        <w:t>38</w:t>
      </w:r>
      <w:r>
        <w:rPr>
          <w:rFonts w:cs="Times New Roman" w:hAnsi="Times New Roman" w:ascii="Times New Roman"/>
          <w:sz w:val="24"/>
          <w:szCs w:val="24"/>
        </w:rPr>
        <w:t xml:space="preserve"> kuna, a ista je razvrstana u drugi viši isplatni red. Nitko od nazočnih vjerovnika ne osporava ovu tražbinu.</w:t>
      </w:r>
    </w:p>
    <w:p w:rsidRDefault="00221D31" w:rsidP="00221D31" w:rsidR="00221D31">
      <w:pPr>
        <w:pStyle w:val="Stiltablice2"/>
        <w:rPr>
          <w:rFonts w:cs="Times New Roman" w:hAnsi="Times New Roman" w:ascii="Times New Roman"/>
          <w:sz w:val="24"/>
          <w:szCs w:val="24"/>
        </w:rPr>
      </w:pPr>
    </w:p>
    <w:p w:rsidRDefault="00221D31" w:rsidP="00221D31" w:rsidR="00221D31">
      <w:pPr>
        <w:pStyle w:val="Stiltablice2"/>
        <w:rPr>
          <w:rFonts w:cs="Times New Roman" w:hAnsi="Times New Roman" w:ascii="Times New Roman"/>
          <w:sz w:val="24"/>
          <w:szCs w:val="24"/>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INA-INDUSTRIJA NAFTE d.d. , OIB : 27759560625, Avenija V. Holjevca 10 , Zagreb</w:t>
      </w:r>
    </w:p>
    <w:p w:rsidRDefault="00221D31" w:rsidP="00221D31" w:rsidR="00221D31">
      <w:pPr>
        <w:pStyle w:val="Stiltablice2"/>
        <w:ind w:left="644"/>
        <w:rPr>
          <w:rFonts w:cs="Times New Roman" w:hAnsi="Times New Roman" w:ascii="Times New Roman"/>
          <w:b/>
          <w:sz w:val="24"/>
          <w:szCs w:val="24"/>
          <w:highlight w:val="lightGray"/>
        </w:rPr>
      </w:pP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Vjerovniku stečajni upravitelj osporava tražbinu u cjelokupnom iznosu od </w:t>
      </w:r>
      <w:r>
        <w:rPr>
          <w:rFonts w:cs="Times New Roman" w:hAnsi="Times New Roman" w:ascii="Times New Roman"/>
          <w:b/>
          <w:sz w:val="24"/>
          <w:szCs w:val="24"/>
        </w:rPr>
        <w:t>272.410,03</w:t>
      </w:r>
      <w:r>
        <w:rPr>
          <w:rFonts w:cs="Times New Roman" w:hAnsi="Times New Roman" w:ascii="Times New Roman"/>
          <w:sz w:val="24"/>
          <w:szCs w:val="24"/>
        </w:rPr>
        <w:t xml:space="preserve"> kuna iz razloga zastare glavnice temeljem ugovora o prodaji prirodnog plina. Punomoćnik vjerovnika </w:t>
      </w:r>
      <w:r>
        <w:rPr>
          <w:rFonts w:cs="Times New Roman" w:hAnsi="Times New Roman" w:ascii="Times New Roman"/>
          <w:sz w:val="24"/>
          <w:szCs w:val="24"/>
        </w:rPr>
        <w:lastRenderedPageBreak/>
        <w:t xml:space="preserve">prigovara osporavanju ovog potraživanja od strane stečajnog upravitelja jer smatra da se ne radi o zastari potraživanja. Nakon toga stečajni upravitelj i nadalje ostaje kod osporavanja ovog potraživanja u cijelosti, jer raspolaže takvim podacima iz knjigovodstva dužnika, da se radi o zastari cjelokupnog potraživanja. Utvrđuje se da je tražbina stečajnog vjerovnika  INA-INDUSTRIJA NAFTE d.d. , OIB : 27759560625, Avenija V. Holjevca 10, Zagreb osporena u cjelokupnom iznosu od  </w:t>
      </w:r>
      <w:r>
        <w:rPr>
          <w:rFonts w:cs="Times New Roman" w:hAnsi="Times New Roman" w:ascii="Times New Roman"/>
          <w:b/>
          <w:sz w:val="24"/>
          <w:szCs w:val="24"/>
        </w:rPr>
        <w:t>272</w:t>
      </w:r>
      <w:r>
        <w:rPr>
          <w:rFonts w:cs="Times New Roman" w:hAnsi="Times New Roman" w:ascii="Times New Roman"/>
          <w:sz w:val="24"/>
          <w:szCs w:val="24"/>
        </w:rPr>
        <w:t>.</w:t>
      </w:r>
      <w:r>
        <w:rPr>
          <w:rFonts w:cs="Times New Roman" w:hAnsi="Times New Roman" w:ascii="Times New Roman"/>
          <w:b/>
          <w:sz w:val="24"/>
          <w:szCs w:val="24"/>
        </w:rPr>
        <w:t>410</w:t>
      </w:r>
      <w:r>
        <w:rPr>
          <w:rFonts w:cs="Times New Roman" w:hAnsi="Times New Roman" w:ascii="Times New Roman"/>
          <w:sz w:val="24"/>
          <w:szCs w:val="24"/>
        </w:rPr>
        <w:t>,</w:t>
      </w:r>
      <w:r>
        <w:rPr>
          <w:rFonts w:cs="Times New Roman" w:hAnsi="Times New Roman" w:ascii="Times New Roman"/>
          <w:b/>
          <w:sz w:val="24"/>
          <w:szCs w:val="24"/>
        </w:rPr>
        <w:t>03</w:t>
      </w:r>
      <w:r>
        <w:rPr>
          <w:rFonts w:cs="Times New Roman" w:hAnsi="Times New Roman" w:ascii="Times New Roman"/>
          <w:sz w:val="24"/>
          <w:szCs w:val="24"/>
        </w:rPr>
        <w:t xml:space="preserve"> kuna, a ista je razvrstana u drugi viši isplatni red osporenih tražbina. Nitko od nazočnih vjerovnika ne osporava ovu tražbinu.</w:t>
      </w:r>
    </w:p>
    <w:p w:rsidRDefault="00221D31" w:rsidP="00221D31" w:rsidR="00221D31">
      <w:pPr>
        <w:rPr>
          <w:rFonts w:cs="Times New Roman" w:eastAsia="Arial Unicode MS"/>
          <w:color w:val="000000"/>
        </w:rPr>
      </w:pPr>
    </w:p>
    <w:p w:rsidRDefault="00221D31" w:rsidP="00221D31" w:rsidR="00221D31">
      <w:pPr>
        <w:rPr>
          <w:rFonts w:eastAsia="Times New Roman"/>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ELEKTROKOVINA d.o.o. ,OIB : 31397555146, Stara cesta 32 , Hrvatski Leskovac</w:t>
      </w:r>
    </w:p>
    <w:p w:rsidRDefault="00221D31" w:rsidP="00221D31" w:rsidR="00221D31">
      <w:pPr>
        <w:rPr>
          <w:rFonts w:cs="Times New Roman" w:eastAsia="Arial Unicode MS"/>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72.570,00</w:t>
      </w:r>
      <w:r>
        <w:t xml:space="preserve"> </w:t>
      </w:r>
      <w:r>
        <w:rPr>
          <w:rFonts w:eastAsia="Arial Unicode MS"/>
          <w:color w:val="000000"/>
        </w:rPr>
        <w:t xml:space="preserve">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 xml:space="preserve">Utvrđuje se da je tražbina stečajnog vjerovnika ELEKTROKOVINA d.o.o, OIB : 31397555146, Stara cesta 32, Hrvatski Leskovac </w:t>
      </w:r>
    </w:p>
    <w:p w:rsidRDefault="00221D31" w:rsidP="00221D31" w:rsidR="00221D31">
      <w:pPr>
        <w:rPr>
          <w:rFonts w:eastAsia="Arial Unicode MS"/>
          <w:color w:val="000000"/>
        </w:rPr>
      </w:pPr>
      <w:r>
        <w:rPr>
          <w:rFonts w:eastAsia="Arial Unicode MS"/>
          <w:color w:val="000000"/>
        </w:rPr>
        <w:t xml:space="preserve">osporena u cjelokupnom iznosu od </w:t>
      </w:r>
      <w:r>
        <w:rPr>
          <w:rFonts w:eastAsia="Arial Unicode MS"/>
          <w:b/>
          <w:color w:val="000000"/>
        </w:rPr>
        <w:t>72.570,00</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Arial Unicode MS"/>
          <w:color w:val="000000"/>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ZAGREBINSPEKT d.o.o. , OIB : 82752153530 , Draškovićeva 29, Zagreb</w:t>
      </w:r>
    </w:p>
    <w:p w:rsidRDefault="00221D31" w:rsidP="00221D31" w:rsidR="00221D31">
      <w:pPr>
        <w:pStyle w:val="Stiltablice2"/>
        <w:ind w:left="720"/>
        <w:rPr>
          <w:rFonts w:cs="Times New Roman" w:hAnsi="Times New Roman" w:ascii="Times New Roman"/>
          <w:b/>
          <w:sz w:val="24"/>
          <w:szCs w:val="24"/>
          <w:highlight w:val="lightGray"/>
        </w:rPr>
      </w:pPr>
    </w:p>
    <w:p w:rsidRDefault="00221D31" w:rsidP="00221D31" w:rsidR="00221D31">
      <w:pPr>
        <w:rPr>
          <w:rFonts w:cs="Times New Roman"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364.843,30</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pStyle w:val="Stiltablice2"/>
        <w:rPr>
          <w:rFonts w:cs="Times New Roman" w:hAnsi="Times New Roman" w:ascii="Times New Roman"/>
          <w:sz w:val="24"/>
          <w:szCs w:val="24"/>
        </w:rPr>
      </w:pPr>
      <w:r>
        <w:rPr>
          <w:rFonts w:cs="Times New Roman" w:hAnsi="Times New Roman" w:ascii="Times New Roman"/>
          <w:sz w:val="24"/>
          <w:szCs w:val="24"/>
        </w:rPr>
        <w:t>Utvrđuje se da je tražbina stečajnog vjerovnika ZAGREBINSPEKT d.o.o. ,OIB : 82752153530 , Draškovićeva 29, Zagreb</w:t>
      </w:r>
    </w:p>
    <w:p w:rsidRDefault="00221D31" w:rsidP="00221D31" w:rsidR="00221D31">
      <w:pPr>
        <w:rPr>
          <w:rFonts w:cs="Times New Roman" w:eastAsia="Arial Unicode MS"/>
          <w:color w:val="000000"/>
        </w:rPr>
      </w:pPr>
      <w:r>
        <w:rPr>
          <w:rFonts w:eastAsia="Arial Unicode MS"/>
          <w:color w:val="000000"/>
        </w:rPr>
        <w:t xml:space="preserve">osporena u cjelokupnom iznosu od </w:t>
      </w:r>
      <w:r>
        <w:rPr>
          <w:rFonts w:eastAsia="Arial Unicode MS"/>
          <w:b/>
          <w:color w:val="000000"/>
        </w:rPr>
        <w:t>364.843,30</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Arial Unicode MS"/>
          <w:color w:val="000000"/>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ACO GRAĐEVINSKI ELEMENTI d.o.o. , OIB : 25074288719 , Radnička cesta 177 , Zagreb</w:t>
      </w:r>
    </w:p>
    <w:p w:rsidRDefault="00221D31" w:rsidP="00221D31" w:rsidR="00221D31">
      <w:pPr>
        <w:pStyle w:val="Stiltablice2"/>
        <w:rPr>
          <w:rFonts w:cs="Times New Roman" w:hAnsi="Times New Roman" w:ascii="Times New Roman"/>
          <w:sz w:val="24"/>
          <w:szCs w:val="24"/>
        </w:rPr>
      </w:pPr>
    </w:p>
    <w:p w:rsidRDefault="00221D31" w:rsidP="00221D31" w:rsidR="00221D31">
      <w:pPr>
        <w:rPr>
          <w:rFonts w:cs="Times New Roman"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569.387,32</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rPr>
          <w:rFonts w:eastAsia="Arial Unicode MS"/>
          <w:color w:val="000000"/>
        </w:rPr>
      </w:pPr>
      <w:r>
        <w:t xml:space="preserve">Utvrđuje se da je tražbina stečajnog vjerovnika ACO GRAĐEVINSKI ELEMENTI d.o.o. , OIB : 25074288719 , Radnička cesta 177 , Zagreb </w:t>
      </w:r>
      <w:r>
        <w:rPr>
          <w:rFonts w:eastAsia="Arial Unicode MS"/>
          <w:color w:val="000000"/>
        </w:rPr>
        <w:t xml:space="preserve">osporena u cjelokupnom iznosu od </w:t>
      </w:r>
      <w:r>
        <w:rPr>
          <w:rFonts w:eastAsia="Arial Unicode MS"/>
          <w:b/>
          <w:color w:val="000000"/>
        </w:rPr>
        <w:t>569.387,32</w:t>
      </w:r>
      <w:r>
        <w:rPr>
          <w:rFonts w:eastAsia="Arial Unicode MS"/>
          <w:color w:val="000000"/>
        </w:rPr>
        <w:t xml:space="preserve"> kuna, a ista je razvrstana u drugi viši isplatni red osporenih tražbina. Nitko od </w:t>
      </w:r>
      <w:r>
        <w:rPr>
          <w:rFonts w:eastAsia="Arial Unicode MS"/>
          <w:color w:val="000000"/>
        </w:rPr>
        <w:lastRenderedPageBreak/>
        <w:t>nazočnih vjerovnika ne osporava ovu tražbinu. Nitko od nazočnih vjerovnika ne osporava ovu tražbinu.</w:t>
      </w:r>
    </w:p>
    <w:p w:rsidRDefault="00221D31" w:rsidP="00221D31" w:rsidR="00221D31">
      <w:pPr>
        <w:rPr>
          <w:rFonts w:eastAsia="Times New Roman"/>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NEXE GRADNJA d.o.o. , OIB : 37671722350 , Braće Radića 24 , Našice</w:t>
      </w:r>
    </w:p>
    <w:p w:rsidRDefault="00221D31" w:rsidP="00221D31" w:rsidR="00221D31">
      <w:pPr>
        <w:rPr>
          <w:rFonts w:cs="Times New Roman" w:eastAsia="Arial Unicode MS"/>
          <w:color w:val="000000"/>
        </w:rPr>
      </w:pPr>
    </w:p>
    <w:p w:rsidRDefault="00221D31" w:rsidP="00221D31" w:rsidR="00221D31">
      <w:pPr>
        <w:rPr>
          <w:rFonts w:eastAsia="Times New Roman"/>
        </w:rPr>
      </w:pPr>
      <w:r>
        <w:rPr>
          <w:rFonts w:eastAsia="Arial Unicode MS"/>
          <w:color w:val="000000"/>
        </w:rPr>
        <w:t xml:space="preserve">Vjerovniku stečajni upravitelj osporava tražbinu u cjelokupnom iznosu od </w:t>
      </w:r>
      <w:r>
        <w:rPr>
          <w:rFonts w:eastAsia="Arial Unicode MS"/>
          <w:b/>
          <w:color w:val="000000"/>
        </w:rPr>
        <w:t>57.706,52</w:t>
      </w:r>
      <w:r>
        <w:rPr>
          <w:rFonts w:eastAsia="Arial Unicode MS"/>
          <w:color w:val="000000"/>
        </w:rPr>
        <w:t xml:space="preserve"> iz razloga što je knjigovodstvena karica na „0“ odnosno, ne postoji potraživanje prema stečajnom dužniku </w:t>
      </w:r>
    </w:p>
    <w:p w:rsidRDefault="00221D31" w:rsidP="00221D31" w:rsidR="00221D31">
      <w:pPr>
        <w:rPr>
          <w:rFonts w:eastAsia="Arial Unicode MS"/>
          <w:color w:val="000000"/>
        </w:rPr>
      </w:pPr>
      <w:r>
        <w:t xml:space="preserve">Utvrđuje se da je tražbina stečajnog vjerovnika  </w:t>
      </w:r>
      <w:r>
        <w:rPr>
          <w:color w:val="000000"/>
        </w:rPr>
        <w:t>NEXE GRADNJA d.o.o. , OIB : 37671722350</w:t>
      </w:r>
      <w:r>
        <w:t xml:space="preserve">, </w:t>
      </w:r>
      <w:r>
        <w:rPr>
          <w:rFonts w:eastAsia="Arial Unicode MS"/>
          <w:color w:val="000000"/>
        </w:rPr>
        <w:t>.</w:t>
      </w:r>
      <w:r>
        <w:rPr>
          <w:color w:val="000000"/>
        </w:rPr>
        <w:t>,Braće Radića 24 , Našice</w:t>
      </w:r>
      <w:r>
        <w:rPr>
          <w:rFonts w:eastAsia="Arial Unicode MS"/>
          <w:color w:val="000000"/>
        </w:rPr>
        <w:t xml:space="preserve"> osporena u cjelokupnom iznosu od </w:t>
      </w:r>
      <w:r>
        <w:rPr>
          <w:rFonts w:eastAsia="Arial Unicode MS"/>
          <w:b/>
          <w:color w:val="000000"/>
        </w:rPr>
        <w:t>57.706,52</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Arial Unicode MS"/>
          <w:color w:val="000000"/>
        </w:rPr>
      </w:pPr>
    </w:p>
    <w:p w:rsidRDefault="00221D31" w:rsidP="00221D31" w:rsidR="00221D31">
      <w:pPr>
        <w:pStyle w:val="Stiltablice2"/>
        <w:numPr>
          <w:ilvl w:val="0"/>
          <w:numId w:val="50"/>
        </w:numPr>
        <w:rPr>
          <w:rFonts w:cs="Times New Roman" w:hAnsi="Times New Roman" w:ascii="Times New Roman"/>
          <w:sz w:val="24"/>
          <w:szCs w:val="24"/>
          <w:highlight w:val="lightGray"/>
        </w:rPr>
      </w:pPr>
      <w:r>
        <w:rPr>
          <w:rFonts w:cs="Times New Roman" w:hAnsi="Times New Roman" w:ascii="Times New Roman"/>
          <w:sz w:val="24"/>
          <w:szCs w:val="24"/>
        </w:rPr>
        <w:t xml:space="preserve"> </w:t>
      </w:r>
      <w:r>
        <w:rPr>
          <w:rFonts w:cs="Times New Roman" w:hAnsi="Times New Roman" w:ascii="Times New Roman"/>
          <w:b/>
          <w:sz w:val="24"/>
          <w:szCs w:val="24"/>
          <w:highlight w:val="lightGray"/>
        </w:rPr>
        <w:t>STUBLIĆ IMPEX d.o.o. , OIB : 39388757533 , Dugoselska 16 , Sesvete</w:t>
      </w:r>
    </w:p>
    <w:p w:rsidRDefault="00221D31" w:rsidP="00221D31" w:rsidR="00221D31">
      <w:pPr>
        <w:rPr>
          <w:rFonts w:cs="Times New Roman" w:eastAsia="Arial Unicode MS"/>
          <w:color w:val="000000"/>
        </w:rPr>
      </w:pPr>
    </w:p>
    <w:p w:rsidRDefault="00221D31" w:rsidP="00221D31" w:rsidR="00221D31">
      <w:pPr>
        <w:rPr>
          <w:rFonts w:eastAsia="Arial Unicode MS"/>
          <w:color w:val="000000"/>
        </w:rPr>
      </w:pPr>
      <w:r>
        <w:rPr>
          <w:rFonts w:eastAsia="Arial Unicode MS"/>
          <w:color w:val="000000"/>
        </w:rPr>
        <w:t xml:space="preserve"> Vjerovniku stečajni upravitelj osporava tražbinu u cjelokupnom iznosu</w:t>
      </w:r>
      <w:r>
        <w:t xml:space="preserve"> od  </w:t>
      </w:r>
      <w:r>
        <w:rPr>
          <w:rFonts w:eastAsia="Arial Unicode MS"/>
          <w:b/>
          <w:color w:val="000000"/>
        </w:rPr>
        <w:t>87.380,03</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(27.125,34), a preostali iznos je zatvoren kompenzacijom i mjenicom u 2012. godini. Kapital je uredno proveden u SKDD</w:t>
      </w:r>
    </w:p>
    <w:p w:rsidRDefault="00221D31" w:rsidP="00221D31" w:rsidR="00221D31">
      <w:pPr>
        <w:rPr>
          <w:rFonts w:eastAsia="Arial Unicode MS"/>
          <w:color w:val="000000"/>
        </w:rPr>
      </w:pPr>
      <w:r>
        <w:t xml:space="preserve">Utvrđuje se da je tražbina stečajnog vjerovnika STUBLIĆ IMPEX d.o.o. , OIB : 39388757533 , Dugoselska 16 , Sesvete </w:t>
      </w:r>
      <w:r>
        <w:rPr>
          <w:rFonts w:eastAsia="Arial Unicode MS"/>
          <w:color w:val="000000"/>
        </w:rPr>
        <w:t xml:space="preserve">osporena u cjelokupnom iznosu od </w:t>
      </w:r>
      <w:r>
        <w:rPr>
          <w:rFonts w:eastAsia="Arial Unicode MS"/>
          <w:b/>
          <w:color w:val="000000"/>
        </w:rPr>
        <w:t>87.380,03</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Arial Unicode MS"/>
          <w:color w:val="000000"/>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sz w:val="24"/>
          <w:szCs w:val="24"/>
        </w:rPr>
        <w:t xml:space="preserve">  </w:t>
      </w:r>
      <w:r>
        <w:rPr>
          <w:rFonts w:cs="Times New Roman" w:hAnsi="Times New Roman" w:ascii="Times New Roman"/>
          <w:b/>
          <w:sz w:val="24"/>
          <w:szCs w:val="24"/>
          <w:highlight w:val="lightGray"/>
        </w:rPr>
        <w:t>RAJKO ĆORIĆ , vl. Obrta RAJKO , Zagrebačka 17 , Daruvar</w:t>
      </w:r>
    </w:p>
    <w:p w:rsidRDefault="00221D31" w:rsidP="00221D31" w:rsidR="00221D31">
      <w:pPr>
        <w:rPr>
          <w:rFonts w:cs="Times New Roman" w:eastAsia="Arial Unicode MS"/>
          <w:b/>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57.967,14</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rPr>
          <w:rFonts w:eastAsia="Arial Unicode MS"/>
          <w:color w:val="000000"/>
        </w:rPr>
      </w:pPr>
      <w:r>
        <w:t xml:space="preserve">Utvrđuje se da je tražbina stečajnog vjerovnika RAJKO ĆORIĆ , vl. Obrta RAJKO , Zagrebačka 17, Daruvar   </w:t>
      </w:r>
      <w:r>
        <w:rPr>
          <w:rFonts w:eastAsia="Arial Unicode MS"/>
          <w:color w:val="000000"/>
        </w:rPr>
        <w:t xml:space="preserve">osporena u cjelokupnom iznosu od </w:t>
      </w:r>
      <w:r>
        <w:rPr>
          <w:rFonts w:eastAsia="Arial Unicode MS"/>
          <w:b/>
          <w:color w:val="000000"/>
        </w:rPr>
        <w:t>57.967,14</w:t>
      </w:r>
      <w:r>
        <w:rPr>
          <w:rFonts w:eastAsia="Arial Unicode MS"/>
          <w:color w:val="000000"/>
        </w:rPr>
        <w:t xml:space="preserve"> kuna, a ista je razvrstana u drugi viši isplatni red. Nitko od nazočnih vjerovnika ne osporava ovu tražbinu.</w:t>
      </w: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sz w:val="24"/>
          <w:szCs w:val="24"/>
        </w:rPr>
        <w:t xml:space="preserve">  </w:t>
      </w:r>
      <w:r>
        <w:rPr>
          <w:rFonts w:cs="Times New Roman" w:hAnsi="Times New Roman" w:ascii="Times New Roman"/>
          <w:b/>
          <w:sz w:val="24"/>
          <w:szCs w:val="24"/>
          <w:highlight w:val="lightGray"/>
        </w:rPr>
        <w:t>TROMONT d.o.o. , OIB : 30461667075 , Dračevac 11 , Split</w:t>
      </w:r>
    </w:p>
    <w:p w:rsidRDefault="00221D31" w:rsidP="00221D31" w:rsidR="00221D31">
      <w:pPr>
        <w:rPr>
          <w:rFonts w:cs="Times New Roman" w:eastAsia="Arial Unicode MS"/>
          <w:color w:val="000000"/>
        </w:rPr>
      </w:pPr>
    </w:p>
    <w:p w:rsidRDefault="00221D31" w:rsidP="00221D31" w:rsidR="00221D31">
      <w:pPr>
        <w:rPr>
          <w:rFonts w:eastAsia="Times New Roman"/>
        </w:rPr>
      </w:pPr>
      <w:r>
        <w:rPr>
          <w:rFonts w:eastAsia="Arial Unicode MS"/>
          <w:color w:val="000000"/>
        </w:rPr>
        <w:t>Vjerovniku stečajni upravitelj osporava tražbinu u cjelokupnom iznosu</w:t>
      </w:r>
      <w:r>
        <w:t xml:space="preserve"> od </w:t>
      </w:r>
      <w:r>
        <w:rPr>
          <w:rFonts w:eastAsia="Arial Unicode MS"/>
          <w:b/>
          <w:color w:val="000000"/>
        </w:rPr>
        <w:t>46.764,45</w:t>
      </w:r>
      <w:r>
        <w:rPr>
          <w:rFonts w:eastAsia="Arial Unicode MS"/>
          <w:color w:val="000000"/>
        </w:rPr>
        <w:t xml:space="preserve"> iz razloga što je potraživanje vjerovnika zatvoreo kompenzacijom koja je provedena 18.09.2017. </w:t>
      </w:r>
    </w:p>
    <w:p w:rsidRDefault="00221D31" w:rsidP="00221D31" w:rsidR="00221D31">
      <w:pPr>
        <w:rPr>
          <w:rFonts w:eastAsia="Arial Unicode MS"/>
          <w:color w:val="000000"/>
        </w:rPr>
      </w:pPr>
      <w:r>
        <w:lastRenderedPageBreak/>
        <w:t xml:space="preserve">Utvrđuje se da je tražbina stečajnog vjerovnika TROMONT d.o.o. , OIB : 30461667075 , Dračevac 11 , Split  </w:t>
      </w:r>
      <w:r>
        <w:rPr>
          <w:rFonts w:eastAsia="Arial Unicode MS"/>
          <w:color w:val="000000"/>
        </w:rPr>
        <w:t xml:space="preserve">osporena u cjelokupnom iznosu od </w:t>
      </w:r>
      <w:r>
        <w:rPr>
          <w:rFonts w:eastAsia="Arial Unicode MS"/>
          <w:b/>
          <w:color w:val="000000"/>
        </w:rPr>
        <w:t>46.764,45</w:t>
      </w:r>
      <w:r>
        <w:rPr>
          <w:rFonts w:eastAsia="Arial Unicode MS"/>
          <w:color w:val="000000"/>
        </w:rPr>
        <w:t xml:space="preserve"> kuna, a ista je razvrstana u drugi viši isplatni red. Nitko od nazočnih vjerovnika ne osporava ovu tražbinu.</w:t>
      </w:r>
    </w:p>
    <w:p w:rsidRDefault="00221D31" w:rsidP="00221D31" w:rsidR="00221D31"/>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sz w:val="24"/>
          <w:szCs w:val="24"/>
        </w:rPr>
        <w:t xml:space="preserve">  </w:t>
      </w:r>
      <w:r>
        <w:rPr>
          <w:rFonts w:cs="Times New Roman" w:hAnsi="Times New Roman" w:ascii="Times New Roman"/>
          <w:b/>
          <w:sz w:val="24"/>
          <w:szCs w:val="24"/>
          <w:highlight w:val="lightGray"/>
        </w:rPr>
        <w:t>LINDNER d.o.o. , OIB : 79035851010 , Malešnica 3 , Zagreb</w:t>
      </w:r>
    </w:p>
    <w:p w:rsidRDefault="00221D31" w:rsidP="00221D31" w:rsidR="00221D31">
      <w:pPr>
        <w:rPr>
          <w:rFonts w:cs="Times New Roman"/>
        </w:rPr>
      </w:pPr>
      <w:r>
        <w:t xml:space="preserve"> </w:t>
      </w:r>
    </w:p>
    <w:p w:rsidRDefault="00221D31" w:rsidP="00221D31" w:rsidR="00221D31">
      <w:pPr>
        <w:rPr>
          <w:rFonts w:eastAsia="Arial Unicode MS"/>
          <w:color w:val="000000"/>
        </w:rPr>
      </w:pPr>
      <w:r>
        <w:rPr>
          <w:rFonts w:eastAsia="Arial Unicode MS"/>
          <w:color w:val="000000"/>
        </w:rPr>
        <w:t xml:space="preserve"> Vjerovniku stečajni upravitelj osporava tražbinu u cjelokupnom iznosu</w:t>
      </w:r>
      <w:r>
        <w:t xml:space="preserve"> od </w:t>
      </w:r>
      <w:r>
        <w:rPr>
          <w:rFonts w:eastAsia="Arial Unicode MS"/>
          <w:b/>
          <w:color w:val="000000"/>
        </w:rPr>
        <w:t>59.340,00</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rPr>
          <w:rFonts w:eastAsia="Arial Unicode MS"/>
          <w:color w:val="000000"/>
        </w:rPr>
      </w:pPr>
      <w:r>
        <w:t xml:space="preserve">Utvrđuje se da je tražbina stečajnog vjerovnika LINDNER d.o.o. , OIB : 79035851010 , Malešnica 3 , Zagreb   </w:t>
      </w:r>
      <w:r>
        <w:rPr>
          <w:rFonts w:eastAsia="Arial Unicode MS"/>
          <w:color w:val="000000"/>
        </w:rPr>
        <w:t xml:space="preserve">osporena u cjelokupnom iznosu od  </w:t>
      </w:r>
      <w:r>
        <w:rPr>
          <w:rFonts w:eastAsia="Arial Unicode MS"/>
          <w:b/>
          <w:color w:val="000000"/>
        </w:rPr>
        <w:t>59.340,00</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Arial Unicode MS"/>
          <w:color w:val="000000"/>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WIENER osiguranje Vienna  Insurance Group d.d. , OIB : 52848403362 , Slovenska ulica 24 , Zagreb</w:t>
      </w:r>
    </w:p>
    <w:p w:rsidRDefault="00221D31" w:rsidP="00221D31" w:rsidR="00221D31">
      <w:pPr>
        <w:rPr>
          <w:rFonts w:cs="Times New Roman" w:eastAsia="Arial Unicode MS"/>
          <w:b/>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4.736,21</w:t>
      </w:r>
      <w:r>
        <w:rPr>
          <w:rFonts w:eastAsia="Arial Unicode MS"/>
          <w:color w:val="000000"/>
        </w:rPr>
        <w:t xml:space="preserve"> kuna iz razloga što račun nije nikada zaprimljen u knjigovodstvo stečajnog dužnika. Punomoćnik vjerovnika prigovara ovim navodima stečajnog upravitelja jer tvrdi da je uz prijavu dostavljen Ugovor i Polica osiguranja. </w:t>
      </w:r>
    </w:p>
    <w:p w:rsidRDefault="00221D31" w:rsidP="00221D31" w:rsidR="00221D31">
      <w:pPr>
        <w:rPr>
          <w:rFonts w:eastAsia="Arial Unicode MS"/>
          <w:color w:val="000000"/>
        </w:rPr>
      </w:pPr>
      <w:r>
        <w:t xml:space="preserve">Utvrđuje se da je tražbina stečajnog vjerovnika WIENER osiguranje Vienna  Insurance Group d.d. , OIB : 52848403362 , Slovenska ulica 24 , Zagreb    </w:t>
      </w:r>
      <w:r>
        <w:rPr>
          <w:rFonts w:eastAsia="Arial Unicode MS"/>
          <w:color w:val="000000"/>
        </w:rPr>
        <w:t xml:space="preserve">osporena u cjelokupnom iznosu od  </w:t>
      </w:r>
      <w:r>
        <w:rPr>
          <w:rFonts w:eastAsia="Arial Unicode MS"/>
          <w:b/>
          <w:color w:val="000000"/>
        </w:rPr>
        <w:t>4.736,21</w:t>
      </w:r>
      <w:r>
        <w:rPr>
          <w:rFonts w:eastAsia="Arial Unicode MS"/>
          <w:color w:val="000000"/>
        </w:rPr>
        <w:t xml:space="preserve">  kuna, te ista je razvrstana u drugi viši isplatni red osporenih tražbina. Nitko od nazočnih vjerovnika ne osporava ovu tražbinu.</w:t>
      </w:r>
      <w:r>
        <w:rPr>
          <w:rFonts w:eastAsia="Arial Unicode MS"/>
          <w:color w:val="000000"/>
        </w:rPr>
        <w:t xml:space="preserve"> </w:t>
      </w:r>
    </w:p>
    <w:p w:rsidRDefault="00221D31" w:rsidP="00221D31" w:rsidR="00221D31">
      <w:pPr>
        <w:rPr>
          <w:rFonts w:eastAsia="Arial Unicode MS"/>
          <w:color w:val="000000"/>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SAN MET d.o.o. , OIB : 70493028862 , Josipa Jelačića 23 , Daruvar</w:t>
      </w:r>
    </w:p>
    <w:p w:rsidRDefault="00221D31" w:rsidP="00221D31" w:rsidR="00221D31">
      <w:pPr>
        <w:rPr>
          <w:rFonts w:cs="Times New Roman" w:eastAsia="Arial Unicode MS"/>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305.132,56</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rPr>
          <w:rFonts w:eastAsia="Arial Unicode MS"/>
          <w:color w:val="000000"/>
        </w:rPr>
      </w:pPr>
      <w:r>
        <w:t xml:space="preserve">Utvrđuje se da je tražbina stečajnog vjerovnika SAN MET d.o.o. , OIB : 70493028862 , Josipa Jelačića 23 , Daruvar   </w:t>
      </w:r>
      <w:r>
        <w:rPr>
          <w:rFonts w:eastAsia="Arial Unicode MS"/>
          <w:color w:val="000000"/>
        </w:rPr>
        <w:t xml:space="preserve">osporena u cjelokupnom iznosu od </w:t>
      </w:r>
      <w:r>
        <w:rPr>
          <w:rFonts w:eastAsia="Arial Unicode MS"/>
          <w:b/>
          <w:color w:val="000000"/>
        </w:rPr>
        <w:t>305.132,56</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Arial Unicode MS"/>
          <w:color w:val="000000"/>
        </w:rPr>
      </w:pPr>
    </w:p>
    <w:p w:rsidRDefault="00221D31" w:rsidP="00221D31" w:rsidR="00221D31">
      <w:pPr>
        <w:rPr>
          <w:rFonts w:eastAsia="Times New Roman"/>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rPr>
        <w:lastRenderedPageBreak/>
        <w:t xml:space="preserve">  </w:t>
      </w:r>
      <w:r>
        <w:rPr>
          <w:rFonts w:cs="Times New Roman" w:hAnsi="Times New Roman" w:ascii="Times New Roman"/>
          <w:b/>
          <w:sz w:val="24"/>
          <w:szCs w:val="24"/>
          <w:highlight w:val="lightGray"/>
        </w:rPr>
        <w:t>ELEKTROINSTALACIJE I AUTOMATIKA d.o.o. , OIB : 50824784691 , Daruvarski Brestovac 58 , Končanica</w:t>
      </w:r>
    </w:p>
    <w:p w:rsidRDefault="00221D31" w:rsidP="00221D31" w:rsidR="00221D31">
      <w:pPr>
        <w:rPr>
          <w:rFonts w:cs="Times New Roman"/>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b/>
          <w:color w:val="000000"/>
        </w:rPr>
        <w:t>279.634,00</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rPr>
          <w:rFonts w:eastAsia="Arial Unicode MS"/>
          <w:color w:val="000000"/>
        </w:rPr>
      </w:pPr>
      <w:r>
        <w:t xml:space="preserve">Utvrđuje se da je tražbina stečajnog vjerovnika  ELEKTROINSTALACIJE I AUTOMATIKA d.o.o. , OIB : 50824784691 , Daruvarski Brestovac 58 , Končanica  </w:t>
      </w:r>
      <w:r>
        <w:rPr>
          <w:rFonts w:eastAsia="Arial Unicode MS"/>
          <w:color w:val="000000"/>
        </w:rPr>
        <w:t xml:space="preserve">osporena u cjelokupnom iznosu od </w:t>
      </w:r>
      <w:r>
        <w:rPr>
          <w:rFonts w:eastAsia="Arial Unicode MS"/>
          <w:b/>
          <w:color w:val="000000"/>
        </w:rPr>
        <w:t>279.634,00</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Times New Roman"/>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VAMACO M.V. d.o.o. , OIB : 25840795861 , Draškovićeva 54 , Zagreb</w:t>
      </w:r>
    </w:p>
    <w:p w:rsidRDefault="00221D31" w:rsidP="00221D31" w:rsidR="00221D31">
      <w:pPr>
        <w:rPr>
          <w:rFonts w:cs="Times New Roman" w:eastAsia="Arial Unicode MS"/>
          <w:b/>
          <w:color w:val="000000"/>
        </w:rPr>
      </w:pPr>
    </w:p>
    <w:p w:rsidRDefault="00221D31" w:rsidP="00221D31" w:rsidR="00221D31">
      <w:pPr>
        <w:rPr>
          <w:rFonts w:eastAsia="Arial Unicode MS"/>
          <w:color w:val="000000"/>
        </w:rPr>
      </w:pPr>
      <w:r>
        <w:rPr>
          <w:rFonts w:eastAsia="Arial Unicode MS"/>
          <w:color w:val="000000"/>
        </w:rPr>
        <w:t>Vjerovniku stečajni upravitelj osporava tražbinu u cjelokupnom iznosu</w:t>
      </w:r>
      <w:r>
        <w:t xml:space="preserve"> od </w:t>
      </w:r>
      <w:r>
        <w:rPr>
          <w:rFonts w:eastAsia="Arial Unicode MS"/>
          <w:color w:val="000000"/>
        </w:rPr>
        <w:t xml:space="preserve"> </w:t>
      </w:r>
      <w:r>
        <w:rPr>
          <w:rFonts w:eastAsia="Arial Unicode MS"/>
          <w:b/>
          <w:color w:val="000000"/>
        </w:rPr>
        <w:t>375.012,41</w:t>
      </w:r>
      <w:r>
        <w:rPr>
          <w:rFonts w:eastAsia="Arial Unicode MS"/>
          <w:color w:val="000000"/>
        </w:rPr>
        <w:t xml:space="preserve"> kuna iz razloga što je ta tražbina namirena u  Stpn-13/2016, na način da je 70% glavnice otpisano, a 30% pretvoreno u </w:t>
      </w:r>
      <w:r>
        <w:t>k</w:t>
      </w:r>
      <w:r>
        <w:rPr>
          <w:rFonts w:eastAsia="Arial Unicode MS"/>
          <w:color w:val="000000"/>
        </w:rPr>
        <w:t>apital društva. Kapital je uredno proveden u SKDD</w:t>
      </w:r>
    </w:p>
    <w:p w:rsidRDefault="00221D31" w:rsidP="00221D31" w:rsidR="00221D31">
      <w:pPr>
        <w:rPr>
          <w:rFonts w:eastAsia="Arial Unicode MS"/>
          <w:color w:val="000000"/>
        </w:rPr>
      </w:pPr>
      <w:r>
        <w:t xml:space="preserve">Utvrđuje se da je tražbina stečajnog vjerovnika   VAMACO M.V. d.o.o. , OIB : 25840795861 , Draškovićeva 54 , Zagreb </w:t>
      </w:r>
      <w:r>
        <w:rPr>
          <w:rFonts w:eastAsia="Arial Unicode MS"/>
          <w:color w:val="000000"/>
        </w:rPr>
        <w:t xml:space="preserve">osporena u cjelokupnom iznosu od  </w:t>
      </w:r>
      <w:r>
        <w:rPr>
          <w:rFonts w:eastAsia="Arial Unicode MS"/>
          <w:b/>
          <w:color w:val="000000"/>
        </w:rPr>
        <w:t>375.012,41</w:t>
      </w:r>
      <w:r>
        <w:rPr>
          <w:rFonts w:eastAsia="Arial Unicode MS"/>
          <w:color w:val="000000"/>
        </w:rPr>
        <w:t xml:space="preserve"> kuna, a ista je razvrstana u drugi viši isplatni red. Nitko od nazočnih vjerovnika ne osporava ovu tražbinu.</w:t>
      </w:r>
    </w:p>
    <w:p w:rsidRDefault="00221D31" w:rsidP="00221D31" w:rsidR="00221D31">
      <w:pPr>
        <w:rPr>
          <w:rFonts w:eastAsia="Times New Roman"/>
        </w:rPr>
      </w:pPr>
    </w:p>
    <w:p w:rsidRDefault="00221D31" w:rsidP="00221D31" w:rsidR="00221D31">
      <w:pPr>
        <w:pStyle w:val="Stiltablice2"/>
        <w:numPr>
          <w:ilvl w:val="0"/>
          <w:numId w:val="50"/>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BRODOMERKUR d.d. , OIB : 33956120458 , Poljička cesta 35 , Split</w:t>
      </w:r>
    </w:p>
    <w:p w:rsidRDefault="00221D31" w:rsidP="00221D31" w:rsidR="00221D31">
      <w:pPr>
        <w:rPr>
          <w:rFonts w:cs="Times New Roman"/>
        </w:rPr>
      </w:pPr>
    </w:p>
    <w:p w:rsidRDefault="00221D31" w:rsidP="00221D31" w:rsidR="00221D31">
      <w:r>
        <w:rPr>
          <w:rFonts w:eastAsia="Arial Unicode MS"/>
          <w:color w:val="000000"/>
        </w:rPr>
        <w:t>Vjerovniku stečajni upravitelj osporava tražbinu u cjelokupnom iznosu</w:t>
      </w:r>
      <w:r>
        <w:t xml:space="preserve"> od </w:t>
      </w:r>
      <w:r>
        <w:rPr>
          <w:rFonts w:eastAsia="Arial Unicode MS"/>
          <w:color w:val="000000"/>
        </w:rPr>
        <w:t xml:space="preserve"> </w:t>
      </w:r>
      <w:r>
        <w:rPr>
          <w:rFonts w:eastAsia="Arial Unicode MS"/>
          <w:b/>
          <w:color w:val="000000"/>
        </w:rPr>
        <w:t>348.341,55</w:t>
      </w:r>
      <w:r>
        <w:rPr>
          <w:rFonts w:eastAsia="Arial Unicode MS"/>
          <w:color w:val="000000"/>
        </w:rPr>
        <w:t xml:space="preserve"> kuna iz razloga što je nastupila zastara potraživanja.</w:t>
      </w:r>
    </w:p>
    <w:p w:rsidRDefault="00221D31" w:rsidP="00221D31" w:rsidR="00221D31">
      <w:pPr>
        <w:rPr>
          <w:rFonts w:eastAsia="Arial Unicode MS"/>
          <w:color w:val="000000"/>
        </w:rPr>
      </w:pPr>
      <w:r>
        <w:t xml:space="preserve">Utvrđuje se da je tražbina stečajnog vjerovnika BRODOMERKUR d.d. , OIB : 33956120458 , Poljička cesta 35 , Split    </w:t>
      </w:r>
      <w:r>
        <w:rPr>
          <w:rFonts w:eastAsia="Arial Unicode MS"/>
          <w:color w:val="000000"/>
        </w:rPr>
        <w:t xml:space="preserve">osporena u cjelokupnom iznosu od </w:t>
      </w:r>
      <w:r>
        <w:rPr>
          <w:rFonts w:eastAsia="Arial Unicode MS"/>
          <w:b/>
          <w:color w:val="000000"/>
        </w:rPr>
        <w:t>348.341,55</w:t>
      </w:r>
      <w:r>
        <w:rPr>
          <w:rFonts w:eastAsia="Arial Unicode MS"/>
          <w:color w:val="000000"/>
        </w:rPr>
        <w:t xml:space="preserve"> kuna, a ista je razvrstana u drugi viši isplatni red.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jc w:val="center"/>
        <w:rPr>
          <w:rFonts w:cs="Times New Roman" w:hAnsi="Times New Roman" w:ascii="Times New Roman"/>
          <w:b/>
          <w:sz w:val="24"/>
          <w:szCs w:val="24"/>
        </w:rPr>
      </w:pPr>
      <w:r>
        <w:rPr>
          <w:rFonts w:cs="Times New Roman" w:hAnsi="Times New Roman" w:ascii="Times New Roman"/>
          <w:b/>
          <w:sz w:val="24"/>
          <w:szCs w:val="24"/>
          <w:highlight w:val="yellow"/>
        </w:rPr>
        <w:t>Vjerovnici kojima stečajni upravitelj priznaje tražbinu u cjelokupnom iznosu u drugom višem isplatnom redu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HP-HRVATSKA POŠTA d.d. , OIB : 87311810356 , Jurišićeva 13 , 10000 Zagreb</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HP-HRVATSKA POŠTA d.d. , OIB : 87311810356 , Jurišićeva 13 , 10000 Zagreb, </w:t>
      </w:r>
      <w:r>
        <w:br/>
        <w:t xml:space="preserve">utvrđena tražbina u iznosu od </w:t>
      </w:r>
      <w:r>
        <w:rPr>
          <w:b/>
        </w:rPr>
        <w:t>6.462,97</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1080"/>
        <w:rPr>
          <w:rFonts w:cs="Times New Roman" w:hAnsi="Times New Roman" w:ascii="Times New Roman"/>
          <w:sz w:val="24"/>
          <w:szCs w:val="24"/>
        </w:rPr>
      </w:pPr>
      <w:r>
        <w:rPr>
          <w:rFonts w:cs="Times New Roman" w:hAnsi="Times New Roman" w:ascii="Times New Roman"/>
          <w:sz w:val="24"/>
          <w:szCs w:val="24"/>
        </w:rPr>
        <w:lastRenderedPageBreak/>
        <w:tab/>
      </w:r>
    </w:p>
    <w:p w:rsidRDefault="00221D31" w:rsidP="00221D31" w:rsidR="00221D31">
      <w:pPr>
        <w:pStyle w:val="Standardno"/>
        <w:ind w:left="1080"/>
        <w:rPr>
          <w:rFonts w:cs="Times New Roman" w:hAnsi="Times New Roman" w:ascii="Times New Roman"/>
          <w:sz w:val="24"/>
          <w:szCs w:val="24"/>
        </w:rPr>
      </w:pPr>
    </w:p>
    <w:p w:rsidRDefault="00221D31" w:rsidP="00221D31" w:rsidR="00221D31">
      <w:pPr>
        <w:pStyle w:val="Standardno"/>
        <w:ind w:left="108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VODOVOD-OSIJEK d.o.o. , OIB : 43654507669    Poljski put 1 , 31000 Osijek</w:t>
      </w:r>
    </w:p>
    <w:p w:rsidRDefault="00221D31" w:rsidP="00221D31" w:rsidR="00221D31">
      <w:pPr>
        <w:rPr>
          <w:rFonts w:cs="Times New Roman" w:eastAsia="Arial Unicode MS"/>
          <w:color w:val="000000"/>
        </w:rPr>
      </w:pPr>
      <w:r>
        <w:t xml:space="preserve">Utvrđuje se da je vjerovniku VODOVOD-OSIJEK d.o.o. , OIB : 43654507669    Poljski put 1 , 31000 Osijek, </w:t>
      </w:r>
      <w:r>
        <w:br/>
        <w:t xml:space="preserve">utvrđena tražbina u iznosu od </w:t>
      </w:r>
      <w:r>
        <w:rPr>
          <w:b/>
        </w:rPr>
        <w:t>25.736,29</w:t>
      </w:r>
      <w:r>
        <w:t xml:space="preserve"> kuna, koja se priznaje u cjelokupnom iznosu te razvrstana u drugi viši isplatni red .</w:t>
      </w:r>
      <w:r>
        <w:rPr>
          <w:rFonts w:eastAsia="Arial Unicode MS"/>
          <w:color w:val="000000"/>
        </w:rPr>
        <w:t xml:space="preserve">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INGRA d.d. Zagreb , OIB : 14049708426 , Alexandra von Humboldta 4b, 10000 Zagreb</w:t>
      </w:r>
    </w:p>
    <w:p w:rsidRDefault="00221D31" w:rsidP="00221D31" w:rsidR="00221D31">
      <w:pPr>
        <w:rPr>
          <w:rFonts w:cs="Times New Roman" w:eastAsia="Arial Unicode MS"/>
          <w:color w:val="000000"/>
        </w:rPr>
      </w:pPr>
      <w:r>
        <w:t xml:space="preserve">Utvrđuje se da je vjerovniku INGRA d.d. Zagreb , OIB : 14049708426 , Alexandra von Humboldta 4b, 10000 Zagreb, </w:t>
      </w:r>
      <w:r>
        <w:br/>
        <w:t xml:space="preserve">utvrđena tražbina u iznosu od </w:t>
      </w:r>
      <w:r>
        <w:rPr>
          <w:b/>
        </w:rPr>
        <w:t>13.517,50</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HRVATSKE VODE , VGO za Muru i gornju Dravu , OIB : 28921383001 , Međimurska 26b , Varaždin</w:t>
      </w:r>
    </w:p>
    <w:p w:rsidRDefault="00221D31" w:rsidP="00221D31" w:rsidR="00221D31">
      <w:pPr>
        <w:rPr>
          <w:rFonts w:cs="Times New Roman" w:eastAsia="Arial Unicode MS"/>
          <w:color w:val="000000"/>
        </w:rPr>
      </w:pPr>
      <w:r>
        <w:t xml:space="preserve">Utvrđuje se da je vjerovniku HRVATSKE VODE, VGO za Muru i gornju Dravu , OIB : 28921383001, Međimurska 26b, Varaždin, utvrđena tražbina u iznosu od </w:t>
      </w:r>
      <w:r>
        <w:rPr>
          <w:b/>
        </w:rPr>
        <w:t>13.836,25</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sz w:val="24"/>
          <w:szCs w:val="24"/>
          <w:highlight w:val="lightGray"/>
        </w:rPr>
      </w:pPr>
      <w:r>
        <w:rPr>
          <w:rFonts w:cs="Times New Roman" w:hAnsi="Times New Roman" w:ascii="Times New Roman"/>
          <w:b/>
          <w:sz w:val="24"/>
          <w:szCs w:val="24"/>
          <w:highlight w:val="lightGray"/>
        </w:rPr>
        <w:t>GRAD BJELOVAR , OIB : 18970641692 , Trg E. Kvaternika 2 , Bjelovar</w:t>
      </w:r>
      <w:r>
        <w:rPr>
          <w:rFonts w:cs="Times New Roman" w:hAnsi="Times New Roman" w:ascii="Times New Roman"/>
          <w:sz w:val="24"/>
          <w:szCs w:val="24"/>
          <w:highlight w:val="lightGray"/>
        </w:rPr>
        <w:tab/>
      </w:r>
    </w:p>
    <w:p w:rsidRDefault="00221D31" w:rsidP="00221D31" w:rsidR="00221D31">
      <w:pPr>
        <w:rPr>
          <w:rFonts w:cs="Times New Roman"/>
        </w:rPr>
      </w:pPr>
      <w:r>
        <w:t xml:space="preserve">Utvrđuje se da je vjerovniku GRAD BJELOVAR , OIB : 18970641692 , Trg E. Kvaternika 2 , Bjelovar, </w:t>
      </w:r>
      <w:r>
        <w:br/>
        <w:t xml:space="preserve">utvrđena tražbina u iznosu od </w:t>
      </w:r>
      <w:r>
        <w:rPr>
          <w:b/>
        </w:rPr>
        <w:t>382.489,27</w:t>
      </w:r>
      <w:r>
        <w:t xml:space="preserve"> kuna, koja se priznaje u cjelokupnom iznosu te razvrstana u drugi viši isplatni red. Nitko od nazočnih vjerovnika ne osporava ovu tražbinu.</w:t>
      </w:r>
      <w:r>
        <w:rPr>
          <w:rFonts w:eastAsia="Arial Unicode MS"/>
          <w:color w:val="000000"/>
        </w:rPr>
        <w:t xml:space="preserve"> </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Fond za zaštitu okoliša i energetsku učinkovitost , OIB : 85828625994 , Radnička cesta 80 , Zagreb</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Utvrđuje se da je vjerovniku Fond za zaštitu okoliša i energetsku učinkovitost , OIB : 85828625994, Radnička cesta 80, Zagreb,</w:t>
      </w:r>
    </w:p>
    <w:p w:rsidRDefault="00221D31" w:rsidP="00221D31" w:rsidR="00221D31">
      <w:pPr>
        <w:rPr>
          <w:rFonts w:cs="Times New Roman" w:eastAsia="Arial Unicode MS"/>
          <w:color w:val="000000"/>
        </w:rPr>
      </w:pPr>
      <w:r>
        <w:t xml:space="preserve">utvrđena tražbina u iznosu od </w:t>
      </w:r>
      <w:r>
        <w:rPr>
          <w:b/>
        </w:rPr>
        <w:t>774,28</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HRVATSKE VODE , OIB : 28921383001 , Ulica grada Vukovara 220 , Zagreb</w:t>
      </w:r>
    </w:p>
    <w:p w:rsidRDefault="00221D31" w:rsidP="00221D31" w:rsidR="00221D31">
      <w:pPr>
        <w:rPr>
          <w:rFonts w:cs="Times New Roman" w:eastAsia="Arial Unicode MS"/>
          <w:color w:val="000000"/>
        </w:rPr>
      </w:pPr>
      <w:r>
        <w:t xml:space="preserve">Utvrđuje se da je vjerovniku HRVATSKE VODE , OIB : 28921383001 , Ulica grada Vukovara 220, Zagreb, </w:t>
      </w:r>
      <w:r>
        <w:br/>
      </w:r>
      <w:r>
        <w:lastRenderedPageBreak/>
        <w:t xml:space="preserve">utvrđena tražbina u iznosu od </w:t>
      </w:r>
      <w:r>
        <w:rPr>
          <w:b/>
        </w:rPr>
        <w:t>62.194,69</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HEP-ELEKTRA d.o.o. , OIB : 43965974818 , Zagreb , Ul. Grada Vukovara 37</w:t>
      </w:r>
    </w:p>
    <w:p w:rsidRDefault="00221D31" w:rsidP="00221D31" w:rsidR="00221D31">
      <w:pPr>
        <w:rPr>
          <w:rFonts w:cs="Times New Roman" w:eastAsia="Arial Unicode MS"/>
          <w:color w:val="000000"/>
        </w:rPr>
      </w:pPr>
      <w:r>
        <w:t xml:space="preserve">Utvrđuje se da je vjerovniku HEP-ELEKTRA d.o.o. , OIB : 43965974818 , Zagreb , Ul. Grada Vukovara 37, </w:t>
      </w:r>
      <w:r>
        <w:br/>
        <w:t xml:space="preserve">utvrđena tražbina u iznosu od </w:t>
      </w:r>
      <w:r>
        <w:rPr>
          <w:b/>
        </w:rPr>
        <w:t>162.401,49</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sz w:val="24"/>
          <w:szCs w:val="24"/>
          <w:highlight w:val="lightGray"/>
        </w:rPr>
      </w:pPr>
      <w:r>
        <w:rPr>
          <w:rFonts w:cs="Times New Roman" w:hAnsi="Times New Roman" w:ascii="Times New Roman"/>
          <w:b/>
          <w:sz w:val="24"/>
          <w:szCs w:val="24"/>
          <w:highlight w:val="lightGray"/>
        </w:rPr>
        <w:t>FINANCIJSKA AGENCIJA , OIB: 85821130368 , Ul. Grada Vukovara 70 , Zagreb</w:t>
      </w:r>
      <w:r>
        <w:rPr>
          <w:rFonts w:cs="Times New Roman" w:hAnsi="Times New Roman" w:ascii="Times New Roman"/>
          <w:sz w:val="24"/>
          <w:szCs w:val="24"/>
          <w:highlight w:val="lightGray"/>
        </w:rPr>
        <w:tab/>
      </w:r>
    </w:p>
    <w:p w:rsidRDefault="00221D31" w:rsidP="00221D31" w:rsidR="00221D31">
      <w:pPr>
        <w:rPr>
          <w:rFonts w:cs="Times New Roman" w:eastAsia="Arial Unicode MS"/>
          <w:color w:val="000000"/>
        </w:rPr>
      </w:pPr>
      <w:r>
        <w:t xml:space="preserve">Utvrđuje se da je vjerovniku FINANCIJSKA AGENCIJA , OIB: 85821130368 , Ul. Grada Vukovara 70 , Zagreb, </w:t>
      </w:r>
      <w:r>
        <w:br/>
        <w:t xml:space="preserve">utvrđena tražbina u iznosu od </w:t>
      </w:r>
      <w:r>
        <w:rPr>
          <w:b/>
        </w:rPr>
        <w:t>1.309,75</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r>
        <w:rPr>
          <w:rFonts w:cs="Times New Roman" w:hAnsi="Times New Roman" w:ascii="Times New Roman"/>
          <w:sz w:val="24"/>
          <w:szCs w:val="24"/>
        </w:rPr>
        <w:t xml:space="preserve"> </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SKDD d.d. , OIB : 64406809162 , Heizelova 62A , Zagreb</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SKDD d.d. , OIB : 64406809162 , Heizelova 62A , Zagreb, </w:t>
      </w:r>
      <w:r>
        <w:br/>
        <w:t xml:space="preserve">utvrđena tražbina u iznosu od </w:t>
      </w:r>
      <w:r>
        <w:rPr>
          <w:b/>
        </w:rPr>
        <w:t>49.555,62</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DARKOM d.o.o. , OIB : 51300447787 , Josipa Kozarca 19 , Daruvar</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DARKOM d.o.o. , OIB : 51300447787, Josipa Kozarca 19, Daruvar, </w:t>
      </w:r>
      <w:r>
        <w:br/>
        <w:t xml:space="preserve">utvrđena tražbina u iznosu od </w:t>
      </w:r>
      <w:r>
        <w:rPr>
          <w:b/>
        </w:rPr>
        <w:t>57.057,75</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ZAGREBAČKI HOLDING d.o.o. , OIB : 85584865987 , Ul. Grada Vukovara 41 , Zagreb</w:t>
      </w:r>
    </w:p>
    <w:p w:rsidRDefault="00221D31" w:rsidP="00221D31" w:rsidR="00221D31">
      <w:pPr>
        <w:rPr>
          <w:rFonts w:cs="Times New Roman" w:eastAsia="Arial Unicode MS"/>
          <w:color w:val="000000"/>
        </w:rPr>
      </w:pPr>
      <w:r>
        <w:t xml:space="preserve">Utvrđuje se da je vjerovniku ZAGREBAČKI HOLDING d.o.o. , OIB : 85584865987, Ul. Grada Vukovara 41, Zagreb, </w:t>
      </w:r>
      <w:r>
        <w:br/>
        <w:t xml:space="preserve">utvrđena tražbina u iznosu od </w:t>
      </w:r>
      <w:r>
        <w:rPr>
          <w:b/>
        </w:rPr>
        <w:t>3.005,05</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ADRIA-ELECTRONIC d.o.o. , OIB : 37923512390 , Gimnazijske stube 3 , Rijeka</w:t>
      </w:r>
    </w:p>
    <w:p w:rsidRDefault="00221D31" w:rsidP="00221D31" w:rsidR="00221D31">
      <w:pPr>
        <w:rPr>
          <w:rFonts w:cs="Times New Roman" w:eastAsia="Arial Unicode MS"/>
          <w:color w:val="000000"/>
        </w:rPr>
      </w:pPr>
      <w:r>
        <w:t xml:space="preserve">Utvrđuje se da je vjerovniku ADRIA-ELECTRONIC d.o.o. , OIB : 37923512390 , Gimnazijske stube 3, Rijeka, utvrđena tražbina u </w:t>
      </w:r>
      <w:r>
        <w:br/>
      </w:r>
      <w:r>
        <w:lastRenderedPageBreak/>
        <w:t xml:space="preserve">iznosu od </w:t>
      </w:r>
      <w:r>
        <w:rPr>
          <w:b/>
        </w:rPr>
        <w:t>7.987,50</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ind w:firstLine="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DARKOM VODOVOD I ODVODNJA d.o.o. , OIB : 07093287411 , Josipa Kozarca 19 , Daruvar</w:t>
      </w:r>
    </w:p>
    <w:p w:rsidRDefault="00221D31" w:rsidP="00221D31" w:rsidR="00221D31">
      <w:pPr>
        <w:rPr>
          <w:rFonts w:cs="Times New Roman" w:eastAsia="Arial Unicode MS"/>
          <w:color w:val="000000"/>
        </w:rPr>
      </w:pPr>
      <w:r>
        <w:t xml:space="preserve">Utvrđuje se da je vjerovniku DARKOM VODOVOD I ODVODNJA d.o.o. ,OIB : 07093287411, Josipa Kozarca 19, Daruvar, utvrđena tražbina u iznosu od </w:t>
      </w:r>
      <w:r>
        <w:rPr>
          <w:b/>
        </w:rPr>
        <w:t>347,85</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sz w:val="24"/>
          <w:szCs w:val="24"/>
        </w:rPr>
        <w:t xml:space="preserve"> </w:t>
      </w:r>
      <w:r>
        <w:rPr>
          <w:rFonts w:cs="Times New Roman" w:hAnsi="Times New Roman" w:ascii="Times New Roman"/>
          <w:b/>
          <w:sz w:val="24"/>
          <w:szCs w:val="24"/>
          <w:highlight w:val="lightGray"/>
        </w:rPr>
        <w:t>IVAN HOLIČEK , OIB : 82591616208 , Mlinovac 58A , Bjelovar</w:t>
      </w:r>
    </w:p>
    <w:p w:rsidRDefault="00221D31" w:rsidP="00221D31" w:rsidR="00221D31">
      <w:pPr>
        <w:rPr>
          <w:rFonts w:cs="Times New Roman" w:eastAsia="Arial Unicode MS"/>
          <w:color w:val="000000"/>
        </w:rPr>
      </w:pPr>
      <w:r>
        <w:t xml:space="preserve">Utvrđuje se da je vjerovniku IVAN HOLIČEK , OIB : 82591616208 , Mlinovac 58A , Bjelovar, utvrđena tražbina </w:t>
      </w:r>
      <w:r>
        <w:br/>
        <w:t xml:space="preserve">u iznosu od </w:t>
      </w:r>
      <w:r>
        <w:rPr>
          <w:b/>
        </w:rPr>
        <w:t>5.207,42</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ZAGREBAČKA BURZA d.d. , OIB : 84368186611 , Ivana Lučića 2a , Zagreb</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ZAGREBAČKA BURZA d.d. , OIB : 84368186611 , Ivana Lučića 2a , Zagreb, utvrđena tražbina </w:t>
      </w:r>
      <w:r>
        <w:br/>
        <w:t xml:space="preserve">u iznosu od </w:t>
      </w:r>
      <w:r>
        <w:rPr>
          <w:b/>
        </w:rPr>
        <w:t>87.489,81</w:t>
      </w:r>
      <w:r>
        <w:t xml:space="preserve"> kuna, koja se priznaje u cjelokupnom iznosu te razvrstana u drugi viši isplatni red. </w:t>
      </w:r>
      <w:r>
        <w:rPr>
          <w:rFonts w:eastAsia="Arial Unicode MS"/>
          <w:color w:val="000000"/>
        </w:rPr>
        <w:t>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HEP ELEKTRA d.o.o. , OIB : 43965974818 , Gundulićeva 32 , Zagreb</w:t>
      </w:r>
    </w:p>
    <w:p w:rsidRDefault="00221D31" w:rsidP="00221D31" w:rsidR="00221D31">
      <w:pPr>
        <w:rPr>
          <w:rFonts w:cs="Times New Roman" w:eastAsia="Arial Unicode MS"/>
          <w:color w:val="000000"/>
        </w:rPr>
      </w:pPr>
      <w:r>
        <w:t xml:space="preserve">Utvrđuje se da je vjerovniku HEP ELEKTRA d.o.o. , OIB : 43965974818, Gundulićeva 32, Zagreb, utvrđena tražbina </w:t>
      </w:r>
      <w:r>
        <w:br/>
        <w:t xml:space="preserve">u iznosu od </w:t>
      </w:r>
      <w:r>
        <w:rPr>
          <w:b/>
        </w:rPr>
        <w:t>2.306,04</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HEP ELEKTRA d.o.o. , OIB : 43965974818 , Ul. Grada Vukovara 37 , Zagreb</w:t>
      </w:r>
    </w:p>
    <w:p w:rsidRDefault="00221D31" w:rsidP="00221D31" w:rsidR="00221D31">
      <w:pPr>
        <w:rPr>
          <w:rFonts w:cs="Times New Roman"/>
        </w:rPr>
      </w:pPr>
      <w:r>
        <w:t xml:space="preserve">Utvrđuje se da je vjerovniku HEP ELEKTRA d.o.o. , OIB : 43965974818 , Ul. Grada Vukovara 37 , Zagreb, utvrđena tražbina </w:t>
      </w:r>
      <w:r>
        <w:br/>
        <w:t xml:space="preserve">u iznosu od </w:t>
      </w:r>
      <w:r>
        <w:rPr>
          <w:b/>
        </w:rPr>
        <w:t>1.847,65</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HRVATSKI TELEKOM d.d. , OIB : 81793146560 , R. F. Mihanovića 9 , Zagreb</w:t>
      </w:r>
    </w:p>
    <w:p w:rsidRDefault="00221D31" w:rsidP="00221D31" w:rsidR="00221D31">
      <w:pPr>
        <w:rPr>
          <w:rFonts w:cs="Times New Roman" w:eastAsia="Arial Unicode MS"/>
          <w:color w:val="000000"/>
        </w:rPr>
      </w:pPr>
      <w:r>
        <w:t xml:space="preserve">Utvrđuje se da je vjerovniku HRVATSKI TELEKOM d.d. , OIB : 81793146560 , R. F. Mihanovića 9 , Zagreb, utvrđena tražbina </w:t>
      </w:r>
      <w:r>
        <w:br/>
        <w:t xml:space="preserve">u iznosu od </w:t>
      </w:r>
      <w:r>
        <w:rPr>
          <w:b/>
        </w:rPr>
        <w:t>13.727,04</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GRAD DARUVAR , OIB : 35688993528 , Trg kralja Tomislava 14 , Daruvar</w:t>
      </w:r>
    </w:p>
    <w:p w:rsidRDefault="00221D31" w:rsidP="00221D31" w:rsidR="00221D31">
      <w:pPr>
        <w:rPr>
          <w:rFonts w:cs="Times New Roman" w:eastAsia="Arial Unicode MS"/>
          <w:color w:val="000000"/>
        </w:rPr>
      </w:pPr>
      <w:r>
        <w:t xml:space="preserve">Utvrđuje se da je vjerovniku GRAD DARUVAR , OIB : 35688993528, Trg kralja Tomislava 14, Daruvar, utvrđena tražbina </w:t>
      </w:r>
      <w:r>
        <w:br/>
        <w:t xml:space="preserve">u iznosu od </w:t>
      </w:r>
      <w:r>
        <w:rPr>
          <w:b/>
        </w:rPr>
        <w:t>11.988,77</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 xml:space="preserve">REPUBLIKA HRVATSKA, Ministarstvo financija, Porezna uprava, Područni ured Bjelovar , po ŽDO u Bjelovaru, </w:t>
      </w:r>
    </w:p>
    <w:p w:rsidRDefault="00221D31" w:rsidP="00221D31" w:rsidR="00221D31">
      <w:pPr>
        <w:pStyle w:val="Standardno"/>
        <w:ind w:left="720"/>
        <w:rPr>
          <w:rFonts w:cs="Times New Roman" w:hAnsi="Times New Roman" w:ascii="Times New Roman"/>
          <w:b/>
          <w:sz w:val="24"/>
          <w:szCs w:val="24"/>
        </w:rPr>
      </w:pPr>
      <w:r>
        <w:rPr>
          <w:rFonts w:cs="Times New Roman" w:hAnsi="Times New Roman" w:ascii="Times New Roman"/>
          <w:b/>
          <w:sz w:val="24"/>
          <w:szCs w:val="24"/>
          <w:highlight w:val="lightGray"/>
        </w:rPr>
        <w:t>OIB :52634338587, Boškovićeva 5 , Zagreb</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REPUBLIKA HRVATSKA, Ministarstvo financija, Porezna uprava, Područni ured Bjelovar, po ŽDO u Bjelovaru , OIB :52634338587, Boškovićeva 5 , Zagreb, </w:t>
      </w:r>
      <w:r>
        <w:rPr>
          <w:rFonts w:cs="Times New Roman" w:hAnsi="Times New Roman" w:ascii="Times New Roman"/>
          <w:sz w:val="24"/>
          <w:szCs w:val="24"/>
        </w:rPr>
        <w:br/>
        <w:t xml:space="preserve">utvrđena tražbina  u iznosu od </w:t>
      </w:r>
      <w:r>
        <w:rPr>
          <w:rFonts w:cs="Times New Roman" w:hAnsi="Times New Roman" w:ascii="Times New Roman"/>
          <w:b/>
          <w:sz w:val="24"/>
          <w:szCs w:val="24"/>
        </w:rPr>
        <w:t>1.312.368,36</w:t>
      </w:r>
      <w:r>
        <w:rPr>
          <w:rFonts w:cs="Times New Roman" w:hAnsi="Times New Roman" w:ascii="Times New Roman"/>
          <w:sz w:val="24"/>
          <w:szCs w:val="24"/>
        </w:rPr>
        <w:t xml:space="preserve"> kuna, koja se priznaje u cjelokupnom iznosu u drugom višem isplatnom redu. Nitko od nazočnih vjerovnika ne osporava ovu tražbinu.</w:t>
      </w: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ind w:firstLine="720" w:left="720"/>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HRVATSKE VODE , OIB : 28921383001 , Ulica grada Vukovara 220 , Zagreb</w:t>
      </w:r>
    </w:p>
    <w:p w:rsidRDefault="00221D31" w:rsidP="00221D31" w:rsidR="00221D31">
      <w:pPr>
        <w:rPr>
          <w:rFonts w:cs="Times New Roman" w:eastAsia="Arial Unicode MS"/>
          <w:color w:val="000000"/>
        </w:rPr>
      </w:pPr>
      <w:r>
        <w:t xml:space="preserve">Utvrđuje se da je vjerovniku HRVATSKE VODE, OIB : 28921383001, Ulica grada Vukovara 220, Zagreb, utvrđena tražbina </w:t>
      </w:r>
      <w:r>
        <w:br/>
        <w:t xml:space="preserve">u iznosu od </w:t>
      </w:r>
      <w:r>
        <w:rPr>
          <w:b/>
        </w:rPr>
        <w:t>2.908,44</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KOMUNALAC d.o.o. , OIB : 27962400486 , Ferde Livadića 14A , Bjelovar</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KOMUNALAC d.o.o. , OIB : 27962400486 , Ferde Livadića 14A , Bjelovar, utvrđena tražbina </w:t>
      </w:r>
      <w:r>
        <w:br/>
        <w:t xml:space="preserve">u iznosu od </w:t>
      </w:r>
      <w:r>
        <w:rPr>
          <w:b/>
        </w:rPr>
        <w:t>19.915,02</w:t>
      </w:r>
      <w:r>
        <w:t xml:space="preserve"> kuna, koja se priznaje u cjelokupnom iznosu te razvrstana u drugi viši isplatni red. </w:t>
      </w:r>
      <w:r>
        <w:rPr>
          <w:rFonts w:eastAsia="Arial Unicode MS"/>
          <w:color w:val="000000"/>
        </w:rPr>
        <w:t>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MEDIKOL GRUPA d.o.o. , OIB : 84702528940, Mandlova 7, Zagreb</w:t>
      </w:r>
    </w:p>
    <w:p w:rsidRDefault="00221D31" w:rsidP="00221D31" w:rsidR="00221D31">
      <w:pPr>
        <w:rPr>
          <w:rFonts w:cs="Times New Roman" w:eastAsia="Arial Unicode MS"/>
          <w:color w:val="000000"/>
        </w:rPr>
      </w:pPr>
      <w:r>
        <w:t xml:space="preserve">Utvrđuje se da je vjerovniku MEDIKOL GRUPA d.o.o. , OIB : 84702528940, Mandlova 7, Zagreb, utvrđena tražbina </w:t>
      </w:r>
      <w:r>
        <w:br/>
        <w:t xml:space="preserve">u iznosu od </w:t>
      </w:r>
      <w:r>
        <w:rPr>
          <w:b/>
        </w:rPr>
        <w:t>3.486.261,36</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INSTITUT IGH d.d. , OIB : 79766124714 , Janka Rakuše 1 , Zagreb</w:t>
      </w:r>
    </w:p>
    <w:p w:rsidRDefault="00221D31" w:rsidP="00221D31" w:rsidR="00221D31">
      <w:pPr>
        <w:rPr>
          <w:rFonts w:cs="Times New Roman" w:eastAsia="Arial Unicode MS"/>
          <w:color w:val="000000"/>
        </w:rPr>
      </w:pPr>
      <w:r>
        <w:t xml:space="preserve">Utvrđuje se da je vjerovniku INSTITUT IGH d.d. , OIB : 79766124714 , Janka Rakuše 1 , Zagreb, utvrđena tražbina </w:t>
      </w:r>
      <w:r>
        <w:br/>
      </w:r>
      <w:r>
        <w:lastRenderedPageBreak/>
        <w:t xml:space="preserve">u iznosu od </w:t>
      </w:r>
      <w:r>
        <w:rPr>
          <w:b/>
        </w:rPr>
        <w:t>12.956,23</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PLINACRO d.o.o. , OIB : 69401829750, Savska cesta 88A , Zagreb</w:t>
      </w:r>
    </w:p>
    <w:p w:rsidRDefault="00221D31" w:rsidP="00221D31" w:rsidR="00221D31">
      <w:pPr>
        <w:rPr>
          <w:rFonts w:cs="Times New Roman" w:eastAsia="Arial Unicode MS"/>
          <w:color w:val="000000"/>
        </w:rPr>
      </w:pPr>
      <w:r>
        <w:t xml:space="preserve">Utvrđuje se da je vjerovniku PLINACRO d.o.o. , OIB : 69401829750, Savska cesta 88A , Zagreb, utvrđena tražbina </w:t>
      </w:r>
      <w:r>
        <w:br/>
        <w:t xml:space="preserve">u iznosu od </w:t>
      </w:r>
      <w:r>
        <w:rPr>
          <w:b/>
        </w:rPr>
        <w:t>16.061.078,10</w:t>
      </w:r>
      <w:r>
        <w:t xml:space="preserve"> kuna, koja se priznaje u cjelokupnom iznosu u drugom višem isplatnom redu. Nitko od nazočnih vjerovnika ne osporava ovu tražbinu.</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HRT, OIB : 68419124305, Prisavlje 3, Zagreb</w:t>
      </w:r>
      <w:r>
        <w:rPr>
          <w:rFonts w:cs="Times New Roman" w:hAnsi="Times New Roman" w:ascii="Times New Roman"/>
          <w:b/>
          <w:sz w:val="24"/>
          <w:szCs w:val="24"/>
          <w:highlight w:val="lightGray"/>
        </w:rPr>
        <w:tab/>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Utvrđuje se da je vjerovniku HRT , OIB : 68419124305, Prisavlje 3, Zagreb, utvrđena tražbina</w:t>
      </w:r>
    </w:p>
    <w:p w:rsidRDefault="00221D31" w:rsidP="00221D31" w:rsidR="00221D31">
      <w:pPr>
        <w:rPr>
          <w:rFonts w:cs="Times New Roman" w:eastAsia="Arial Unicode MS"/>
          <w:color w:val="000000"/>
        </w:rPr>
      </w:pPr>
      <w:r>
        <w:t xml:space="preserve">u iznosu od </w:t>
      </w:r>
      <w:r>
        <w:rPr>
          <w:b/>
        </w:rPr>
        <w:t>77.751,83</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GRAD ZAGREB , OIB : 61817894937 , Trg S. Radića 1 , Zagreb</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GRAD ZAGREB, OIB : 61817894937, Trg S. Radića 1, Zagreb, utvrđena tražbina </w:t>
      </w:r>
      <w:r>
        <w:br/>
        <w:t xml:space="preserve">u iznosu od </w:t>
      </w:r>
      <w:r>
        <w:rPr>
          <w:b/>
        </w:rPr>
        <w:t>8.041,71</w:t>
      </w:r>
      <w:r>
        <w:t xml:space="preserve"> kuna, koja se priznaje u cjelokupnom iznosu te razvrstana u drugi viši isplatni red. </w:t>
      </w:r>
      <w:r>
        <w:rPr>
          <w:rFonts w:eastAsia="Arial Unicode MS"/>
          <w:color w:val="000000"/>
        </w:rPr>
        <w:t>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GRADSKA PLINARA ZAGREB d.o.o. , OIB : 74364571096 , Radnička cesta 1 , Zagreb</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 xml:space="preserve">Utvrđuje se da je vjerovniku GRADSKA PLINARA ZAGREB d.o.o., OIB : 74364571096, Radnička cesta 1, Zagreb, utvrđena tražbina u iznosu od </w:t>
      </w:r>
      <w:r>
        <w:rPr>
          <w:b/>
        </w:rPr>
        <w:t>490.348,28</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RH, Ministarstvo državne imovine , OIB : 95555881478 , Ulica Ivana Dežmana 10 , Zagreb </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Utvrđuje se da je vjerovniku RH, Ministarstvo državne imovine, OIB : 95555881478, Ulica Ivana Dežmana 10, Zagreb, utvrđena tražbina u iznosu od </w:t>
      </w:r>
      <w:r>
        <w:rPr>
          <w:rFonts w:cs="Times New Roman" w:hAnsi="Times New Roman" w:ascii="Times New Roman"/>
          <w:b/>
          <w:sz w:val="24"/>
          <w:szCs w:val="24"/>
        </w:rPr>
        <w:t>2.503,39</w:t>
      </w:r>
      <w:r>
        <w:rPr>
          <w:rFonts w:cs="Times New Roman" w:hAnsi="Times New Roman" w:ascii="Times New Roman"/>
          <w:sz w:val="24"/>
          <w:szCs w:val="24"/>
        </w:rPr>
        <w:t xml:space="preserve"> kuna, koja se priznaje u cjelokupnom iznosu u drugom višem, isplatnom redu.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HINA – Hrvatska izvještajna agencija, OIB : 41387373932, Maruličev trg 16, Zagreb</w:t>
      </w:r>
    </w:p>
    <w:p w:rsidRDefault="00221D31" w:rsidP="00221D31" w:rsidR="00221D31">
      <w:pPr>
        <w:rPr>
          <w:rFonts w:cs="Times New Roman" w:eastAsia="Arial Unicode MS"/>
          <w:color w:val="000000"/>
        </w:rPr>
      </w:pPr>
      <w:r>
        <w:t xml:space="preserve">Utvrđuje se da je vjerovniku HINA – Hrvatska izvještajna agencija , OIB : 41387373932, Maruličev trg 16, Zagreb, utvrđena tražbina u iznosu od </w:t>
      </w:r>
      <w:r>
        <w:rPr>
          <w:b/>
        </w:rPr>
        <w:t>750,00</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CROATIA OSIGURANJE d.d. , OIB : 26187994862 , Vatroslava Jagića 33 , Zagreb</w:t>
      </w:r>
    </w:p>
    <w:p w:rsidRDefault="00221D31" w:rsidP="00221D31" w:rsidR="00221D31">
      <w:pPr>
        <w:rPr>
          <w:rFonts w:cs="Times New Roman" w:eastAsia="Arial Unicode MS"/>
          <w:color w:val="000000"/>
        </w:rPr>
      </w:pPr>
      <w:r>
        <w:t>Utvrđuje se da je vjerovniku CROATIA OSIGURANJE d.d. , OIB : 26187994862 , Vatroslava Jagića 33 , Zagreb, utvrđena</w:t>
      </w:r>
      <w:r>
        <w:br/>
        <w:t xml:space="preserve">tražbina u iznosu od </w:t>
      </w:r>
      <w:r>
        <w:rPr>
          <w:b/>
        </w:rPr>
        <w:t>722.877,96</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rPr>
        <w:t xml:space="preserve"> </w:t>
      </w:r>
      <w:r>
        <w:rPr>
          <w:rFonts w:cs="Times New Roman" w:hAnsi="Times New Roman" w:ascii="Times New Roman"/>
          <w:b/>
          <w:sz w:val="24"/>
          <w:szCs w:val="24"/>
          <w:highlight w:val="lightGray"/>
        </w:rPr>
        <w:t>HEP- Operator distr. Sustava d.o.o. , ELEKTRA KRIŽ , OIB : 46830600751 , Trg sv. Križa 7 , Križ</w:t>
      </w:r>
    </w:p>
    <w:p w:rsidRDefault="00221D31" w:rsidP="00221D31" w:rsidR="00221D31">
      <w:pPr>
        <w:rPr>
          <w:rFonts w:cs="Times New Roman" w:eastAsia="Arial Unicode MS"/>
          <w:color w:val="000000"/>
        </w:rPr>
      </w:pPr>
      <w:r>
        <w:t xml:space="preserve">Utvrđuje se da je vjerovniku HEP- Operator distr. Sustava d.o.o., ELEKTRA KRIŽ , OIB: 46830600751, Trg sv. Križa 7, Križ, utvrđena tražbina u iznosu od </w:t>
      </w:r>
      <w:r>
        <w:rPr>
          <w:b/>
        </w:rPr>
        <w:t>497,71</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STANKO d.o.o. , OIB : 63803307141 , Vladimira Dvoržaka 22 , Bjelovar</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Utvrđuje se da je vjerovniku STANKO d.o.o. , OIB : 63803307141 , Vladimira Dvoržaka 22 , Bjelovar,</w:t>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 xml:space="preserve">utvrđena tražbina u iznosu od </w:t>
      </w:r>
      <w:r>
        <w:rPr>
          <w:rFonts w:cs="Times New Roman" w:hAnsi="Times New Roman" w:ascii="Times New Roman"/>
          <w:b/>
          <w:sz w:val="24"/>
          <w:szCs w:val="24"/>
        </w:rPr>
        <w:t>74.425,00</w:t>
      </w:r>
      <w:r>
        <w:rPr>
          <w:rFonts w:cs="Times New Roman" w:hAnsi="Times New Roman" w:ascii="Times New Roman"/>
          <w:sz w:val="24"/>
          <w:szCs w:val="24"/>
        </w:rPr>
        <w:t xml:space="preserve"> kuna, koja se priznaje u cjelokupnom iznosu u drugom višem isplatnom redu.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B2 KAPITAL d.o.o. , OIB : 57509775367 , Radnička 41 , Zagreb</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Utvrđuje se da je vjerovniku B2 KAPITAL d.o.o., OIB : 57509775367, Radnička 41, Zagreb,</w:t>
      </w:r>
      <w:r>
        <w:br/>
        <w:t xml:space="preserve">utvrđena tražbina u iznosu od </w:t>
      </w:r>
      <w:r>
        <w:rPr>
          <w:b/>
        </w:rPr>
        <w:t>8.799.894,48</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METALNA OPREMA d.d. , OIB : 62633446044 , Kapetana Knežića 20 , Senj</w:t>
      </w:r>
      <w:r>
        <w:rPr>
          <w:rFonts w:cs="Times New Roman" w:hAnsi="Times New Roman" w:ascii="Times New Roman"/>
          <w:b/>
          <w:sz w:val="24"/>
          <w:szCs w:val="24"/>
          <w:highlight w:val="lightGray"/>
        </w:rPr>
        <w:tab/>
      </w:r>
    </w:p>
    <w:p w:rsidRDefault="00221D31" w:rsidP="00221D31" w:rsidR="00221D31">
      <w:pPr>
        <w:pStyle w:val="Standardno"/>
        <w:ind w:left="720"/>
        <w:rPr>
          <w:rFonts w:cs="Times New Roman" w:hAnsi="Times New Roman" w:ascii="Times New Roman"/>
          <w:sz w:val="24"/>
          <w:szCs w:val="24"/>
        </w:rPr>
      </w:pPr>
      <w:r>
        <w:rPr>
          <w:rFonts w:cs="Times New Roman" w:hAnsi="Times New Roman" w:ascii="Times New Roman"/>
          <w:sz w:val="24"/>
          <w:szCs w:val="24"/>
        </w:rPr>
        <w:t>Stečajni upravitelj ovom vjerovniku priznaje njegovu tražbinu u cijelosti, a nitko od nazočnih vjerovnika ne osporava ovu tražbinu.</w:t>
      </w:r>
    </w:p>
    <w:p w:rsidRDefault="00221D31" w:rsidP="00221D31" w:rsidR="00221D31">
      <w:pPr>
        <w:rPr>
          <w:rFonts w:cs="Times New Roman" w:eastAsia="Arial Unicode MS"/>
          <w:color w:val="000000"/>
        </w:rPr>
      </w:pPr>
      <w:r>
        <w:lastRenderedPageBreak/>
        <w:t>Utvrđuje se da je vjerovniku METALNA OPREMA d.d., OIB : 62633446044, Kapetana Knežića 20, Senj,</w:t>
      </w:r>
      <w:r>
        <w:br/>
        <w:t xml:space="preserve">utvrđena tražbina u iznosu od </w:t>
      </w:r>
      <w:r>
        <w:rPr>
          <w:b/>
        </w:rPr>
        <w:t>11.320.709,61</w:t>
      </w:r>
      <w:r>
        <w:t xml:space="preserve"> kuna, koja se priznaje u cjelokupnom iznosu, te se ista razvrstava u drugi viši isplatni red.</w:t>
      </w:r>
      <w:r>
        <w:rPr>
          <w:rFonts w:eastAsia="Arial Unicode MS"/>
          <w:color w:val="000000"/>
        </w:rPr>
        <w:t xml:space="preserve"> 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SAPA BUILDING SYSTEMS GmbH , OIB : 05491625039 , Wallerseestrase 49 , 5201 Seekirchen , Republika Austrija</w:t>
      </w:r>
    </w:p>
    <w:p w:rsidRDefault="00221D31" w:rsidP="00221D31" w:rsidR="00221D31">
      <w:pPr>
        <w:rPr>
          <w:rFonts w:cs="Times New Roman" w:eastAsia="Arial Unicode MS"/>
          <w:color w:val="000000"/>
        </w:rPr>
      </w:pPr>
      <w:r>
        <w:t>Utvrđuje se da je vjerovniku</w:t>
      </w:r>
      <w:r>
        <w:rPr>
          <w:b/>
        </w:rPr>
        <w:t xml:space="preserve"> </w:t>
      </w:r>
      <w:r>
        <w:t xml:space="preserve">SAPA BUILDING SYSTEMS GmbH , OIB : 05491625039, Wallerseestrase 49 , 5201 Seekirchen , Republika Austrija, utvrđena tražbina u iznosu od </w:t>
      </w:r>
      <w:r>
        <w:rPr>
          <w:b/>
        </w:rPr>
        <w:t>48.778,79</w:t>
      </w:r>
      <w:r>
        <w:t xml:space="preserve"> kuna, koja se priznaje u cjelokupnom iznosu te razvrstana u drugi viši isplatni red.</w:t>
      </w:r>
      <w:r>
        <w:rPr>
          <w:rFonts w:eastAsia="Arial Unicode MS"/>
          <w:color w:val="000000"/>
        </w:rPr>
        <w:t xml:space="preserve"> Nitko od nazočnih vjerovnika ne osporava ovu tražbinu.</w:t>
      </w:r>
    </w:p>
    <w:p w:rsidRDefault="00221D31" w:rsidP="00221D31" w:rsidR="00221D31">
      <w:pPr>
        <w:pStyle w:val="Standardno"/>
        <w:ind w:left="720"/>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ERSTE &amp; STEIERMARKISCHE BANK d.d. , OIB : 23057039320 , Jadranski trg 3 a , Rijeka</w:t>
      </w:r>
      <w:r>
        <w:rPr>
          <w:rFonts w:cs="Times New Roman" w:hAnsi="Times New Roman" w:ascii="Times New Roman"/>
          <w:b/>
          <w:sz w:val="24"/>
          <w:szCs w:val="24"/>
          <w:highlight w:val="lightGray"/>
        </w:rPr>
        <w:tab/>
      </w:r>
    </w:p>
    <w:p w:rsidRDefault="00221D31" w:rsidP="00221D31" w:rsidR="00221D31">
      <w:pPr>
        <w:rPr>
          <w:rFonts w:cs="Times New Roman" w:eastAsia="Arial Unicode MS"/>
          <w:color w:val="000000"/>
        </w:rPr>
      </w:pPr>
      <w:r>
        <w:t>Utvrđuje se da je vjerovniku ERSTE &amp; STEIERMARKISCHE BANK d.d., OIB : 23057039320, Jadranski trg 3 a, Rijeka,</w:t>
      </w:r>
      <w:r>
        <w:br/>
        <w:t xml:space="preserve">utvrđena tražbina u iznosu od </w:t>
      </w:r>
      <w:r>
        <w:rPr>
          <w:b/>
        </w:rPr>
        <w:t>35.827.941,51</w:t>
      </w:r>
      <w:r>
        <w:t xml:space="preserve"> kuna, koja se priznaje u cjelokupnom iznosu te razvrstana u drugi viši isplatni red. </w:t>
      </w:r>
      <w:r>
        <w:rPr>
          <w:rFonts w:eastAsia="Arial Unicode MS"/>
          <w:color w:val="000000"/>
        </w:rPr>
        <w:t>Nitko od nazočnih vjerovnika ne osporava ovu tražbinu.</w:t>
      </w: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rPr>
          <w:rFonts w:cs="Times New Roman" w:hAnsi="Times New Roman" w:ascii="Times New Roman"/>
          <w:sz w:val="24"/>
          <w:szCs w:val="24"/>
        </w:rPr>
      </w:pPr>
    </w:p>
    <w:p w:rsidRDefault="00221D31" w:rsidP="00221D31" w:rsidR="00221D31">
      <w:pPr>
        <w:pStyle w:val="Standardno"/>
        <w:numPr>
          <w:ilvl w:val="0"/>
          <w:numId w:val="52"/>
        </w:numPr>
        <w:rPr>
          <w:rFonts w:cs="Times New Roman" w:hAnsi="Times New Roman" w:ascii="Times New Roman"/>
          <w:b/>
          <w:sz w:val="24"/>
          <w:szCs w:val="24"/>
          <w:highlight w:val="lightGray"/>
        </w:rPr>
      </w:pPr>
      <w:r>
        <w:rPr>
          <w:rFonts w:cs="Times New Roman" w:hAnsi="Times New Roman" w:ascii="Times New Roman"/>
          <w:b/>
          <w:sz w:val="24"/>
          <w:szCs w:val="24"/>
          <w:highlight w:val="lightGray"/>
        </w:rPr>
        <w:t xml:space="preserve"> NOVOGRADNJA d.d. u stečaju – stečajna masa , OIB : 65188854530 , I. Mažuranića 2d , Daruvar</w:t>
      </w:r>
      <w:r>
        <w:rPr>
          <w:rFonts w:cs="Times New Roman" w:hAnsi="Times New Roman" w:ascii="Times New Roman"/>
          <w:b/>
          <w:sz w:val="24"/>
          <w:szCs w:val="24"/>
          <w:highlight w:val="lightGray"/>
        </w:rPr>
        <w:tab/>
      </w:r>
    </w:p>
    <w:p w:rsidRDefault="00221D31" w:rsidP="00221D31" w:rsidR="00221D31">
      <w:pPr>
        <w:rPr>
          <w:rFonts w:cs="Times New Roman" w:eastAsia="Arial Unicode MS"/>
          <w:b/>
          <w:color w:val="000000"/>
        </w:rPr>
      </w:pPr>
      <w:r>
        <w:t>Utvrđuje se da je vjerovniku NOVOGRADNJA d.d. u stečaju – stečajna masa, OIB : 65188854530 , I. Mažuranića 2d, Daruvar,</w:t>
      </w:r>
      <w:r>
        <w:br/>
        <w:t xml:space="preserve">utvrđena tražbina u iznosu od </w:t>
      </w:r>
      <w:r>
        <w:rPr>
          <w:b/>
        </w:rPr>
        <w:t>984.898,86</w:t>
      </w:r>
      <w:r>
        <w:t xml:space="preserve"> kuna, koja se priznaje u cjelokupnom iznosu te razvrstana u drugi viši isplatni red.</w:t>
      </w:r>
      <w:r>
        <w:rPr>
          <w:rFonts w:eastAsia="Arial Unicode MS"/>
          <w:color w:val="000000"/>
        </w:rPr>
        <w:t xml:space="preserve"> Nitko od nazočnih vjerovnika ne osporava ovu tražbinu.</w:t>
      </w:r>
      <w:bookmarkStart w:name="_GoBack" w:id="0"/>
      <w:bookmarkEnd w:id="0"/>
    </w:p>
    <w:p w:rsidRDefault="00221D31" w:rsidP="00221D31" w:rsidR="00221D31">
      <w:pPr>
        <w:pStyle w:val="Standardno"/>
        <w:ind w:firstLine="720"/>
        <w:rPr>
          <w:rFonts w:cs="Times New Roman" w:hAnsi="Times New Roman" w:ascii="Times New Roman"/>
          <w:b/>
          <w:sz w:val="24"/>
          <w:szCs w:val="24"/>
          <w:lang w:val="hr-HR"/>
        </w:rPr>
      </w:pPr>
    </w:p>
    <w:p w:rsidRDefault="00221D31" w:rsidP="00221D31" w:rsidR="00221D31">
      <w:pPr>
        <w:pStyle w:val="Standardno"/>
        <w:ind w:firstLine="720"/>
        <w:rPr>
          <w:rFonts w:cs="Times New Roman" w:hAnsi="Times New Roman" w:ascii="Times New Roman"/>
          <w:b/>
          <w:sz w:val="24"/>
          <w:szCs w:val="24"/>
          <w:lang w:val="hr-HR"/>
        </w:rPr>
      </w:pPr>
    </w:p>
    <w:p w:rsidRDefault="00221D31" w:rsidP="00221D31" w:rsidR="00221D31">
      <w:pPr>
        <w:pStyle w:val="Standardno"/>
        <w:jc w:val="both"/>
        <w:rPr>
          <w:rFonts w:cs="Times New Roman" w:hAnsi="Times New Roman" w:ascii="Times New Roman"/>
          <w:sz w:val="24"/>
          <w:szCs w:val="24"/>
          <w:lang w:val="hr-HR"/>
        </w:rPr>
      </w:pPr>
      <w:r>
        <w:rPr>
          <w:rFonts w:cs="Times New Roman" w:hAnsi="Times New Roman" w:ascii="Times New Roman"/>
          <w:b/>
          <w:sz w:val="24"/>
          <w:szCs w:val="24"/>
          <w:lang w:val="hr-HR"/>
        </w:rPr>
        <w:tab/>
      </w:r>
      <w:r>
        <w:rPr>
          <w:rFonts w:cs="Times New Roman" w:hAnsi="Times New Roman" w:ascii="Times New Roman"/>
          <w:sz w:val="24"/>
          <w:szCs w:val="24"/>
          <w:lang w:val="hr-HR"/>
        </w:rPr>
        <w:t>Nakon što su ispitane sve prijavljene tražbine prvog i drugog višeg isplatnog reda sud donosi</w:t>
      </w:r>
    </w:p>
    <w:p w:rsidRDefault="00221D31" w:rsidP="00221D31" w:rsidR="00221D31">
      <w:pPr>
        <w:pStyle w:val="Standardno"/>
        <w:jc w:val="both"/>
        <w:rPr>
          <w:rFonts w:cs="Times New Roman" w:hAnsi="Times New Roman" w:ascii="Times New Roman"/>
          <w:sz w:val="24"/>
          <w:szCs w:val="24"/>
          <w:lang w:val="hr-HR"/>
        </w:rPr>
      </w:pPr>
    </w:p>
    <w:p w:rsidRDefault="00221D31" w:rsidP="00221D31" w:rsidR="00221D31">
      <w:pPr>
        <w:pStyle w:val="Standardno"/>
        <w:jc w:val="center"/>
        <w:rPr>
          <w:rFonts w:cs="Times New Roman" w:hAnsi="Times New Roman" w:ascii="Times New Roman"/>
          <w:sz w:val="24"/>
          <w:szCs w:val="24"/>
          <w:lang w:val="hr-HR"/>
        </w:rPr>
      </w:pPr>
      <w:r>
        <w:rPr>
          <w:rFonts w:cs="Times New Roman" w:hAnsi="Times New Roman" w:ascii="Times New Roman"/>
          <w:sz w:val="24"/>
          <w:szCs w:val="24"/>
          <w:lang w:val="hr-HR"/>
        </w:rPr>
        <w:t>r j e š e n j e</w:t>
      </w:r>
    </w:p>
    <w:p w:rsidRDefault="00221D31" w:rsidP="00221D31" w:rsidR="00221D31">
      <w:pPr>
        <w:pStyle w:val="Standardno"/>
        <w:jc w:val="center"/>
        <w:rPr>
          <w:rFonts w:cs="Times New Roman" w:hAnsi="Times New Roman" w:ascii="Times New Roman"/>
          <w:sz w:val="24"/>
          <w:szCs w:val="24"/>
          <w:lang w:val="hr-HR"/>
        </w:rPr>
      </w:pPr>
    </w:p>
    <w:p w:rsidRDefault="00221D31" w:rsidP="00221D31" w:rsidR="00221D31">
      <w:pPr>
        <w:pStyle w:val="Standardno"/>
        <w:jc w:val="both"/>
        <w:rPr>
          <w:rFonts w:cs="Times New Roman" w:hAnsi="Times New Roman" w:ascii="Times New Roman"/>
          <w:sz w:val="24"/>
          <w:szCs w:val="24"/>
          <w:lang w:val="hr-HR"/>
        </w:rPr>
      </w:pPr>
      <w:r>
        <w:rPr>
          <w:rFonts w:cs="Times New Roman" w:hAnsi="Times New Roman" w:ascii="Times New Roman"/>
          <w:sz w:val="24"/>
          <w:szCs w:val="24"/>
          <w:lang w:val="hr-HR"/>
        </w:rPr>
        <w:tab/>
        <w:t>Rješenje o utvrđenim i osporenim tražbina kao i o upućivanju na parnicu uslijedit će pisanim putem time da će biti objavljeno na e-oglasnoj ploči Trgovačkog suda u Bjelovaru, sukladno odredbama Stečajnog zakona.</w:t>
      </w:r>
    </w:p>
    <w:p w:rsidRDefault="00221D31" w:rsidP="00221D31" w:rsidR="00221D31">
      <w:pPr>
        <w:pStyle w:val="Standardno"/>
        <w:jc w:val="both"/>
        <w:rPr>
          <w:rFonts w:cs="Times New Roman" w:hAnsi="Times New Roman" w:ascii="Times New Roman"/>
          <w:sz w:val="24"/>
          <w:szCs w:val="24"/>
          <w:lang w:val="hr-HR"/>
        </w:rPr>
      </w:pPr>
    </w:p>
    <w:p w:rsidRDefault="00221D31" w:rsidP="00221D31" w:rsidR="00221D31">
      <w:pPr>
        <w:pStyle w:val="Standardno"/>
        <w:jc w:val="both"/>
        <w:rPr>
          <w:rFonts w:cs="Times New Roman" w:hAnsi="Times New Roman" w:ascii="Times New Roman"/>
          <w:sz w:val="24"/>
          <w:szCs w:val="24"/>
          <w:lang w:val="hr-HR"/>
        </w:rPr>
      </w:pPr>
    </w:p>
    <w:p w:rsidRDefault="00221D31" w:rsidP="00221D31" w:rsidR="00221D31">
      <w:pPr>
        <w:pStyle w:val="Standardno"/>
        <w:jc w:val="both"/>
        <w:rPr>
          <w:rFonts w:cs="Times New Roman" w:hAnsi="Times New Roman" w:ascii="Times New Roman"/>
          <w:sz w:val="24"/>
          <w:szCs w:val="24"/>
          <w:lang w:val="hr-HR"/>
        </w:rPr>
      </w:pPr>
      <w:r>
        <w:rPr>
          <w:rFonts w:cs="Times New Roman" w:hAnsi="Times New Roman" w:ascii="Times New Roman"/>
          <w:sz w:val="24"/>
          <w:szCs w:val="24"/>
          <w:lang w:val="hr-HR"/>
        </w:rPr>
        <w:tab/>
        <w:t>Dovršeno u 11,55 sati</w:t>
      </w:r>
    </w:p>
    <w:p w:rsidRDefault="00221D31" w:rsidP="00221D31" w:rsidR="00221D31">
      <w:pPr>
        <w:pStyle w:val="Standardno"/>
        <w:jc w:val="center"/>
        <w:rPr>
          <w:rFonts w:cs="Arial" w:hAnsi="Arial" w:ascii="Arial"/>
          <w:sz w:val="24"/>
          <w:szCs w:val="24"/>
          <w:lang w:val="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 Neue">
    <w:altName w:val="Corbel"/>
    <w:charset w:val="00"/>
    <w:family w:val="auto"/>
    <w:pitch w:val="variable"/>
    <w:sig w:csb1="00000000" w:csb0="00000001" w:usb3="00000000" w:usb2="00000010" w:usb1="500079DB" w:usb0="00000003"/>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846585"/>
    <w:multiLevelType w:val="hybridMultilevel"/>
    <w:tmpl w:val="631EF49C"/>
    <w:lvl w:tplc="F3D6149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2C642B0"/>
    <w:multiLevelType w:val="hybridMultilevel"/>
    <w:tmpl w:val="DFBCA92C"/>
    <w:lvl w:tplc="B9F6A0E6"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1276AF3"/>
    <w:multiLevelType w:val="hybridMultilevel"/>
    <w:tmpl w:val="566E1A6E"/>
    <w:lvl w:tplc="302A05EC" w:ilvl="0">
      <w:start w:val="1"/>
      <w:numFmt w:val="decimal"/>
      <w:lvlText w:val="%1)"/>
      <w:lvlJc w:val="left"/>
      <w:pPr>
        <w:ind w:hanging="360" w:left="644"/>
      </w:pPr>
      <w:rPr>
        <w:rFonts w:cs="Times New Roman" w:hAnsi="Arial" w:ascii="Arial" w:hint="default"/>
        <w:b/>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D3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Hyperlink"/>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andardno" w:type="paragraph">
    <w:name w:val="Standardno"/>
    <w:rsid w:val="00221D31"/>
    <w:pPr>
      <w:spacing w:lineRule="auto" w:line="240" w:after="0"/>
    </w:pPr>
    <w:rPr>
      <w:rFonts w:cs="Arial Unicode MS" w:eastAsia="Arial Unicode MS" w:hAnsi="Helvetica Neue" w:ascii="Helvetica Neue"/>
      <w:color w:val="000000"/>
    </w:rPr>
  </w:style>
  <w:style w:customStyle="true" w:styleId="Stiltablice2" w:type="paragraph">
    <w:name w:val="Stil tablice 2"/>
    <w:rsid w:val="00221D31"/>
    <w:pPr>
      <w:spacing w:lineRule="auto" w:line="240" w:after="0"/>
    </w:pPr>
    <w:rPr>
      <w:rFonts w:cs="Arial Unicode MS" w:eastAsia="Arial Unicode MS" w:hAnsi="Helvetica Neue" w:ascii="Helvetica Neue"/>
      <w:color w:val="000000"/>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Hyperlink" w:uiPriority="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andardno" w:type="paragraph">
    <w:name w:val="Standardno"/>
    <w:rsid w:val="00221D31"/>
    <w:pPr>
      <w:spacing w:after="0" w:line="240" w:lineRule="auto"/>
    </w:pPr>
    <w:rPr>
      <w:rFonts w:ascii="Helvetica Neue" w:cs="Arial Unicode MS" w:eastAsia="Arial Unicode MS" w:hAnsi="Helvetica Neue"/>
      <w:color w:val="000000"/>
    </w:rPr>
  </w:style>
  <w:style w:customStyle="1" w:styleId="Stiltablice2" w:type="paragraph">
    <w:name w:val="Stil tablice 2"/>
    <w:rsid w:val="00221D31"/>
    <w:pPr>
      <w:spacing w:after="0" w:line="240" w:lineRule="auto"/>
    </w:pPr>
    <w:rPr>
      <w:rFonts w:ascii="Helvetica Neue" w:cs="Arial Unicode MS" w:eastAsia="Arial Unicode MS" w:hAnsi="Helvetica Neue"/>
      <w:color w:val="000000"/>
      <w:sz w:val="20"/>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24331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Soba 2</izvorni_sadrzaj>
    <derivirana_varijabla naziv="DomainObject.Prostorija.Oznaka_1">Soba 2</derivirana_varijabla>
  </DomainObject.Prostorija.Oznaka>
  <DomainObject.Obrazlozenje>
    <izvorni_sadrzaj/>
    <derivirana_varijabla naziv="DomainObject.Obrazlozenje_1"/>
  </DomainObject.Obrazlozenje>
  <DomainObject.StvarniPocetakDatum>
    <izvorni_sadrzaj>14. prosinca 2017.</izvorni_sadrzaj>
    <derivirana_varijabla naziv="DomainObject.StvarniPocetakDatum_1">14. prosinca 2017.</derivirana_varijabla>
  </DomainObject.StvarniPocetakDatum>
  <DomainObject.StvarniZavrsetakDatum>
    <izvorni_sadrzaj>14. prosinca 2017.</izvorni_sadrzaj>
    <derivirana_varijabla naziv="DomainObject.StvarniZavrsetakDatum_1">14. prosinca 2017.</derivirana_varijabla>
  </DomainObject.StvarniZavrsetakDatum>
  <DomainObject.PlaniraniZavrsetakDatum>
    <izvorni_sadrzaj>14. prosinca 2017.</izvorni_sadrzaj>
    <derivirana_varijabla naziv="DomainObject.PlaniraniZavrsetakDatum_1">14. prosinca 2017.</derivirana_varijabla>
  </DomainObject.PlaniraniZavrsetakDatum>
  <DomainObject.PlaniraniPocetakDatum>
    <izvorni_sadrzaj>14. prosinca 2017.</izvorni_sadrzaj>
    <derivirana_varijabla naziv="DomainObject.PlaniraniPocetakDatum_1">14. prosinca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prosinca 2017.</izvorni_sadrzaj>
    <derivirana_varijabla naziv="DomainObject.Zapisnik.DatumKreiranja_1">15. prosinca 2017.</derivirana_varijabla>
  </DomainObject.Zapisnik.DatumKreiranja>
  <DomainObject.Zapisnik.ImovinskaKorist>
    <izvorni_sadrzaj/>
    <derivirana_varijabla naziv="DomainObject.Zapisnik.ImovinskaKorist_1"/>
  </DomainObject.Zapisnik.ImovinskaKorist>
  <DomainObject.Zapisnik.Oznaka>
    <izvorni_sadrzaj>St-405/2017-50</izvorni_sadrzaj>
    <derivirana_varijabla naziv="DomainObject.Zapisnik.Oznaka_1">St-405/2017-50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St-405/2017-50</izvorni_sadrzaj>
    <derivirana_varijabla naziv="DomainObject.PoslovniBrojDokumenta_1">St-405/2017-50</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F2B25A-1F69-4F9A-8881-7444B8BFD3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59</properties:Pages>
  <properties:Words>11364</properties:Words>
  <properties:Characters>61954</properties:Characters>
  <properties:Lines>2593</properties:Lines>
  <properties:Paragraphs>1627</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2017-12-15T06:45:00Z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59</vt:i4>
  </prop:property>
  <prop:property name="Naslov" pid="5" fmtid="{D5CDD505-2E9C-101B-9397-08002B2CF9AE}">
    <vt:lpwstr>St-405/2017-50 / Zapisnik - Ispitno ročište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