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5cea" w14:paraId="d835ce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50F17">
        <w:t>628</w:t>
      </w:r>
      <w:r w:rsidR="0073619E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50F17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6198D">
        <w:t>ATLESA MODA, d.o.o., Zagreb, Braće Doma</w:t>
      </w:r>
      <w:r w:rsidR="006A7471">
        <w:t>n</w:t>
      </w:r>
      <w:r w:rsidR="0076198D">
        <w:t xml:space="preserve">y 4 </w:t>
      </w:r>
      <w:r w:rsidR="00AC4528">
        <w:t>(OIB</w:t>
      </w:r>
      <w:r w:rsidR="00CB0338">
        <w:t>:</w:t>
      </w:r>
      <w:r w:rsidR="0076198D">
        <w:t xml:space="preserve"> 23173516811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6198D">
        <w:t xml:space="preserve">583.542,40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6198D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50F17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A7471"/>
    <w:rsid w:val="0073619E"/>
    <w:rsid w:val="007574B5"/>
    <w:rsid w:val="0076198D"/>
    <w:rsid w:val="007B5AFD"/>
    <w:rsid w:val="007D5A5D"/>
    <w:rsid w:val="007F12D4"/>
    <w:rsid w:val="008155EE"/>
    <w:rsid w:val="008613BD"/>
    <w:rsid w:val="00863025"/>
    <w:rsid w:val="00871F01"/>
    <w:rsid w:val="008756AA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6289</izvorni_sadrzaj>
    <derivirana_varijabla naziv="DomainObject.Predmet.Broj_1">6289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St-6289/2015</izvorni_sadrzaj>
    <derivirana_varijabla naziv="DomainObject.Predmet.OznakaBroj_1">St-6289/2015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ALTESA MODA d.o.o. zastupanog po punomoćniku Slađana Kačarević</izvorni_sadrzaj>
    <derivirana_varijabla naziv="DomainObject.Predmet.ProtustrankaFormated_1">  ALTESA MODA d.o.o. zastupanog po punomoćniku Slađana Kačarević</derivirana_varijabla>
  </DomainObject.Predmet.ProtustrankaFormated>
  <DomainObject.Predmet.ProtustrankaFormatedOIB>
    <izvorni_sadrzaj>  ALTESA MODA d.o.o., OIB 23173516811 zastupanog po punomoćniku Slađana Kačarević</izvorni_sadrzaj>
    <derivirana_varijabla naziv="DomainObject.Predmet.ProtustrankaFormatedOIB_1">  ALTESA MODA d.o.o., OIB 23173516811 zastupanog po punomoćniku Slađana Kačarević</derivirana_varijabla>
  </DomainObject.Predmet.ProtustrankaFormatedOIB>
  <DomainObject.Predmet.ProtustrankaFormatedWithAdress>
    <izvorni_sadrzaj> ALTESA MODA d.o.o., Braće Domany 4, 10000 Zagreb zastupanog po punomoćniku Slađana Kačarević</izvorni_sadrzaj>
    <derivirana_varijabla naziv="DomainObject.Predmet.ProtustrankaFormatedWithAdress_1"> ALTESA MODA d.o.o., Braće Domany 4, 10000 Zagreb zastupanog po punomoćniku Slađana Kačarević</derivirana_varijabla>
  </DomainObject.Predmet.ProtustrankaFormatedWithAdress>
  <DomainObject.Predmet.ProtustrankaFormatedWithAdressOIB>
    <izvorni_sadrzaj> ALTESA MODA d.o.o., OIB 23173516811, Braće Domany 4, 10000 Zagreb zastupanog po punomoćniku Slađana Kačarević</izvorni_sadrzaj>
    <derivirana_varijabla naziv="DomainObject.Predmet.ProtustrankaFormatedWithAdressOIB_1"> ALTESA MODA d.o.o., OIB 23173516811, Braće Domany 4, 10000 Zagreb zastupanog po punomoćniku Slađana Kačarević</derivirana_varijabla>
  </DomainObject.Predmet.ProtustrankaFormatedWithAdressOIB>
  <DomainObject.Predmet.ProtustrankaWithAdress>
    <izvorni_sadrzaj>ALTESA MODA d.o.o. Braće Domany 4, 10000 Zagreb</izvorni_sadrzaj>
    <derivirana_varijabla naziv="DomainObject.Predmet.ProtustrankaWithAdress_1">ALTESA MODA d.o.o. Braće Domany 4, 10000 Zagreb</derivirana_varijabla>
  </DomainObject.Predmet.ProtustrankaWithAdress>
  <DomainObject.Predmet.ProtustrankaWithAdressOIB>
    <izvorni_sadrzaj>ALTESA MODA d.o.o., OIB 23173516811, Braće Domany 4, 10000 Zagreb</izvorni_sadrzaj>
    <derivirana_varijabla naziv="DomainObject.Predmet.ProtustrankaWithAdressOIB_1">ALTESA MODA d.o.o., OIB 23173516811, Braće Domany 4, 10000 Zagreb</derivirana_varijabla>
  </DomainObject.Predmet.ProtustrankaWithAdressOIB>
  <DomainObject.Predmet.ProtustrankaNazivFormated>
    <izvorni_sadrzaj>ALTESA MODA d.o.o.</izvorni_sadrzaj>
    <derivirana_varijabla naziv="DomainObject.Predmet.ProtustrankaNazivFormated_1">ALTESA MODA d.o.o.</derivirana_varijabla>
  </DomainObject.Predmet.ProtustrankaNazivFormated>
  <DomainObject.Predmet.ProtustrankaNazivFormatedOIB>
    <izvorni_sadrzaj>ALTESA MODA d.o.o., OIB 23173516811</izvorni_sadrzaj>
    <derivirana_varijabla naziv="DomainObject.Predmet.ProtustrankaNazivFormatedOIB_1">ALTESA MODA d.o.o., OIB 23173516811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ALTESA MODA d.o.o. zastupanog po punomoćniku Slađana Kačarević</item>
    </izvorni_sadrzaj>
    <derivirana_varijabla naziv="DomainObject.Predmet.ProtuStrankaListFormated_1">
      <item>ALTESA MODA d.o.o. zastupanog po punomoćniku Slađana Kačarević</item>
    </derivirana_varijabla>
  </DomainObject.Predmet.ProtuStrankaListFormated>
  <DomainObject.Predmet.ProtuStrankaListFormatedOIB>
    <izvorni_sadrzaj>
      <item>ALTESA MODA d.o.o., OIB 23173516811 zastupanog po punomoćniku Slađana Kačarević</item>
    </izvorni_sadrzaj>
    <derivirana_varijabla naziv="DomainObject.Predmet.ProtuStrankaListFormatedOIB_1">
      <item>ALTESA MODA d.o.o., OIB 23173516811 zastupanog po punomoćniku Slađana Kačarević</item>
    </derivirana_varijabla>
  </DomainObject.Predmet.ProtuStrankaListFormatedOIB>
  <DomainObject.Predmet.ProtuStrankaListFormatedWithAdress>
    <izvorni_sadrzaj>
      <item>ALTESA MODA d.o.o., Braće Domany 4, 10000 Zagreb zastupanog po punomoćniku Slađana Kačarević</item>
    </izvorni_sadrzaj>
    <derivirana_varijabla naziv="DomainObject.Predmet.ProtuStrankaListFormatedWithAdress_1">
      <item>ALTESA MODA d.o.o., Braće Domany 4, 10000 Zagreb zastupanog po punomoćniku Slađana Kačarević</item>
    </derivirana_varijabla>
  </DomainObject.Predmet.ProtuStrankaListFormatedWithAdress>
  <DomainObject.Predmet.ProtuStrankaListFormatedWithAdressOIB>
    <izvorni_sadrzaj>
      <item>ALTESA MODA d.o.o., OIB 23173516811, Braće Domany 4, 10000 Zagreb zastupanog po punomoćniku Slađana Kačarević</item>
    </izvorni_sadrzaj>
    <derivirana_varijabla naziv="DomainObject.Predmet.ProtuStrankaListFormatedWithAdressOIB_1">
      <item>ALTESA MODA d.o.o., OIB 23173516811, Braće Domany 4, 10000 Zagreb zastupanog po punomoćniku Slađana Kačarević</item>
    </derivirana_varijabla>
  </DomainObject.Predmet.ProtuStrankaListFormatedWithAdressOIB>
  <DomainObject.Predmet.ProtuStrankaListNazivFormated>
    <izvorni_sadrzaj>
      <item>ALTESA MODA d.o.o.</item>
    </izvorni_sadrzaj>
    <derivirana_varijabla naziv="DomainObject.Predmet.ProtuStrankaListNazivFormated_1">
      <item>ALTESA MODA d.o.o.</item>
    </derivirana_varijabla>
  </DomainObject.Predmet.ProtuStrankaListNazivFormated>
  <DomainObject.Predmet.ProtuStrankaListNazivFormatedOIB>
    <izvorni_sadrzaj>
      <item>ALTESA MODA d.o.o., OIB 23173516811</item>
    </izvorni_sadrzaj>
    <derivirana_varijabla naziv="DomainObject.Predmet.ProtuStrankaListNazivFormatedOIB_1">
      <item>ALTESA MODA d.o.o., OIB 23173516811</item>
    </derivirana_varijabla>
  </DomainObject.Predmet.ProtuStrankaListNazivFormatedOIB>
  <DomainObject.Predmet.OstaliListFormated>
    <izvorni_sadrzaj>
      <item>Slađana Kačarević punomoćnik sudionika u postupku ALTESA MODA d.o.o.</item>
    </izvorni_sadrzaj>
    <derivirana_varijabla naziv="DomainObject.Predmet.OstaliListFormated_1">
      <item>Slađana Kačarević punomoćnik sudionika u postupku ALTESA MODA d.o.o.</item>
    </derivirana_varijabla>
  </DomainObject.Predmet.OstaliListFormated>
  <DomainObject.Predmet.OstaliListFormatedOIB>
    <izvorni_sadrzaj>
      <item>Slađana Kačarević, OIB 57537705110 punomoćnik sudionika u postupku ALTESA MODA d.o.o.</item>
    </izvorni_sadrzaj>
    <derivirana_varijabla naziv="DomainObject.Predmet.OstaliListFormatedOIB_1">
      <item>Slađana Kačarević, OIB 57537705110 punomoćnik sudionika u postupku ALTESA MODA d.o.o.</item>
    </derivirana_varijabla>
  </DomainObject.Predmet.OstaliListFormatedOIB>
  <DomainObject.Predmet.OstaliListFormatedWithAdress>
    <izvorni_sadrzaj>
      <item>Slađana Kačarević, Radulovićeva 1, Kraljevo punomoćnik sudionika u postupku ALTESA MODA d.o.o.</item>
    </izvorni_sadrzaj>
    <derivirana_varijabla naziv="DomainObject.Predmet.OstaliListFormatedWithAdress_1">
      <item>Slađana Kačarević, Radulovićeva 1, Kraljevo punomoćnik sudionika u postupku ALTESA MODA d.o.o.</item>
    </derivirana_varijabla>
  </DomainObject.Predmet.OstaliListFormatedWithAdress>
  <DomainObject.Predmet.OstaliListFormatedWithAdressOIB>
    <izvorni_sadrzaj>
      <item>Slađana Kačarević, OIB 57537705110, Radulovićeva 1, Kraljevo punomoćnik sudionika u postupku ALTESA MODA d.o.o.</item>
    </izvorni_sadrzaj>
    <derivirana_varijabla naziv="DomainObject.Predmet.OstaliListFormatedWithAdressOIB_1">
      <item>Slađana Kačarević, OIB 57537705110, Radulovićeva 1, Kraljevo punomoćnik sudionika u postupku ALTESA MODA d.o.o.</item>
    </derivirana_varijabla>
  </DomainObject.Predmet.OstaliListFormatedWithAdressOIB>
  <DomainObject.Predmet.OstaliListNazivFormated>
    <izvorni_sadrzaj>
      <item>Slađana Kačarević</item>
    </izvorni_sadrzaj>
    <derivirana_varijabla naziv="DomainObject.Predmet.OstaliListNazivFormated_1">
      <item>Slađana Kačarević</item>
    </derivirana_varijabla>
  </DomainObject.Predmet.OstaliListNazivFormated>
  <DomainObject.Predmet.OstaliListNazivFormatedOIB>
    <izvorni_sadrzaj>
      <item>Slađana Kačarević, OIB 57537705110</item>
    </izvorni_sadrzaj>
    <derivirana_varijabla naziv="DomainObject.Predmet.OstaliListNazivFormatedOIB_1">
      <item>Slađana Kačarević, OIB 57537705110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ALTESA MODA d.o.o.</izvorni_sadrzaj>
    <derivirana_varijabla naziv="DomainObject.Predmet.ProtustrankaIDrugi_1">ALTESA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ALTESA MODA d.o.o., OIB 23173516811, Braće Domany 4, 10000 Zagreb</izvorni_sadrzaj>
    <derivirana_varijabla naziv="DomainObject.Predmet.ProtustrankaIDrugiAdressOIB_1">ALTESA MODA d.o.o., OIB 23173516811,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ALTESA MODA d.o.o.</item>
      <item>Slađana Kačarević</item>
    </izvorni_sadrzaj>
    <derivirana_varijabla naziv="DomainObject.Predmet.SudioniciListNaziv_1">
      <item>FINA Regionalni centar Zagreb</item>
      <item>ALTESA MODA d.o.o.</item>
      <item>Slađana Kačarević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ALTESA MODA d.o.o., OIB 23173516811, Braće Domany 4,10000 Zagreb</item>
      <item>Slađana Kačarević, OIB 57537705110, Radulovićeva 1,Kraljevo</item>
    </izvorni_sadrzaj>
    <derivirana_varijabla naziv="DomainObject.Predmet.SudioniciListAdressOIB_1">
      <item>FINA Regionalni centar Zagreb, OIB 85821130368, Trg svibanjskih žrtava 1995. 1,10000 Zagreb</item>
      <item>ALTESA MODA d.o.o., OIB 23173516811, Braće Domany 4,10000 Zagreb</item>
      <item>Slađana Kačarević, OIB 57537705110, Radulovićeva 1,Kraljevo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23173516811</item>
      <item>, OIB 57537705110</item>
    </izvorni_sadrzaj>
    <derivirana_varijabla naziv="DomainObject.Predmet.SudioniciListNazivOIB_1">
      <item>, OIB 85821130368</item>
      <item>, OIB 23173516811</item>
      <item>, OIB 57537705110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2015-12-30T08:15:00Z</dcterms:created>
  <dc:creator>ilukac</dc:creator>
  <cp:lastModifiedBy>Anita Ban</cp:lastModifiedBy>
  <cp:lastPrinted>2015-12-30T08:18:00Z</cp:lastPrinted>
  <dcterms:modified xmlns:xsi="http://www.w3.org/2001/XMLSchema-instance" xsi:type="dcterms:W3CDTF">2015-12-30T08:24:00Z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