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62930" w14:paraId="7862930" w:rsidRDefault="00B82754" w:rsidP="003477FB" w:rsidR="003477FB">
      <w:pPr>
        <w15:collapsed w:val="false"/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696ECE" w:rsidR="003477FB" w:rsidRPr="00B9733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3477FB" w:rsidP="00696ECE" w:rsidR="003477FB" w:rsidRPr="00B97334">
            <w:pPr>
              <w:jc w:val="center"/>
            </w:pPr>
            <w:r w:rsidRPr="00B97334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77FB" w:rsidP="00696ECE" w:rsidR="003477FB" w:rsidRPr="00B97334">
            <w:pPr>
              <w:jc w:val="center"/>
            </w:pPr>
            <w:r w:rsidRPr="00B97334">
              <w:t>Republika Hrvatska</w:t>
            </w:r>
          </w:p>
          <w:p w:rsidRDefault="003477FB" w:rsidP="00696ECE" w:rsidR="003477FB" w:rsidRPr="00B97334">
            <w:pPr>
              <w:jc w:val="center"/>
            </w:pPr>
            <w:r w:rsidRPr="00B97334">
              <w:t>Trgovački sud u Osijeku</w:t>
            </w:r>
          </w:p>
          <w:p w:rsidRDefault="003477FB" w:rsidP="00696ECE" w:rsidR="003477FB" w:rsidRPr="00B97334">
            <w:pPr>
              <w:jc w:val="center"/>
            </w:pPr>
            <w:r w:rsidRPr="00B97334">
              <w:t xml:space="preserve">Osijek, Zagrebačka 2 </w:t>
            </w:r>
          </w:p>
        </w:tc>
      </w:tr>
      <w:tr w:rsidTr="00696ECE" w:rsidR="003477FB" w:rsidRPr="00B97334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3477FB" w:rsidP="004568CF" w:rsidR="003477FB" w:rsidRPr="00B97334">
            <w:pPr>
              <w:pStyle w:val="VSVerzija"/>
              <w:jc w:val="right"/>
            </w:pPr>
            <w:r w:rsidRPr="00B97334">
              <w:t>Poslovni broj: 20</w:t>
            </w:r>
            <w:r>
              <w:t xml:space="preserve"> St-1</w:t>
            </w:r>
            <w:r w:rsidR="00A81A0E">
              <w:t>60</w:t>
            </w:r>
            <w:r w:rsidR="004568CF">
              <w:t>8</w:t>
            </w:r>
            <w:r>
              <w:t>/2018-3</w:t>
            </w:r>
            <w:r w:rsidRPr="00B97334">
              <w:t xml:space="preserve"> </w:t>
            </w:r>
          </w:p>
        </w:tc>
      </w:tr>
    </w:tbl>
    <w:p w:rsidRDefault="000548B4" w:rsidP="003477FB" w:rsidR="000548B4"/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8F701E">
        <w:t xml:space="preserve"> </w:t>
      </w:r>
      <w:r w:rsidR="004568CF" w:rsidRPr="004568CF">
        <w:t xml:space="preserve">Stambena zadruga RADNIKA </w:t>
      </w:r>
      <w:proofErr w:type="spellStart"/>
      <w:r w:rsidR="004568CF" w:rsidRPr="004568CF">
        <w:t>CHROMOS</w:t>
      </w:r>
      <w:proofErr w:type="spellEnd"/>
      <w:r w:rsidR="004568CF" w:rsidRPr="004568CF">
        <w:t xml:space="preserve"> u likvidaciji</w:t>
      </w:r>
      <w:r w:rsidR="004568CF">
        <w:t xml:space="preserve"> Zagreb, Radnička cesta 43, </w:t>
      </w:r>
      <w:proofErr w:type="spellStart"/>
      <w:r w:rsidR="004568CF">
        <w:t>OIB</w:t>
      </w:r>
      <w:proofErr w:type="spellEnd"/>
      <w:r w:rsidR="004568CF">
        <w:t xml:space="preserve">: </w:t>
      </w:r>
      <w:r w:rsidR="004568CF" w:rsidRPr="004568CF">
        <w:t>53934563394</w:t>
      </w:r>
      <w:r w:rsidR="004568CF">
        <w:t xml:space="preserve">, </w:t>
      </w:r>
      <w:proofErr w:type="spellStart"/>
      <w:r w:rsidR="004568CF">
        <w:t>MBS</w:t>
      </w:r>
      <w:proofErr w:type="spellEnd"/>
      <w:r w:rsidR="004568CF">
        <w:t xml:space="preserve">: </w:t>
      </w:r>
      <w:r w:rsidR="004568CF" w:rsidRPr="004568CF">
        <w:t>080796584</w:t>
      </w:r>
      <w:r w:rsidR="004568CF">
        <w:t xml:space="preserve">, </w:t>
      </w:r>
      <w:r>
        <w:t>temeljem članka 430. Stečajnog zakona (Narodne novine 71/15), dana</w:t>
      </w:r>
      <w:r w:rsidR="00A01A70">
        <w:t xml:space="preserve"> </w:t>
      </w:r>
      <w:r w:rsidR="00A81A0E">
        <w:t>21</w:t>
      </w:r>
      <w:r w:rsidR="003477FB">
        <w:t xml:space="preserve">. prosinca </w:t>
      </w:r>
      <w:r w:rsidR="00D46A0F">
        <w:t>2018.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7A11AB">
        <w:rPr>
          <w:bCs/>
        </w:rPr>
        <w:t xml:space="preserve"> </w:t>
      </w:r>
      <w:r w:rsidR="004568CF" w:rsidRPr="004568CF">
        <w:t xml:space="preserve">Stambena zadruga RADNIKA </w:t>
      </w:r>
      <w:proofErr w:type="spellStart"/>
      <w:r w:rsidR="004568CF" w:rsidRPr="004568CF">
        <w:t>CHROMOS</w:t>
      </w:r>
      <w:proofErr w:type="spellEnd"/>
      <w:r w:rsidR="004568CF" w:rsidRPr="004568CF">
        <w:t xml:space="preserve"> u likvidaciji</w:t>
      </w:r>
      <w:r w:rsidR="004568CF">
        <w:t xml:space="preserve"> Zagreb, Radnička cesta 43, </w:t>
      </w:r>
      <w:proofErr w:type="spellStart"/>
      <w:r w:rsidR="004568CF">
        <w:t>OIB</w:t>
      </w:r>
      <w:proofErr w:type="spellEnd"/>
      <w:r w:rsidR="004568CF">
        <w:t xml:space="preserve">: </w:t>
      </w:r>
      <w:r w:rsidR="004568CF" w:rsidRPr="004568CF">
        <w:t>53934563394</w:t>
      </w:r>
      <w:r w:rsidR="004568CF">
        <w:t xml:space="preserve">, </w:t>
      </w:r>
      <w:proofErr w:type="spellStart"/>
      <w:r w:rsidR="004568CF">
        <w:t>MBS</w:t>
      </w:r>
      <w:proofErr w:type="spellEnd"/>
      <w:r w:rsidR="004568CF">
        <w:t xml:space="preserve">: </w:t>
      </w:r>
      <w:r w:rsidR="004568CF" w:rsidRPr="004568CF">
        <w:t>080796584</w:t>
      </w:r>
      <w:r w:rsidR="004568CF">
        <w:t>, iznosi 5.178,00 kn.</w:t>
      </w:r>
      <w:r w:rsidR="008F701E">
        <w:t xml:space="preserve">  </w:t>
      </w:r>
      <w:r w:rsidR="007A11AB">
        <w:t xml:space="preserve"> </w:t>
      </w:r>
      <w:r w:rsidR="0041712C">
        <w:rPr>
          <w:bCs/>
        </w:rPr>
        <w:t xml:space="preserve"> </w:t>
      </w:r>
      <w:r w:rsidR="0041712C">
        <w:t xml:space="preserve"> </w:t>
      </w:r>
      <w:r w:rsidR="00FD2537">
        <w:rPr>
          <w:bCs/>
        </w:rPr>
        <w:t xml:space="preserve"> </w:t>
      </w:r>
      <w:r w:rsidR="00FD2537">
        <w:t xml:space="preserve"> </w:t>
      </w:r>
      <w:r w:rsidR="005C3687">
        <w:rPr>
          <w:bCs/>
        </w:rPr>
        <w:t xml:space="preserve"> </w:t>
      </w:r>
      <w:r w:rsidR="005C3687">
        <w:t xml:space="preserve"> </w:t>
      </w:r>
      <w:r w:rsidR="003E7741">
        <w:rPr>
          <w:bCs/>
        </w:rPr>
        <w:t xml:space="preserve"> </w:t>
      </w:r>
      <w:r w:rsidR="00723AEF">
        <w:t xml:space="preserve"> </w:t>
      </w:r>
      <w:r w:rsidR="003E7741">
        <w:t xml:space="preserve"> </w:t>
      </w:r>
      <w:r w:rsidR="00482895">
        <w:rPr>
          <w:bCs/>
        </w:rPr>
        <w:t xml:space="preserve"> </w:t>
      </w:r>
      <w:r w:rsidR="00482895">
        <w:t xml:space="preserve"> </w:t>
      </w:r>
      <w:r w:rsidR="004B7481">
        <w:rPr>
          <w:bCs/>
        </w:rPr>
        <w:t xml:space="preserve"> </w:t>
      </w:r>
      <w:r w:rsidR="004B7481">
        <w:t xml:space="preserve"> </w:t>
      </w:r>
      <w:r w:rsidR="00024AFD">
        <w:rPr>
          <w:bCs/>
        </w:rPr>
        <w:t xml:space="preserve"> </w:t>
      </w:r>
      <w:r w:rsidR="00024AFD">
        <w:t xml:space="preserve"> </w:t>
      </w:r>
      <w:r w:rsidR="00913E9A">
        <w:rPr>
          <w:bCs/>
        </w:rPr>
        <w:t xml:space="preserve"> </w:t>
      </w:r>
      <w:r w:rsidR="00913E9A">
        <w:t xml:space="preserve"> </w:t>
      </w:r>
      <w:r w:rsidR="00685665">
        <w:rPr>
          <w:bCs/>
        </w:rPr>
        <w:t xml:space="preserve"> </w:t>
      </w:r>
      <w:r w:rsidR="00685665">
        <w:t xml:space="preserve"> </w:t>
      </w:r>
      <w:r w:rsidR="00711F22">
        <w:rPr>
          <w:bCs/>
        </w:rPr>
        <w:t xml:space="preserve"> </w:t>
      </w:r>
      <w:r w:rsidR="00711F22">
        <w:t xml:space="preserve"> </w:t>
      </w:r>
      <w:r w:rsidR="00007DAE">
        <w:rPr>
          <w:bCs/>
        </w:rPr>
        <w:t xml:space="preserve"> </w:t>
      </w:r>
      <w:r w:rsidR="00007DAE">
        <w:t xml:space="preserve"> </w:t>
      </w:r>
      <w:r w:rsidR="00477F4D">
        <w:rPr>
          <w:bCs/>
        </w:rPr>
        <w:t xml:space="preserve"> </w:t>
      </w:r>
      <w:r w:rsidR="002C23E7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622317">
        <w:t xml:space="preserve"> </w:t>
      </w:r>
      <w:r w:rsidR="004568CF">
        <w:t xml:space="preserve">Avdo </w:t>
      </w:r>
      <w:proofErr w:type="spellStart"/>
      <w:r w:rsidR="004568CF">
        <w:t>Čeljo</w:t>
      </w:r>
      <w:proofErr w:type="spellEnd"/>
      <w:r w:rsidR="004568CF">
        <w:t xml:space="preserve"> iz Velike Gorice,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41712C">
        <w:t>1</w:t>
      </w:r>
      <w:r w:rsidR="00A81A0E">
        <w:t>60</w:t>
      </w:r>
      <w:r w:rsidR="004568CF">
        <w:t>8</w:t>
      </w:r>
      <w:r w:rsidR="00DE276B">
        <w:t>/</w:t>
      </w:r>
      <w:r w:rsidR="00D46A0F">
        <w:t>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U Osijeku</w:t>
      </w:r>
      <w:r w:rsidR="006B5B02">
        <w:t xml:space="preserve"> </w:t>
      </w:r>
      <w:r w:rsidR="00A81A0E">
        <w:t>21</w:t>
      </w:r>
      <w:r w:rsidR="003477FB">
        <w:t>. prosinca</w:t>
      </w:r>
      <w:r w:rsidR="00D46A0F">
        <w:t xml:space="preserve"> 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DAE"/>
    <w:rsid w:val="00024AFD"/>
    <w:rsid w:val="00034766"/>
    <w:rsid w:val="00035770"/>
    <w:rsid w:val="00043E4D"/>
    <w:rsid w:val="0005003F"/>
    <w:rsid w:val="000548B4"/>
    <w:rsid w:val="00057512"/>
    <w:rsid w:val="0006343B"/>
    <w:rsid w:val="0006677B"/>
    <w:rsid w:val="00073055"/>
    <w:rsid w:val="00092236"/>
    <w:rsid w:val="000B1C3E"/>
    <w:rsid w:val="000B4B82"/>
    <w:rsid w:val="000B4D31"/>
    <w:rsid w:val="000B618A"/>
    <w:rsid w:val="000C1A19"/>
    <w:rsid w:val="000D5AA3"/>
    <w:rsid w:val="000F1987"/>
    <w:rsid w:val="000F34D8"/>
    <w:rsid w:val="000F5D61"/>
    <w:rsid w:val="000F5F58"/>
    <w:rsid w:val="000F6B7F"/>
    <w:rsid w:val="00100A60"/>
    <w:rsid w:val="001060A3"/>
    <w:rsid w:val="00115647"/>
    <w:rsid w:val="0012198A"/>
    <w:rsid w:val="00142BD5"/>
    <w:rsid w:val="00154AB1"/>
    <w:rsid w:val="00190F9C"/>
    <w:rsid w:val="001932CB"/>
    <w:rsid w:val="001932E7"/>
    <w:rsid w:val="00195C8D"/>
    <w:rsid w:val="00197BEB"/>
    <w:rsid w:val="001A0CE1"/>
    <w:rsid w:val="001B210B"/>
    <w:rsid w:val="001B482C"/>
    <w:rsid w:val="001D042F"/>
    <w:rsid w:val="001D19F2"/>
    <w:rsid w:val="001E5E67"/>
    <w:rsid w:val="001E7532"/>
    <w:rsid w:val="00202AFB"/>
    <w:rsid w:val="002330DC"/>
    <w:rsid w:val="00245F19"/>
    <w:rsid w:val="0026595A"/>
    <w:rsid w:val="00273B50"/>
    <w:rsid w:val="00273CBE"/>
    <w:rsid w:val="00276E4F"/>
    <w:rsid w:val="002946EB"/>
    <w:rsid w:val="002A584C"/>
    <w:rsid w:val="002B01E8"/>
    <w:rsid w:val="002B46AD"/>
    <w:rsid w:val="002C1DFD"/>
    <w:rsid w:val="002C23E7"/>
    <w:rsid w:val="002C4BF5"/>
    <w:rsid w:val="002C5075"/>
    <w:rsid w:val="002C5E6F"/>
    <w:rsid w:val="002F166C"/>
    <w:rsid w:val="002F2A3F"/>
    <w:rsid w:val="00313DC6"/>
    <w:rsid w:val="00326322"/>
    <w:rsid w:val="00333EEE"/>
    <w:rsid w:val="0034347D"/>
    <w:rsid w:val="003452E0"/>
    <w:rsid w:val="003477FB"/>
    <w:rsid w:val="0035208B"/>
    <w:rsid w:val="003561EA"/>
    <w:rsid w:val="00356C8E"/>
    <w:rsid w:val="00381EF9"/>
    <w:rsid w:val="00387A13"/>
    <w:rsid w:val="003A6C08"/>
    <w:rsid w:val="003E35E3"/>
    <w:rsid w:val="003E3F81"/>
    <w:rsid w:val="003E7741"/>
    <w:rsid w:val="003F036E"/>
    <w:rsid w:val="00416FB0"/>
    <w:rsid w:val="0041712C"/>
    <w:rsid w:val="00441ED0"/>
    <w:rsid w:val="00450B5B"/>
    <w:rsid w:val="004568CF"/>
    <w:rsid w:val="004740CE"/>
    <w:rsid w:val="00477F4D"/>
    <w:rsid w:val="00480501"/>
    <w:rsid w:val="00482895"/>
    <w:rsid w:val="004841EA"/>
    <w:rsid w:val="0048719B"/>
    <w:rsid w:val="0049647D"/>
    <w:rsid w:val="004A3258"/>
    <w:rsid w:val="004B6525"/>
    <w:rsid w:val="004B7481"/>
    <w:rsid w:val="004C025E"/>
    <w:rsid w:val="004D1E07"/>
    <w:rsid w:val="004E50C7"/>
    <w:rsid w:val="004E55BD"/>
    <w:rsid w:val="00510A40"/>
    <w:rsid w:val="00531716"/>
    <w:rsid w:val="00534FFB"/>
    <w:rsid w:val="00541BC1"/>
    <w:rsid w:val="00544765"/>
    <w:rsid w:val="00550EB1"/>
    <w:rsid w:val="0057313B"/>
    <w:rsid w:val="005773DE"/>
    <w:rsid w:val="00596CCF"/>
    <w:rsid w:val="00596EE1"/>
    <w:rsid w:val="005A67A5"/>
    <w:rsid w:val="005C3687"/>
    <w:rsid w:val="005D40BA"/>
    <w:rsid w:val="005D78EB"/>
    <w:rsid w:val="005F6138"/>
    <w:rsid w:val="00620F8C"/>
    <w:rsid w:val="00622317"/>
    <w:rsid w:val="0063244A"/>
    <w:rsid w:val="00647F89"/>
    <w:rsid w:val="00656D02"/>
    <w:rsid w:val="00685665"/>
    <w:rsid w:val="00685ADD"/>
    <w:rsid w:val="006946AA"/>
    <w:rsid w:val="006A48A7"/>
    <w:rsid w:val="006B3CC9"/>
    <w:rsid w:val="006B5B02"/>
    <w:rsid w:val="006C1874"/>
    <w:rsid w:val="006C51F1"/>
    <w:rsid w:val="006D37A4"/>
    <w:rsid w:val="006E6A30"/>
    <w:rsid w:val="006F2BBC"/>
    <w:rsid w:val="006F2C79"/>
    <w:rsid w:val="006F77B8"/>
    <w:rsid w:val="00706077"/>
    <w:rsid w:val="00711F22"/>
    <w:rsid w:val="00723AEF"/>
    <w:rsid w:val="0072432D"/>
    <w:rsid w:val="00731860"/>
    <w:rsid w:val="00732D11"/>
    <w:rsid w:val="0073659C"/>
    <w:rsid w:val="00747C9F"/>
    <w:rsid w:val="00750882"/>
    <w:rsid w:val="007572A2"/>
    <w:rsid w:val="00782948"/>
    <w:rsid w:val="00782FD3"/>
    <w:rsid w:val="00786384"/>
    <w:rsid w:val="007911C2"/>
    <w:rsid w:val="007A11AB"/>
    <w:rsid w:val="007A7EB8"/>
    <w:rsid w:val="007B1DA7"/>
    <w:rsid w:val="007B4560"/>
    <w:rsid w:val="007B4E2C"/>
    <w:rsid w:val="007D3CB1"/>
    <w:rsid w:val="007E34EF"/>
    <w:rsid w:val="007E6B77"/>
    <w:rsid w:val="007F41AE"/>
    <w:rsid w:val="00805296"/>
    <w:rsid w:val="00816081"/>
    <w:rsid w:val="0084658B"/>
    <w:rsid w:val="00863ED6"/>
    <w:rsid w:val="0087043E"/>
    <w:rsid w:val="008811F2"/>
    <w:rsid w:val="00891F2E"/>
    <w:rsid w:val="008A342D"/>
    <w:rsid w:val="008A64C6"/>
    <w:rsid w:val="008B7F6C"/>
    <w:rsid w:val="008D1D7A"/>
    <w:rsid w:val="008E4E6F"/>
    <w:rsid w:val="008F701E"/>
    <w:rsid w:val="00913E9A"/>
    <w:rsid w:val="009214DB"/>
    <w:rsid w:val="00925A9E"/>
    <w:rsid w:val="00936FFF"/>
    <w:rsid w:val="009370E2"/>
    <w:rsid w:val="00937BF4"/>
    <w:rsid w:val="00944AC1"/>
    <w:rsid w:val="00952989"/>
    <w:rsid w:val="009704EC"/>
    <w:rsid w:val="00973B62"/>
    <w:rsid w:val="00974739"/>
    <w:rsid w:val="00974D55"/>
    <w:rsid w:val="00977899"/>
    <w:rsid w:val="009900E4"/>
    <w:rsid w:val="0099211E"/>
    <w:rsid w:val="00993C24"/>
    <w:rsid w:val="009E06EE"/>
    <w:rsid w:val="009E1AB4"/>
    <w:rsid w:val="009E3935"/>
    <w:rsid w:val="00A01A70"/>
    <w:rsid w:val="00A332BC"/>
    <w:rsid w:val="00A54141"/>
    <w:rsid w:val="00A5483F"/>
    <w:rsid w:val="00A57E85"/>
    <w:rsid w:val="00A6356B"/>
    <w:rsid w:val="00A66B3B"/>
    <w:rsid w:val="00A72759"/>
    <w:rsid w:val="00A72F9D"/>
    <w:rsid w:val="00A73A31"/>
    <w:rsid w:val="00A81A0E"/>
    <w:rsid w:val="00A9229E"/>
    <w:rsid w:val="00AA5314"/>
    <w:rsid w:val="00AA736C"/>
    <w:rsid w:val="00AB0405"/>
    <w:rsid w:val="00AD78D1"/>
    <w:rsid w:val="00AE2B11"/>
    <w:rsid w:val="00AE2F96"/>
    <w:rsid w:val="00B129F7"/>
    <w:rsid w:val="00B20A4E"/>
    <w:rsid w:val="00B21BEF"/>
    <w:rsid w:val="00B3155D"/>
    <w:rsid w:val="00B50D11"/>
    <w:rsid w:val="00B61533"/>
    <w:rsid w:val="00B6159F"/>
    <w:rsid w:val="00B66CB3"/>
    <w:rsid w:val="00B82754"/>
    <w:rsid w:val="00B8504A"/>
    <w:rsid w:val="00BB23E6"/>
    <w:rsid w:val="00BC01B4"/>
    <w:rsid w:val="00BD1317"/>
    <w:rsid w:val="00BD2DBD"/>
    <w:rsid w:val="00BF05D5"/>
    <w:rsid w:val="00C0013D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C93EE4"/>
    <w:rsid w:val="00CC75FB"/>
    <w:rsid w:val="00CE019E"/>
    <w:rsid w:val="00CF2673"/>
    <w:rsid w:val="00CF6129"/>
    <w:rsid w:val="00D00F9D"/>
    <w:rsid w:val="00D07191"/>
    <w:rsid w:val="00D17723"/>
    <w:rsid w:val="00D200F2"/>
    <w:rsid w:val="00D21A2C"/>
    <w:rsid w:val="00D35B6C"/>
    <w:rsid w:val="00D438A1"/>
    <w:rsid w:val="00D46A0F"/>
    <w:rsid w:val="00D7521A"/>
    <w:rsid w:val="00D9796B"/>
    <w:rsid w:val="00DA790C"/>
    <w:rsid w:val="00DC4753"/>
    <w:rsid w:val="00DE0702"/>
    <w:rsid w:val="00DE276B"/>
    <w:rsid w:val="00DF0871"/>
    <w:rsid w:val="00E01AC5"/>
    <w:rsid w:val="00E12C76"/>
    <w:rsid w:val="00E25C4C"/>
    <w:rsid w:val="00E32DCC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97247"/>
    <w:rsid w:val="00EA4BCE"/>
    <w:rsid w:val="00EA6B49"/>
    <w:rsid w:val="00EC2608"/>
    <w:rsid w:val="00ED6DA2"/>
    <w:rsid w:val="00EF36CD"/>
    <w:rsid w:val="00EF52BE"/>
    <w:rsid w:val="00F010A0"/>
    <w:rsid w:val="00F12D3A"/>
    <w:rsid w:val="00F15F5E"/>
    <w:rsid w:val="00F17521"/>
    <w:rsid w:val="00F316AF"/>
    <w:rsid w:val="00F36932"/>
    <w:rsid w:val="00F53A16"/>
    <w:rsid w:val="00F61B1E"/>
    <w:rsid w:val="00F6483D"/>
    <w:rsid w:val="00F66438"/>
    <w:rsid w:val="00F6691E"/>
    <w:rsid w:val="00F82544"/>
    <w:rsid w:val="00F85F59"/>
    <w:rsid w:val="00FA423A"/>
    <w:rsid w:val="00FB462E"/>
    <w:rsid w:val="00FB473C"/>
    <w:rsid w:val="00FC06FE"/>
    <w:rsid w:val="00FC109E"/>
    <w:rsid w:val="00FD0384"/>
    <w:rsid w:val="00FD2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space="0" w:sz="0" w:color="auto" w:val="none"/>
      <w:shd w:fill="auto" w:color="auto" w:val="clear"/>
    </w:rPr>
  </w:style>
  <w:style w:customStyle="true" w:styleId="VSVerzija" w:type="paragraph">
    <w:name w:val="VS_Verzija"/>
    <w:basedOn w:val="Normal"/>
    <w:rsid w:val="003477FB"/>
    <w:pPr>
      <w:jc w:val="both"/>
    </w:pPr>
  </w:style>
  <w:style w:customStyle="true" w:styleId="eSPISCCParagraphDefaultFont" w:type="character">
    <w:name w:val="eSPIS_CC_Paragraph Default Font"/>
    <w:basedOn w:val="Naglaeno"/>
    <w:rsid w:val="00D17723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17723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7723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7723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color="auto" w:space="0" w:sz="0" w:val="none"/>
      <w:shd w:color="auto" w:fill="auto" w:val="clear"/>
    </w:rPr>
  </w:style>
  <w:style w:customStyle="1" w:styleId="VSVerzija" w:type="paragraph">
    <w:name w:val="VS_Verzija"/>
    <w:basedOn w:val="Normal"/>
    <w:rsid w:val="003477FB"/>
    <w:pPr>
      <w:jc w:val="both"/>
    </w:pPr>
  </w:style>
  <w:style w:customStyle="1" w:styleId="eSPISCCParagraphDefaultFont" w:type="character">
    <w:name w:val="eSPIS_CC_Paragraph Default Font"/>
    <w:basedOn w:val="Naglaeno"/>
    <w:rsid w:val="00D17723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17723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7723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7723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2018.</izvorni_sadrzaj>
    <derivirana_varijabla naziv="DomainObject.DatumDonosenjaOdluke_1">21.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1608</izvorni_sadrzaj>
    <derivirana_varijabla naziv="DomainObject.Predmet.Broj_1">1608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St-1608/2018</izvorni_sadrzaj>
    <derivirana_varijabla naziv="DomainObject.Predmet.OznakaBroj_1">St-1608/2018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Stambena zadruga RADNIKA CHROMOS u likvidaciji</izvorni_sadrzaj>
    <derivirana_varijabla naziv="DomainObject.Predmet.ProtustrankaFormated_1">  Stambena zadruga RADNIKA CHROMOS u likvidaciji</derivirana_varijabla>
  </DomainObject.Predmet.ProtustrankaFormated>
  <DomainObject.Predmet.ProtustrankaFormatedOIB>
    <izvorni_sadrzaj>  Stambena zadruga RADNIKA CHROMOS u likvidaciji, OIB 53934563394</izvorni_sadrzaj>
    <derivirana_varijabla naziv="DomainObject.Predmet.ProtustrankaFormatedOIB_1">  Stambena zadruga RADNIKA CHROMOS u likvidaciji, OIB 53934563394</derivirana_varijabla>
  </DomainObject.Predmet.ProtustrankaFormatedOIB>
  <DomainObject.Predmet.ProtustrankaFormatedWithAdress>
    <izvorni_sadrzaj> Stambena zadruga RADNIKA CHROMOS u likvidaciji, Radnička cesta 43, 10000 Zagreb</izvorni_sadrzaj>
    <derivirana_varijabla naziv="DomainObject.Predmet.ProtustrankaFormatedWithAdress_1"> Stambena zadruga RADNIKA CHROMOS u likvidaciji, Radnička cesta 43, 10000 Zagreb</derivirana_varijabla>
  </DomainObject.Predmet.ProtustrankaFormatedWithAdress>
  <DomainObject.Predmet.ProtustrankaFormatedWithAdressOIB>
    <izvorni_sadrzaj> Stambena zadruga RADNIKA CHROMOS u likvidaciji, OIB 53934563394, Radnička cesta 43, 10000 Zagreb</izvorni_sadrzaj>
    <derivirana_varijabla naziv="DomainObject.Predmet.ProtustrankaFormatedWithAdressOIB_1"> Stambena zadruga RADNIKA CHROMOS u likvidaciji, OIB 53934563394, Radnička cesta 43, 10000 Zagreb</derivirana_varijabla>
  </DomainObject.Predmet.ProtustrankaFormatedWithAdressOIB>
  <DomainObject.Predmet.ProtustrankaWithAdress>
    <izvorni_sadrzaj>Stambena zadruga RADNIKA CHROMOS u likvidaciji Radnička cesta 43, 10000 Zagreb</izvorni_sadrzaj>
    <derivirana_varijabla naziv="DomainObject.Predmet.ProtustrankaWithAdress_1">Stambena zadruga RADNIKA CHROMOS u likvidaciji Radnička cesta 43, 10000 Zagreb</derivirana_varijabla>
  </DomainObject.Predmet.ProtustrankaWithAdress>
  <DomainObject.Predmet.ProtustrankaWithAdressOIB>
    <izvorni_sadrzaj>Stambena zadruga RADNIKA CHROMOS u likvidaciji, OIB 53934563394, Radnička cesta 43, 10000 Zagreb</izvorni_sadrzaj>
    <derivirana_varijabla naziv="DomainObject.Predmet.ProtustrankaWithAdressOIB_1">Stambena zadruga RADNIKA CHROMOS u likvidaciji, OIB 53934563394, Radnička cesta 43, 10000 Zagreb</derivirana_varijabla>
  </DomainObject.Predmet.ProtustrankaWithAdressOIB>
  <DomainObject.Predmet.ProtustrankaNazivFormated>
    <izvorni_sadrzaj>Stambena zadruga RADNIKA CHROMOS u likvidaciji</izvorni_sadrzaj>
    <derivirana_varijabla naziv="DomainObject.Predmet.ProtustrankaNazivFormated_1">Stambena zadruga RADNIKA CHROMOS u likvidaciji</derivirana_varijabla>
  </DomainObject.Predmet.ProtustrankaNazivFormated>
  <DomainObject.Predmet.ProtustrankaNazivFormatedOIB>
    <izvorni_sadrzaj>Stambena zadruga RADNIKA CHROMOS u likvidaciji, OIB 53934563394</izvorni_sadrzaj>
    <derivirana_varijabla naziv="DomainObject.Predmet.ProtustrankaNazivFormatedOIB_1">Stambena zadruga RADNIKA CHROMOS u likvidaciji, OIB 53934563394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Stambena zadruga RADNIKA CHROMOS u likvidaciji</item>
    </izvorni_sadrzaj>
    <derivirana_varijabla naziv="DomainObject.Predmet.ProtuStrankaListFormated_1">
      <item>Stambena zadruga RADNIKA CHROMOS u likvidaciji</item>
    </derivirana_varijabla>
  </DomainObject.Predmet.ProtuStrankaListFormated>
  <DomainObject.Predmet.ProtuStrankaListFormatedOIB>
    <izvorni_sadrzaj>
      <item>Stambena zadruga RADNIKA CHROMOS u likvidaciji, OIB 53934563394</item>
    </izvorni_sadrzaj>
    <derivirana_varijabla naziv="DomainObject.Predmet.ProtuStrankaListFormatedOIB_1">
      <item>Stambena zadruga RADNIKA CHROMOS u likvidaciji, OIB 53934563394</item>
    </derivirana_varijabla>
  </DomainObject.Predmet.ProtuStrankaListFormatedOIB>
  <DomainObject.Predmet.ProtuStrankaListFormatedWithAdress>
    <izvorni_sadrzaj>
      <item>Stambena zadruga RADNIKA CHROMOS u likvidaciji, Radnička cesta 43, 10000 Zagreb</item>
    </izvorni_sadrzaj>
    <derivirana_varijabla naziv="DomainObject.Predmet.ProtuStrankaListFormatedWithAdress_1">
      <item>Stambena zadruga RADNIKA CHROMOS u likvidaciji, Radnička cesta 43, 10000 Zagreb</item>
    </derivirana_varijabla>
  </DomainObject.Predmet.ProtuStrankaListFormatedWithAdress>
  <DomainObject.Predmet.ProtuStrankaListFormatedWithAdressOIB>
    <izvorni_sadrzaj>
      <item>Stambena zadruga RADNIKA CHROMOS u likvidaciji, OIB 53934563394, Radnička cesta 43, 10000 Zagreb</item>
    </izvorni_sadrzaj>
    <derivirana_varijabla naziv="DomainObject.Predmet.ProtuStrankaListFormatedWithAdressOIB_1">
      <item>Stambena zadruga RADNIKA CHROMOS u likvidaciji, OIB 53934563394, Radnička cesta 43, 10000 Zagreb</item>
    </derivirana_varijabla>
  </DomainObject.Predmet.ProtuStrankaListFormatedWithAdressOIB>
  <DomainObject.Predmet.ProtuStrankaListNazivFormated>
    <izvorni_sadrzaj>
      <item>Stambena zadruga RADNIKA CHROMOS u likvidaciji</item>
    </izvorni_sadrzaj>
    <derivirana_varijabla naziv="DomainObject.Predmet.ProtuStrankaListNazivFormated_1">
      <item>Stambena zadruga RADNIKA CHROMOS u likvidaciji</item>
    </derivirana_varijabla>
  </DomainObject.Predmet.ProtuStrankaListNazivFormated>
  <DomainObject.Predmet.ProtuStrankaListNazivFormatedOIB>
    <izvorni_sadrzaj>
      <item>Stambena zadruga RADNIKA CHROMOS u likvidaciji, OIB 53934563394</item>
    </izvorni_sadrzaj>
    <derivirana_varijabla naziv="DomainObject.Predmet.ProtuStrankaListNazivFormatedOIB_1">
      <item>Stambena zadruga RADNIKA CHROMOS u likvidaciji, OIB 53934563394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2018.</izvorni_sadrzaj>
    <derivirana_varijabla naziv="DomainObject.Datum_1">21.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Stambena zadruga RADNIKA CHROMOS u likvidaciji</izvorni_sadrzaj>
    <derivirana_varijabla naziv="DomainObject.Predmet.ProtustrankaIDrugi_1">Stambena zadruga RADNIKA CHROMOS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Stambena zadruga RADNIKA CHROMOS u likvidaciji, OIB 53934563394, Radnička cesta 43, 10000 Zagreb</izvorni_sadrzaj>
    <derivirana_varijabla naziv="DomainObject.Predmet.ProtustrankaIDrugiAdressOIB_1">Stambena zadruga RADNIKA CHROMOS u likvidaciji, OIB 53934563394, Radnička cesta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Stambena zadruga RADNIKA CHROMOS u likvidaciji</item>
      <item>FINA Regionalni centar Zagreb</item>
    </izvorni_sadrzaj>
    <derivirana_varijabla naziv="DomainObject.Predmet.SudioniciListNaziv_1">
      <item>Stambena zadruga RADNIKA CHROMOS u likvidaciji</item>
      <item>FINA Regionalni centar Zagreb</item>
    </derivirana_varijabla>
  </DomainObject.Predmet.SudioniciListNaziv>
  <DomainObject.Predmet.SudioniciListAdressOIB>
    <izvorni_sadrzaj>
      <item>Stambena zadruga RADNIKA CHROMOS u likvidaciji, OIB 53934563394, Radnička cesta 43,10000 Zagreb</item>
      <item>FINA Regionalni centar Zagreb, OIB 85821130368, Trg svibanjskih žrtava 1995. 1,10000 Zagreb</item>
    </izvorni_sadrzaj>
    <derivirana_varijabla naziv="DomainObject.Predmet.SudioniciListAdressOIB_1">
      <item>Stambena zadruga RADNIKA CHROMOS u likvidaciji, OIB 53934563394, Radnička cesta 43,10000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53934563394</item>
      <item>, OIB 85821130368</item>
    </izvorni_sadrzaj>
    <derivirana_varijabla naziv="DomainObject.Predmet.SudioniciListNazivOIB_1">
      <item>, OIB 53934563394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367</properties:Words>
  <properties:Characters>1998</properties:Characters>
  <properties:Lines>48</properties:Lines>
  <properties:Paragraphs>16</properties:Paragraphs>
  <properties:TotalTime>434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2018-12-21T08:41:00Z</cp:lastPrinted>
  <dcterms:modified xmlns:xsi="http://www.w3.org/2001/XMLSchema-instance" xsi:type="dcterms:W3CDTF">2018-12-21T08:42:00Z</dcterms:modified>
  <cp:revision>111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ZAGREB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