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a72d" w14:paraId="a9fa72d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6A0DF2">
        <w:rPr>
          <w:b/>
        </w:rPr>
        <w:t>221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494B66" w:rsidRPr="00494B66">
        <w:t>JAKŠA ŽITKO j.d.o.o. za prijevoz i trgovinu</w:t>
      </w:r>
      <w:r w:rsidR="00784A37">
        <w:t xml:space="preserve">, </w:t>
      </w:r>
      <w:r w:rsidR="00494B66">
        <w:t xml:space="preserve">Žućeca 9, Marinje Zemlje, 21480, </w:t>
      </w:r>
      <w:r w:rsidR="00F061F2" w:rsidRPr="00F061F2">
        <w:t>OIB:</w:t>
      </w:r>
      <w:r w:rsidR="00494B66" w:rsidRPr="00494B66">
        <w:t xml:space="preserve"> 70476509554</w:t>
      </w:r>
      <w:r w:rsidR="00784A37">
        <w:t xml:space="preserve">, </w:t>
      </w:r>
      <w:r w:rsidR="00F867CE" w:rsidRPr="00F061F2">
        <w:t xml:space="preserve">dana </w:t>
      </w:r>
      <w:r w:rsidR="00494B66">
        <w:t>17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94B66" w:rsidRPr="00494B66">
        <w:t>JAKŠA ŽITKO j.d.o.o. za prijevoz i trgovinu, Žućeca 9, Marinje Zemlje, 21480, OIB: 70476509554,</w:t>
      </w:r>
      <w:r w:rsidR="001E7893">
        <w:t xml:space="preserve"> </w:t>
      </w:r>
      <w:r w:rsidR="00494B66">
        <w:t>17</w:t>
      </w:r>
      <w:r w:rsidR="0019781D">
        <w:t xml:space="preserve">.siječnja 2019. </w:t>
      </w:r>
      <w:r w:rsidR="00494B66">
        <w:t>g u 14,0</w:t>
      </w:r>
      <w:r w:rsidR="00784A37">
        <w:t>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</w:t>
      </w:r>
      <w:r w:rsidR="00494B66">
        <w:t xml:space="preserve"> nad </w:t>
      </w:r>
      <w:r w:rsidR="00714900" w:rsidRPr="00F061F2">
        <w:t xml:space="preserve"> </w:t>
      </w:r>
      <w:r w:rsidR="00494B66" w:rsidRPr="00494B66">
        <w:t>JAKŠA ŽITKO j.d.o.o. za prijevoz i trgovinu, Žućeca 9, Marinje Zemlje, 21480, OIB: 70476509554</w:t>
      </w:r>
      <w:r w:rsidR="00494B66">
        <w:t xml:space="preserve">, </w:t>
      </w:r>
      <w:r w:rsidR="00784A37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6A0DF2">
        <w:t>533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30B31">
        <w:lastRenderedPageBreak/>
        <w:t>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494B66">
        <w:rPr>
          <w:b/>
        </w:rPr>
        <w:t>17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FE6" w:rsidP="00824DEA" w:rsidR="00473FE6">
      <w:r>
        <w:separator/>
      </w:r>
    </w:p>
  </w:endnote>
  <w:endnote w:id="0" w:type="continuationSeparator">
    <w:p w:rsidRDefault="00473FE6" w:rsidP="00824DEA" w:rsidR="00473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FE6" w:rsidP="00824DEA" w:rsidR="00473FE6">
      <w:r>
        <w:separator/>
      </w:r>
    </w:p>
  </w:footnote>
  <w:footnote w:id="0" w:type="continuationSeparator">
    <w:p w:rsidRDefault="00473FE6" w:rsidP="00824DEA" w:rsidR="00473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7A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6A0DF2">
          <w:t>221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1D7E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867A5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473FE6"/>
    <w:rsid w:val="00494B66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7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7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7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7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7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7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St-221/2019</izvorni_sadrzaj>
    <derivirana_varijabla naziv="DomainObject.Predmet.OznakaBroj_1">St-221/2019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JAKŠA ŽITKO j.d.o.o. za prijevoz i trgovinu</izvorni_sadrzaj>
    <derivirana_varijabla naziv="DomainObject.Predmet.ProtustrankaFormated_1">  JAKŠA ŽITKO j.d.o.o. za prijevoz i trgovinu</derivirana_varijabla>
  </DomainObject.Predmet.ProtustrankaFormated>
  <DomainObject.Predmet.ProtustrankaFormatedOIB>
    <izvorni_sadrzaj>  JAKŠA ŽITKO j.d.o.o. za prijevoz i trgovinu, OIB 70476509554</izvorni_sadrzaj>
    <derivirana_varijabla naziv="DomainObject.Predmet.ProtustrankaFormatedOIB_1">  JAKŠA ŽITKO j.d.o.o. za prijevoz i trgovinu, OIB 70476509554</derivirana_varijabla>
  </DomainObject.Predmet.ProtustrankaFormatedOIB>
  <DomainObject.Predmet.ProtustrankaFormatedWithAdress>
    <izvorni_sadrzaj> JAKŠA ŽITKO j.d.o.o. za prijevoz i trgovinu, Žužeca 9, 21480 Marinje Zemlje</izvorni_sadrzaj>
    <derivirana_varijabla naziv="DomainObject.Predmet.ProtustrankaFormatedWithAdress_1"> JAKŠA ŽITKO j.d.o.o. za prijevoz i trgovinu, Žužeca 9, 21480 Marinje Zemlje</derivirana_varijabla>
  </DomainObject.Predmet.ProtustrankaFormatedWithAdress>
  <DomainObject.Predmet.ProtustrankaFormatedWithAdressOIB>
    <izvorni_sadrzaj> JAKŠA ŽITKO j.d.o.o. za prijevoz i trgovinu, OIB 70476509554, Žužeca 9, 21480 Marinje Zemlje</izvorni_sadrzaj>
    <derivirana_varijabla naziv="DomainObject.Predmet.ProtustrankaFormatedWithAdressOIB_1"> JAKŠA ŽITKO j.d.o.o. za prijevoz i trgovinu, OIB 70476509554, Žužeca 9, 21480 Marinje Zemlje</derivirana_varijabla>
  </DomainObject.Predmet.ProtustrankaFormatedWithAdressOIB>
  <DomainObject.Predmet.ProtustrankaWithAdress>
    <izvorni_sadrzaj>JAKŠA ŽITKO j.d.o.o. za prijevoz i trgovinu Žužeca 9, 21480 Marinje Zemlje</izvorni_sadrzaj>
    <derivirana_varijabla naziv="DomainObject.Predmet.ProtustrankaWithAdress_1">JAKŠA ŽITKO j.d.o.o. za prijevoz i trgovinu Žužeca 9, 21480 Marinje Zemlje</derivirana_varijabla>
  </DomainObject.Predmet.ProtustrankaWithAdress>
  <DomainObject.Predmet.ProtustrankaWithAdressOIB>
    <izvorni_sadrzaj>JAKŠA ŽITKO j.d.o.o. za prijevoz i trgovinu, OIB 70476509554, Žužeca 9, 21480 Marinje Zemlje</izvorni_sadrzaj>
    <derivirana_varijabla naziv="DomainObject.Predmet.ProtustrankaWithAdressOIB_1">JAKŠA ŽITKO j.d.o.o. za prijevoz i trgovinu, OIB 70476509554, Žužeca 9, 21480 Marinje Zemlje</derivirana_varijabla>
  </DomainObject.Predmet.ProtustrankaWithAdressOIB>
  <DomainObject.Predmet.ProtustrankaNazivFormated>
    <izvorni_sadrzaj>JAKŠA ŽITKO j.d.o.o. za prijevoz i trgovinu</izvorni_sadrzaj>
    <derivirana_varijabla naziv="DomainObject.Predmet.ProtustrankaNazivFormated_1">JAKŠA ŽITKO j.d.o.o. za prijevoz i trgovinu</derivirana_varijabla>
  </DomainObject.Predmet.ProtustrankaNazivFormated>
  <DomainObject.Predmet.ProtustrankaNazivFormatedOIB>
    <izvorni_sadrzaj>JAKŠA ŽITKO j.d.o.o. za prijevoz i trgovinu, OIB 70476509554</izvorni_sadrzaj>
    <derivirana_varijabla naziv="DomainObject.Predmet.ProtustrankaNazivFormatedOIB_1">JAKŠA ŽITKO j.d.o.o. za prijevoz i trgovinu, OIB 70476509554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36383.62</izvorni_sadrzaj>
    <derivirana_varijabla naziv="DomainObject.Predmet.TrenutnaVrijednost_1">36383.62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JAKŠA ŽITKO j.d.o.o. za prijevoz i trgovinu</item>
    </izvorni_sadrzaj>
    <derivirana_varijabla naziv="DomainObject.Predmet.ProtuStrankaListFormated_1">
      <item>JAKŠA ŽITKO j.d.o.o. za prijevoz i trgovinu</item>
    </derivirana_varijabla>
  </DomainObject.Predmet.ProtuStrankaListFormated>
  <DomainObject.Predmet.ProtuStrankaListFormatedOIB>
    <izvorni_sadrzaj>
      <item>JAKŠA ŽITKO j.d.o.o. za prijevoz i trgovinu, OIB 70476509554</item>
    </izvorni_sadrzaj>
    <derivirana_varijabla naziv="DomainObject.Predmet.ProtuStrankaListFormatedOIB_1">
      <item>JAKŠA ŽITKO j.d.o.o. za prijevoz i trgovinu, OIB 70476509554</item>
    </derivirana_varijabla>
  </DomainObject.Predmet.ProtuStrankaListFormatedOIB>
  <DomainObject.Predmet.ProtuStrankaListFormatedWithAdress>
    <izvorni_sadrzaj>
      <item>JAKŠA ŽITKO j.d.o.o. za prijevoz i trgovinu, Žužeca 9, 21480 Marinje Zemlje</item>
    </izvorni_sadrzaj>
    <derivirana_varijabla naziv="DomainObject.Predmet.ProtuStrankaListFormatedWithAdress_1">
      <item>JAKŠA ŽITKO j.d.o.o. za prijevoz i trgovinu, Žužeca 9, 21480 Marinje Zemlje</item>
    </derivirana_varijabla>
  </DomainObject.Predmet.ProtuStrankaListFormatedWithAdress>
  <DomainObject.Predmet.ProtuStrankaListFormatedWithAdressOIB>
    <izvorni_sadrzaj>
      <item>JAKŠA ŽITKO j.d.o.o. za prijevoz i trgovinu, OIB 70476509554, Žužeca 9, 21480 Marinje Zemlje</item>
    </izvorni_sadrzaj>
    <derivirana_varijabla naziv="DomainObject.Predmet.ProtuStrankaListFormatedWithAdressOIB_1">
      <item>JAKŠA ŽITKO j.d.o.o. za prijevoz i trgovinu, OIB 70476509554, Žužeca 9, 21480 Marinje Zemlje</item>
    </derivirana_varijabla>
  </DomainObject.Predmet.ProtuStrankaListFormatedWithAdressOIB>
  <DomainObject.Predmet.ProtuStrankaListNazivFormated>
    <izvorni_sadrzaj>
      <item>JAKŠA ŽITKO j.d.o.o. za prijevoz i trgovinu</item>
    </izvorni_sadrzaj>
    <derivirana_varijabla naziv="DomainObject.Predmet.ProtuStrankaListNazivFormated_1">
      <item>JAKŠA ŽITKO j.d.o.o. za prijevoz i trgovinu</item>
    </derivirana_varijabla>
  </DomainObject.Predmet.ProtuStrankaListNazivFormated>
  <DomainObject.Predmet.ProtuStrankaListNazivFormatedOIB>
    <izvorni_sadrzaj>
      <item>JAKŠA ŽITKO j.d.o.o. za prijevoz i trgovinu, OIB 70476509554</item>
    </izvorni_sadrzaj>
    <derivirana_varijabla naziv="DomainObject.Predmet.ProtuStrankaListNazivFormatedOIB_1">
      <item>JAKŠA ŽITKO j.d.o.o. za prijevoz i trgovinu, OIB 70476509554</item>
    </derivirana_varijabla>
  </DomainObject.Predmet.ProtuStrankaListNazivFormatedOIB>
  <DomainObject.Predmet.OstaliListFormated>
    <izvorni_sadrzaj>
      <item>Jakša Žitko</item>
    </izvorni_sadrzaj>
    <derivirana_varijabla naziv="DomainObject.Predmet.OstaliListFormated_1">
      <item>Jakša Žitko</item>
    </derivirana_varijabla>
  </DomainObject.Predmet.OstaliListFormated>
  <DomainObject.Predmet.OstaliListFormatedOIB>
    <izvorni_sadrzaj>
      <item>Jakša Žitko, OIB 26327549287</item>
    </izvorni_sadrzaj>
    <derivirana_varijabla naziv="DomainObject.Predmet.OstaliListFormatedOIB_1">
      <item>Jakša Žitko, OIB 26327549287</item>
    </derivirana_varijabla>
  </DomainObject.Predmet.OstaliListFormatedOIB>
  <DomainObject.Predmet.OstaliListFormatedWithAdress>
    <izvorni_sadrzaj>
      <item>Jakša Žitko, Žužeca 0, 21480 Marinje Zemlje</item>
    </izvorni_sadrzaj>
    <derivirana_varijabla naziv="DomainObject.Predmet.OstaliListFormatedWithAdress_1">
      <item>Jakša Žitko, Žužeca 0, 21480 Marinje Zemlje</item>
    </derivirana_varijabla>
  </DomainObject.Predmet.OstaliListFormatedWithAdress>
  <DomainObject.Predmet.OstaliListFormatedWithAdressOIB>
    <izvorni_sadrzaj>
      <item>Jakša Žitko, OIB 26327549287, Žužeca 0, 21480 Marinje Zemlje</item>
    </izvorni_sadrzaj>
    <derivirana_varijabla naziv="DomainObject.Predmet.OstaliListFormatedWithAdressOIB_1">
      <item>Jakša Žitko, OIB 26327549287, Žužeca 0, 21480 Marinje Zemlje</item>
    </derivirana_varijabla>
  </DomainObject.Predmet.OstaliListFormatedWithAdressOIB>
  <DomainObject.Predmet.OstaliListNazivFormated>
    <izvorni_sadrzaj>
      <item>Jakša Žitko</item>
    </izvorni_sadrzaj>
    <derivirana_varijabla naziv="DomainObject.Predmet.OstaliListNazivFormated_1">
      <item>Jakša Žitko</item>
    </derivirana_varijabla>
  </DomainObject.Predmet.OstaliListNazivFormated>
  <DomainObject.Predmet.OstaliListNazivFormatedOIB>
    <izvorni_sadrzaj>
      <item>Jakša Žitko, OIB 26327549287</item>
    </izvorni_sadrzaj>
    <derivirana_varijabla naziv="DomainObject.Predmet.OstaliListNazivFormatedOIB_1">
      <item>Jakša Žitko, OIB 26327549287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JAKŠA ŽITKO j.d.o.o. za prijevoz i trgovinu</izvorni_sadrzaj>
    <derivirana_varijabla naziv="DomainObject.Predmet.ProtustrankaIDrugi_1">JAKŠA ŽITKO j.d.o.o.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JAKŠA ŽITKO j.d.o.o. za prijevoz i trgovinu, OIB 70476509554, Žužeca 9, 21480 Marinje Zemlje</izvorni_sadrzaj>
    <derivirana_varijabla naziv="DomainObject.Predmet.ProtustrankaIDrugiAdressOIB_1">JAKŠA ŽITKO j.d.o.o. za prijevoz i trgovinu, OIB 70476509554, Žužeca 9, 21480 Marinje Zemlje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JAKŠA ŽITKO j.d.o.o. za prijevoz i trgovinu</item>
      <item>FINANCIJSKA AGENCIJA, RC SPLIT</item>
      <item>Jakša Žitko</item>
    </izvorni_sadrzaj>
    <derivirana_varijabla naziv="DomainObject.Predmet.SudioniciListNaziv_1">
      <item>JAKŠA ŽITKO j.d.o.o. za prijevoz i trgovinu</item>
      <item>FINANCIJSKA AGENCIJA, RC SPLIT</item>
      <item>Jakša Žitko</item>
    </derivirana_varijabla>
  </DomainObject.Predmet.SudioniciListNaziv>
  <DomainObject.Predmet.SudioniciListAdressOIB>
    <izvorni_sadrzaj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izvorni_sadrzaj>
    <derivirana_varijabla naziv="DomainObject.Predmet.SudioniciListAdressOIB_1"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70476509554</item>
      <item>, OIB 85821130368</item>
      <item>, OIB 26327549287</item>
    </izvorni_sadrzaj>
    <derivirana_varijabla naziv="DomainObject.Predmet.SudioniciListNazivOIB_1">
      <item>, OIB 70476509554</item>
      <item>, OIB 85821130368</item>
      <item>, OIB 26327549287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3472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2019-01-17T12:53:00Z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2019-01-17T12:56:00Z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(St-221-19 - čl.132.SZ-otvaranje i zaključenje- jakša žitko.docx)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