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2e6d" w14:paraId="d6d2e6d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4B6F59">
        <w:t>94</w:t>
      </w:r>
      <w:r w:rsidR="00F00835">
        <w:t>/17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4B6F59" w:rsidRPr="00A776D1">
        <w:t>KUĆA HRVATSKIH PROIZVODA d.o.o., Zagreb, Savska Opatovina 36, OIB  91937423351</w:t>
      </w:r>
      <w:r w:rsidR="009E48BB">
        <w:rPr>
          <w:lang w:val="pt-BR"/>
        </w:rPr>
        <w:t xml:space="preserve">, </w:t>
      </w:r>
      <w:r w:rsidR="004B6F59">
        <w:t xml:space="preserve"> dana 9</w:t>
      </w:r>
      <w:r>
        <w:t xml:space="preserve">. </w:t>
      </w:r>
      <w:r w:rsidR="008E135C">
        <w:t>svibnja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>I. Pozivaju se osobe koje imaju pravni</w:t>
      </w:r>
      <w:r w:rsidR="004B6F59">
        <w:t xml:space="preserve"> interes za provedbom stečajnog</w:t>
      </w:r>
      <w:r>
        <w:t xml:space="preserve"> postupaka nad  dužnikom </w:t>
      </w:r>
      <w:r w:rsidR="004B6F59" w:rsidRPr="00A776D1">
        <w:t>KUĆA HRVATSKIH PROIZVODA d.o.o., Zagreb, Savska Opatovina 36, OIB  91937423351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</w:t>
      </w:r>
      <w:r w:rsidR="008E135C">
        <w:t>,</w:t>
      </w:r>
      <w:r>
        <w:t xml:space="preserve"> broj IBAN HR92239000113000004</w:t>
      </w:r>
      <w:r w:rsidR="009535DF">
        <w:t>60, model 00</w:t>
      </w:r>
      <w:r w:rsidR="00D707AE">
        <w:t xml:space="preserve">, poziv na broj </w:t>
      </w:r>
      <w:r w:rsidR="004B6F59">
        <w:t>94</w:t>
      </w:r>
      <w:r w:rsidR="008E135C">
        <w:t>17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4B6F59" w:rsidRPr="00A776D1">
        <w:t>KUĆA HRVATSKIH PROIZVODA d.o.o., Zagreb, Savska Opatovina 36, OIB  91937423351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</w:t>
      </w:r>
      <w:r w:rsidR="00F00835">
        <w:rPr>
          <w:rFonts w:cstheme="minorBidi" w:eastAsiaTheme="minorHAnsi"/>
          <w:lang w:eastAsia="en-US"/>
        </w:rPr>
        <w:t>,104/17</w:t>
      </w:r>
      <w:r>
        <w:rPr>
          <w:rFonts w:cstheme="minorBidi" w:eastAsiaTheme="minorHAnsi"/>
          <w:lang w:eastAsia="en-US"/>
        </w:rPr>
        <w:t>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F00835" w:rsidR="008E135C">
      <w:pPr>
        <w:ind w:firstLine="708"/>
        <w:jc w:val="both"/>
      </w:pPr>
      <w:r>
        <w:t>Sud je rješenjem St-</w:t>
      </w:r>
      <w:r w:rsidR="004B6F59">
        <w:t>94</w:t>
      </w:r>
      <w:r w:rsidR="0073068A">
        <w:t>/17 od 3</w:t>
      </w:r>
      <w:r>
        <w:t xml:space="preserve">. </w:t>
      </w:r>
      <w:r w:rsidR="008E135C">
        <w:t>travnja</w:t>
      </w:r>
      <w:r w:rsidR="007636BF">
        <w:t xml:space="preserve"> 2018</w:t>
      </w:r>
      <w:r>
        <w:t xml:space="preserve">.g.  pokrenuo prethodni postupak nad dužnikom, te odredio i održao ročište radi očitovanja o prijedlogu za otvaranje stečajnog postupka. </w:t>
      </w:r>
    </w:p>
    <w:p w:rsidRDefault="009E48BB" w:rsidP="00F00835" w:rsidR="009E48BB">
      <w:pPr>
        <w:ind w:firstLine="708"/>
        <w:jc w:val="both"/>
      </w:pPr>
      <w:r>
        <w:t>Podnositelj prijedloga je pisanim putem dostavi</w:t>
      </w:r>
      <w:r w:rsidR="0073068A">
        <w:t>o očitovanje za ročište (list 9</w:t>
      </w:r>
      <w:r>
        <w:t xml:space="preserve"> spisa) te je u cijelosti ostao kod navoda iz podnesenog prijedloga za otvaranje stečajnog postupka. </w:t>
      </w:r>
    </w:p>
    <w:p w:rsidRDefault="009E48BB" w:rsidP="00F00835" w:rsidR="007A26B6">
      <w:pPr>
        <w:jc w:val="both"/>
      </w:pPr>
      <w:r>
        <w:t xml:space="preserve">Zakonski zastupnik </w:t>
      </w:r>
      <w:r w:rsidR="00AA65C6">
        <w:t xml:space="preserve">dužnika </w:t>
      </w:r>
      <w:r w:rsidR="0073068A">
        <w:t>na ročište nije pristupio, niti za isto dostavio očitovanje sukladno čl.123. st. 2. SZ-a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73068A" w:rsidP="0073068A" w:rsidR="0073068A">
      <w:pPr>
        <w:ind w:firstLine="708"/>
        <w:jc w:val="both"/>
      </w:pPr>
      <w:r>
        <w:t xml:space="preserve">Izvršenim elektronskim pretraživanjem u e-nekretnine (list 13 spisa), a u odnosu na popis nekretnina ovog dužnika utvrđeno je da  isti u vlasništvu nema nikakve nekretnine. </w:t>
      </w:r>
    </w:p>
    <w:p w:rsidRDefault="0073068A" w:rsidP="007A26B6" w:rsidR="0073068A">
      <w:pPr>
        <w:rPr>
          <w:color w:val="FF0000"/>
        </w:rPr>
      </w:pPr>
    </w:p>
    <w:p w:rsidRDefault="0073068A" w:rsidP="007A26B6" w:rsidR="0073068A">
      <w:pPr>
        <w:rPr>
          <w:color w:val="FF0000"/>
        </w:rPr>
      </w:pPr>
    </w:p>
    <w:p w:rsidRDefault="009E48BB" w:rsidP="0073068A" w:rsidR="009E48BB">
      <w:pPr>
        <w:ind w:firstLine="708"/>
        <w:jc w:val="both"/>
      </w:pPr>
      <w:r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6517A5" w:rsidP="00AC775F" w:rsidR="00AC775F">
      <w:pPr>
        <w:jc w:val="center"/>
      </w:pPr>
      <w:r>
        <w:t>U Zagrebu, 9</w:t>
      </w:r>
      <w:r w:rsidR="002811D1">
        <w:t xml:space="preserve">. </w:t>
      </w:r>
      <w:r w:rsidR="008E135C">
        <w:t>svibnja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8C5042">
        <w:t>,v.r.</w:t>
      </w:r>
      <w:r>
        <w:t xml:space="preserve"> </w:t>
      </w:r>
    </w:p>
    <w:p w:rsidRDefault="00AC775F" w:rsidP="00AC775F" w:rsidR="00AC775F"/>
    <w:p w:rsidRDefault="00F00835" w:rsidP="00AC775F" w:rsidR="00F00835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</w:t>
      </w:r>
      <w:r w:rsidR="00F00835">
        <w:t>. Žalba se podnosi ovom sudu u 3</w:t>
      </w:r>
      <w:r>
        <w:t xml:space="preserve">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8C5042" w:rsidP="008C5042" w:rsidR="008C5042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C5042" w:rsidP="008C5042" w:rsidR="008C5042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042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73068A">
          <w:t>94</w:t>
        </w:r>
        <w:r w:rsidR="00F00835">
          <w:t>/17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278C7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237D"/>
    <w:rsid w:val="003855AC"/>
    <w:rsid w:val="00430DFC"/>
    <w:rsid w:val="00434720"/>
    <w:rsid w:val="00497B80"/>
    <w:rsid w:val="00497BA4"/>
    <w:rsid w:val="004B6F59"/>
    <w:rsid w:val="00537E48"/>
    <w:rsid w:val="005744C2"/>
    <w:rsid w:val="006517A5"/>
    <w:rsid w:val="006A5342"/>
    <w:rsid w:val="0073068A"/>
    <w:rsid w:val="007636BF"/>
    <w:rsid w:val="0077284A"/>
    <w:rsid w:val="007A26B6"/>
    <w:rsid w:val="007B0F43"/>
    <w:rsid w:val="007F25F3"/>
    <w:rsid w:val="00831CA2"/>
    <w:rsid w:val="00835B31"/>
    <w:rsid w:val="00886149"/>
    <w:rsid w:val="008C5042"/>
    <w:rsid w:val="008E135C"/>
    <w:rsid w:val="0092161E"/>
    <w:rsid w:val="009535DF"/>
    <w:rsid w:val="00987F81"/>
    <w:rsid w:val="009C730D"/>
    <w:rsid w:val="009E48BB"/>
    <w:rsid w:val="00A43A92"/>
    <w:rsid w:val="00A85130"/>
    <w:rsid w:val="00A96CDC"/>
    <w:rsid w:val="00AA65C6"/>
    <w:rsid w:val="00AC775F"/>
    <w:rsid w:val="00AF796B"/>
    <w:rsid w:val="00B229F0"/>
    <w:rsid w:val="00B52B98"/>
    <w:rsid w:val="00B7099D"/>
    <w:rsid w:val="00B86C69"/>
    <w:rsid w:val="00BE0424"/>
    <w:rsid w:val="00C03CEA"/>
    <w:rsid w:val="00C305AE"/>
    <w:rsid w:val="00C376B1"/>
    <w:rsid w:val="00C43B32"/>
    <w:rsid w:val="00C75F8C"/>
    <w:rsid w:val="00CE7E1C"/>
    <w:rsid w:val="00D707AE"/>
    <w:rsid w:val="00F00835"/>
    <w:rsid w:val="00F169F5"/>
    <w:rsid w:val="00F25C54"/>
    <w:rsid w:val="00F53493"/>
    <w:rsid w:val="00F70D3C"/>
    <w:rsid w:val="00FD7EA8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0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04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0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0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C5042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C5042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0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04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0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0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C5042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C5042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HRVATSKIH PROIZVODA d.o.o. zastupanog po punomoćniku Ana Marija Šipić</izvorni_sadrzaj>
    <derivirana_varijabla naziv="DomainObject.Predmet.ProtustrankaFormated_1">  KUĆA HRVATSKIH PROIZVODA d.o.o. zastupanog po punomoćniku Ana Marija Šipić</derivirana_varijabla>
  </DomainObject.Predmet.ProtustrankaFormated>
  <DomainObject.Predmet.ProtustrankaFormatedOIB>
    <izvorni_sadrzaj>  KUĆA HRVATSKIH PROIZVODA d.o.o., OIB 91937423351 zastupanog po punomoćniku Ana Marija Šipić</izvorni_sadrzaj>
    <derivirana_varijabla naziv="DomainObject.Predmet.ProtustrankaFormatedOIB_1">  KUĆA HRVATSKIH PROIZVODA d.o.o., OIB 91937423351 zastupanog po punomoćniku Ana Marija Šipić</derivirana_varijabla>
  </DomainObject.Predmet.ProtustrankaFormatedOIB>
  <DomainObject.Predmet.ProtustrankaFormatedWithAdress>
    <izvorni_sadrzaj> KUĆA HRVATSKIH PROIZVODA d.o.o., Savska Opatovina 36, 10000 Zagreb zastupanog po punomoćniku Ana Marija Šipić</izvorni_sadrzaj>
    <derivirana_varijabla naziv="DomainObject.Predmet.ProtustrankaFormatedWithAdress_1"> KUĆA HRVATSKIH PROIZVODA d.o.o., Savska Opatovina 36, 10000 Zagreb zastupanog po punomoćniku Ana Marija Šipić</derivirana_varijabla>
  </DomainObject.Predmet.ProtustrankaFormatedWithAdress>
  <DomainObject.Predmet.ProtustrankaFormatedWithAdressOIB>
    <izvorni_sadrzaj> KUĆA HRVATSKIH PROIZVODA d.o.o., OIB 91937423351, Savska Opatovina 36, 10000 Zagreb zastupanog po punomoćniku Ana Marija Šipić</izvorni_sadrzaj>
    <derivirana_varijabla naziv="DomainObject.Predmet.ProtustrankaFormatedWithAdressOIB_1"> KUĆA HRVATSKIH PROIZVODA d.o.o., OIB 91937423351, Savska Opatovina 36, 10000 Zagreb zastupanog po punomoćniku Ana Marija Šipić</derivirana_varijabla>
  </DomainObject.Predmet.ProtustrankaFormatedWithAdressOIB>
  <DomainObject.Predmet.ProtustrankaWithAdress>
    <izvorni_sadrzaj>KUĆA HRVATSKIH PROIZVODA d.o.o. Savska Opatovina 36, 10000 Zagreb</izvorni_sadrzaj>
    <derivirana_varijabla naziv="DomainObject.Predmet.ProtustrankaWithAdress_1">KUĆA HRVATSKIH PROIZVODA d.o.o. Savska Opatovina 36, 10000 Zagreb</derivirana_varijabla>
  </DomainObject.Predmet.ProtustrankaWithAdress>
  <DomainObject.Predmet.ProtustrankaWithAdressOIB>
    <izvorni_sadrzaj>KUĆA HRVATSKIH PROIZVODA d.o.o., OIB 91937423351, Savska Opatovina 36, 10000 Zagreb</izvorni_sadrzaj>
    <derivirana_varijabla naziv="DomainObject.Predmet.ProtustrankaWithAdressOIB_1">KUĆA HRVATSKIH PROIZVODA d.o.o., OIB 91937423351, Savska Opatovina 36, 10000 Zagreb</derivirana_varijabla>
  </DomainObject.Predmet.ProtustrankaWithAdressOIB>
  <DomainObject.Predmet.ProtustrankaNazivFormated>
    <izvorni_sadrzaj>KUĆA HRVATSKIH PROIZVODA d.o.o.</izvorni_sadrzaj>
    <derivirana_varijabla naziv="DomainObject.Predmet.ProtustrankaNazivFormated_1">KUĆA HRVATSKIH PROIZVODA d.o.o.</derivirana_varijabla>
  </DomainObject.Predmet.ProtustrankaNazivFormated>
  <DomainObject.Predmet.ProtustrankaNazivFormatedOIB>
    <izvorni_sadrzaj>KUĆA HRVATSKIH PROIZVODA d.o.o., OIB 91937423351</izvorni_sadrzaj>
    <derivirana_varijabla naziv="DomainObject.Predmet.ProtustrankaNazivFormatedOIB_1">KUĆA HRVATSKIH PROIZVODA d.o.o., OIB 91937423351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Marija Šipić</izvorni_sadrzaj>
    <derivirana_varijabla naziv="DomainObject.Predmet.StrankaFormated_1">  FINA Regionalni centar Zagreb; Ana Marija Šipić</derivirana_varijabla>
  </DomainObject.Predmet.StrankaFormated>
  <DomainObject.Predmet.StrankaFormatedOIB>
    <izvorni_sadrzaj>  FINA Regionalni centar Zagreb, OIB 85821130368; Ana Marija Šipić, OIB 25574137733</izvorni_sadrzaj>
    <derivirana_varijabla naziv="DomainObject.Predmet.StrankaFormatedOIB_1">  FINA Regionalni centar Zagreb, OIB 85821130368; Ana Marija Šipić, OIB 25574137733</derivirana_varijabla>
  </DomainObject.Predmet.StrankaFormatedOIB>
  <DomainObject.Predmet.StrankaFormatedWithAdress>
    <izvorni_sadrzaj> FINA Regionalni centar Zagreb, Trg svibanjskih žrtava 1995. br. 1, 10000 Zagreb; Ana Marija Šipić, Savska Opatovina 34, 10000 Zagreb</izvorni_sadrzaj>
    <derivirana_varijabla naziv="DomainObject.Predmet.StrankaFormatedWithAdress_1"> FINA Regionalni centar Zagreb, Trg svibanjskih žrtava 1995. br. 1, 10000 Zagreb; Ana Marija Šipić, Savska Opatovina 34, 10000 Zagreb</derivirana_varijabla>
  </DomainObject.Predmet.StrankaFormatedWithAdress>
  <DomainObject.Predmet.StrankaFormatedWithAdressOIB>
    <izvorni_sadrzaj> FINA Regionalni centar Zagreb, OIB 85821130368, Trg svibanjskih žrtava 1995. br. 1, 10000 Zagreb; Ana Marija Šipić, OIB 25574137733, Savska Opatovina 34, 10000 Zagreb</izvorni_sadrzaj>
    <derivirana_varijabla naziv="DomainObject.Predmet.StrankaFormatedWithAdressOIB_1"> FINA Regionalni centar Zagreb, OIB 85821130368, Trg svibanjskih žrtava 1995. br. 1, 10000 Zagreb; Ana Marija Šipić, OIB 25574137733, Savska Opatovina 34, 10000 Zagreb</derivirana_varijabla>
  </DomainObject.Predmet.StrankaFormatedWithAdressOIB>
  <DomainObject.Predmet.StrankaWithAdress>
    <izvorni_sadrzaj>FINA Regionalni centar Zagreb Trg svibanjskih žrtava 1995. br. 1,10000 Zagreb,Ana Marija Šipić Savska Opatovina 34,10000 Zagreb</izvorni_sadrzaj>
    <derivirana_varijabla naziv="DomainObject.Predmet.StrankaWithAdress_1">FINA Regionalni centar Zagreb Trg svibanjskih žrtava 1995. br. 1,10000 Zagreb,Ana Marija Šipić Savska Opatovina 34,10000 Zagreb</derivirana_varijabla>
  </DomainObject.Predmet.StrankaWithAdress>
  <DomainObject.Predmet.StrankaWithAdressOIB>
    <izvorni_sadrzaj>FINA Regionalni centar Zagreb, OIB 85821130368, Trg svibanjskih žrtava 1995. br. 1,10000 Zagreb,Ana Marija Šipić, OIB 25574137733, Savska Opatovina 34,10000 Zagreb</izvorni_sadrzaj>
    <derivirana_varijabla naziv="DomainObject.Predmet.StrankaWithAdressOIB_1">FINA Regionalni centar Zagreb, OIB 85821130368, Trg svibanjskih žrtava 1995. br. 1,10000 Zagreb,Ana Marija Šipić, OIB 25574137733, Savska Opatovina 34,10000 Zagreb</derivirana_varijabla>
  </DomainObject.Predmet.StrankaWithAdressOIB>
  <DomainObject.Predmet.StrankaNazivFormated>
    <izvorni_sadrzaj>FINA Regionalni centar Zagreb,Ana Marija Šipić</izvorni_sadrzaj>
    <derivirana_varijabla naziv="DomainObject.Predmet.StrankaNazivFormated_1">FINA Regionalni centar Zagreb,Ana Marija Šipić</derivirana_varijabla>
  </DomainObject.Predmet.StrankaNazivFormated>
  <DomainObject.Predmet.StrankaNazivFormatedOIB>
    <izvorni_sadrzaj>FINA Regionalni centar Zagreb, OIB 85821130368,Ana Marija Šipić, OIB 25574137733</izvorni_sadrzaj>
    <derivirana_varijabla naziv="DomainObject.Predmet.StrankaNazivFormatedOIB_1">FINA Regionalni centar Zagreb, OIB 85821130368,Ana Marija Šipić, OIB 25574137733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Ana Marija Šipić</item>
    </izvorni_sadrzaj>
    <derivirana_varijabla naziv="DomainObject.Predmet.StrankaListFormated_1">
      <item>FINA Regionalni centar Zagreb</item>
      <item>Ana Marija Šipić</item>
    </derivirana_varijabla>
  </DomainObject.Predmet.StrankaListFormated>
  <DomainObject.Predmet.StrankaListFormatedOIB>
    <izvorni_sadrzaj>
      <item>FINA Regionalni centar Zagreb, OIB 85821130368</item>
      <item>Ana Marija Šipić, OIB 25574137733</item>
    </izvorni_sadrzaj>
    <derivirana_varijabla naziv="DomainObject.Predmet.StrankaListFormatedOIB_1">
      <item>FINA Regionalni centar Zagreb, OIB 85821130368</item>
      <item>Ana Marija Šipić, OIB 25574137733</item>
    </derivirana_varijabla>
  </DomainObject.Predmet.StrankaListFormatedOIB>
  <DomainObject.Predmet.StrankaListFormatedWithAdress>
    <izvorni_sadrzaj>
      <item>FINA Regionalni centar Zagreb, Trg svibanjskih žrtava 1995. br. 1, 10000 Zagreb</item>
      <item>Ana Marija Šipić, Savska Opatovina 34, 10000 Zagreb</item>
    </izvorni_sadrzaj>
    <derivirana_varijabla naziv="DomainObject.Predmet.StrankaListFormatedWithAdress_1">
      <item>FINA Regionalni centar Zagreb, Trg svibanjskih žrtava 1995. br. 1, 10000 Zagreb</item>
      <item>Ana Marija Šipić, Savska Opatovina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Marija Šipić, OIB 25574137733, Savska Opatovina 34, 10000 Zagreb</item>
    </izvorni_sadrzaj>
    <derivirana_varijabla naziv="DomainObject.Predmet.StrankaListFormatedWithAdressOIB_1">
      <item>FINA Regionalni centar Zagreb, OIB 85821130368, Trg svibanjskih žrtava 1995. br. 1, 10000 Zagreb</item>
      <item>Ana Marija Šipić, OIB 25574137733, Savska Opatovina 34, 10000 Zagreb</item>
    </derivirana_varijabla>
  </DomainObject.Predmet.StrankaListFormatedWithAdressOIB>
  <DomainObject.Predmet.StrankaListNazivFormated>
    <izvorni_sadrzaj>
      <item>FINA Regionalni centar Zagreb</item>
      <item>Ana Marija Šipić</item>
    </izvorni_sadrzaj>
    <derivirana_varijabla naziv="DomainObject.Predmet.StrankaListNazivFormated_1">
      <item>FINA Regionalni centar Zagreb</item>
      <item>Ana Marija Šipić</item>
    </derivirana_varijabla>
  </DomainObject.Predmet.StrankaListNazivFormated>
  <DomainObject.Predmet.StrankaListNazivFormatedOIB>
    <izvorni_sadrzaj>
      <item>FINA Regionalni centar Zagreb, OIB 85821130368</item>
      <item>Ana Marija Šipić, OIB 25574137733</item>
    </izvorni_sadrzaj>
    <derivirana_varijabla naziv="DomainObject.Predmet.StrankaListNazivFormatedOIB_1">
      <item>FINA Regionalni centar Zagreb, OIB 85821130368</item>
      <item>Ana Marija Šipić, OIB 25574137733</item>
    </derivirana_varijabla>
  </DomainObject.Predmet.StrankaListNazivFormatedOIB>
  <DomainObject.Predmet.ProtuStrankaListFormated>
    <izvorni_sadrzaj>
      <item>KUĆA HRVATSKIH PROIZVODA d.o.o. zastupanog po punomoćniku Ana Marija Šipić</item>
    </izvorni_sadrzaj>
    <derivirana_varijabla naziv="DomainObject.Predmet.ProtuStrankaListFormated_1">
      <item>KUĆA HRVATSKIH PROIZVODA d.o.o. zastupanog po punomoćniku Ana Marija Šipić</item>
    </derivirana_varijabla>
  </DomainObject.Predmet.ProtuStrankaListFormated>
  <DomainObject.Predmet.ProtuStrankaListFormatedOIB>
    <izvorni_sadrzaj>
      <item>KUĆA HRVATSKIH PROIZVODA d.o.o., OIB 91937423351 zastupanog po punomoćniku Ana Marija Šipić</item>
    </izvorni_sadrzaj>
    <derivirana_varijabla naziv="DomainObject.Predmet.ProtuStrankaListFormatedOIB_1">
      <item>KUĆA HRVATSKIH PROIZVODA d.o.o., OIB 91937423351 zastupanog po punomoćniku Ana Marija Šipić</item>
    </derivirana_varijabla>
  </DomainObject.Predmet.ProtuStrankaListFormatedOIB>
  <DomainObject.Predmet.ProtuStrankaListFormatedWithAdress>
    <izvorni_sadrzaj>
      <item>KUĆA HRVATSKIH PROIZVODA d.o.o., Savska Opatovina 36, 10000 Zagreb zastupanog po punomoćniku Ana Marija Šipić</item>
    </izvorni_sadrzaj>
    <derivirana_varijabla naziv="DomainObject.Predmet.ProtuStrankaListFormatedWithAdress_1">
      <item>KUĆA HRVATSKIH PROIZVODA d.o.o., Savska Opatovina 36, 10000 Zagreb zastupanog po punomoćniku Ana Marija Šipić</item>
    </derivirana_varijabla>
  </DomainObject.Predmet.ProtuStrankaListFormatedWithAdress>
  <DomainObject.Predmet.ProtuStrankaListFormatedWithAdressOIB>
    <izvorni_sadrzaj>
      <item>KUĆA HRVATSKIH PROIZVODA d.o.o., OIB 91937423351, Savska Opatovina 36, 10000 Zagreb zastupanog po punomoćniku Ana Marija Šipić</item>
    </izvorni_sadrzaj>
    <derivirana_varijabla naziv="DomainObject.Predmet.ProtuStrankaListFormatedWithAdressOIB_1">
      <item>KUĆA HRVATSKIH PROIZVODA d.o.o., OIB 91937423351, Savska Opatovina 36, 10000 Zagreb zastupanog po punomoćniku Ana Marija Šipić</item>
    </derivirana_varijabla>
  </DomainObject.Predmet.ProtuStrankaListFormatedWithAdressOIB>
  <DomainObject.Predmet.ProtuStrankaListNazivFormated>
    <izvorni_sadrzaj>
      <item>KUĆA HRVATSKIH PROIZVODA d.o.o.</item>
    </izvorni_sadrzaj>
    <derivirana_varijabla naziv="DomainObject.Predmet.ProtuStrankaListNazivFormated_1">
      <item>KUĆA HRVATSKIH PROIZVODA d.o.o.</item>
    </derivirana_varijabla>
  </DomainObject.Predmet.ProtuStrankaListNazivFormated>
  <DomainObject.Predmet.ProtuStrankaListNazivFormatedOIB>
    <izvorni_sadrzaj>
      <item>KUĆA HRVATSKIH PROIZVODA d.o.o., OIB 91937423351</item>
    </izvorni_sadrzaj>
    <derivirana_varijabla naziv="DomainObject.Predmet.ProtuStrankaListNazivFormatedOIB_1">
      <item>KUĆA HRVATSKIH PROIZVODA d.o.o., OIB 91937423351</item>
    </derivirana_varijabla>
  </DomainObject.Predmet.ProtuStrankaListNazivFormatedOIB>
  <DomainObject.Predmet.OstaliListFormated>
    <izvorni_sadrzaj>
      <item>Ana Marija Šipić punomoćnik sudionika u postupku KUĆA HRVATSKIH PROIZVODA d.o.o.</item>
    </izvorni_sadrzaj>
    <derivirana_varijabla naziv="DomainObject.Predmet.OstaliListFormated_1">
      <item>Ana Marija Šipić punomoćnik sudionika u postupku KUĆA HRVATSKIH PROIZVODA d.o.o.</item>
    </derivirana_varijabla>
  </DomainObject.Predmet.OstaliListFormated>
  <DomainObject.Predmet.OstaliListFormatedOIB>
    <izvorni_sadrzaj>
      <item>Ana Marija Šipić, OIB 25574137733 punomoćnik sudionika u postupku KUĆA HRVATSKIH PROIZVODA d.o.o.</item>
    </izvorni_sadrzaj>
    <derivirana_varijabla naziv="DomainObject.Predmet.OstaliListFormatedOIB_1">
      <item>Ana Marija Šipić, OIB 25574137733 punomoćnik sudionika u postupku KUĆA HRVATSKIH PROIZVODA d.o.o.</item>
    </derivirana_varijabla>
  </DomainObject.Predmet.OstaliListFormatedOIB>
  <DomainObject.Predmet.OstaliListFormatedWithAdress>
    <izvorni_sadrzaj>
      <item>Ana Marija Šipić, Savska Opatovina 34, 10000 Zagreb punomoćnik sudionika u postupku KUĆA HRVATSKIH PROIZVODA d.o.o.</item>
    </izvorni_sadrzaj>
    <derivirana_varijabla naziv="DomainObject.Predmet.OstaliListFormatedWithAdress_1">
      <item>Ana Marija Šipić, Savska Opatovina 34, 10000 Zagreb punomoćnik sudionika u postupku KUĆA HRVATSKIH PROIZVODA d.o.o.</item>
    </derivirana_varijabla>
  </DomainObject.Predmet.OstaliListFormatedWithAdress>
  <DomainObject.Predmet.OstaliListFormatedWithAdressOIB>
    <izvorni_sadrzaj>
      <item>Ana Marija Šipić, OIB 25574137733, Savska Opatovina 34, 10000 Zagreb punomoćnik sudionika u postupku KUĆA HRVATSKIH PROIZVODA d.o.o.</item>
    </izvorni_sadrzaj>
    <derivirana_varijabla naziv="DomainObject.Predmet.OstaliListFormatedWithAdressOIB_1">
      <item>Ana Marija Šipić, OIB 25574137733, Savska Opatovina 34, 10000 Zagreb punomoćnik sudionika u postupku KUĆA HRVATSKIH PROIZVODA d.o.o.</item>
    </derivirana_varijabla>
  </DomainObject.Predmet.OstaliListFormatedWithAdressOIB>
  <DomainObject.Predmet.OstaliListNazivFormated>
    <izvorni_sadrzaj>
      <item>Ana Marija Šipić</item>
    </izvorni_sadrzaj>
    <derivirana_varijabla naziv="DomainObject.Predmet.OstaliListNazivFormated_1">
      <item>Ana Marija Šipić</item>
    </derivirana_varijabla>
  </DomainObject.Predmet.OstaliListNazivFormated>
  <DomainObject.Predmet.OstaliListNazivFormatedOIB>
    <izvorni_sadrzaj>
      <item>Ana Marija Šipić, OIB 25574137733</item>
    </izvorni_sadrzaj>
    <derivirana_varijabla naziv="DomainObject.Predmet.OstaliListNazivFormatedOIB_1">
      <item>Ana Marija Šipić, OIB 25574137733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KUĆA HRVATSKIH PROIZVODA d.o.o.</izvorni_sadrzaj>
    <derivirana_varijabla naziv="DomainObject.Predmet.ProtustrankaIDrugi_1">KUĆA HRVATSKIH PROIZVODA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KUĆA HRVATSKIH PROIZVODA d.o.o., OIB 91937423351, Savska Opatovina 36, 10000 Zagreb</izvorni_sadrzaj>
    <derivirana_varijabla naziv="DomainObject.Predmet.ProtustrankaIDrugiAdressOIB_1">KUĆA HRVATSKIH PROIZVODA d.o.o., OIB 91937423351,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HRVATSKIH PROIZVODA d.o.o.</item>
      <item>Ana Marija Šipić</item>
      <item>Ana Marija Šipić</item>
    </izvorni_sadrzaj>
    <derivirana_varijabla naziv="DomainObject.Predmet.SudioniciListNaziv_1">
      <item>FINA Regionalni centar Zagreb</item>
      <item>KUĆA HRVATSKIH PROIZVODA d.o.o.</item>
      <item>Ana Marija Šipić</item>
      <item>Ana Marija Šipić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KUĆA HRVATSKIH PROIZVODA d.o.o., OIB 91937423351, Savska Opatovina 36,10000 Zagreb</item>
      <item>Ana Marija Šipić, OIB 25574137733, Savska Opatovina 34,10000 Zagreb</item>
      <item>Ana Marija Šipić, OIB 25574137733, Savska Opatovina 34,10000 Zagreb</item>
    </izvorni_sadrzaj>
    <derivirana_varijabla naziv="DomainObject.Predmet.SudioniciListAdressOIB_1">
      <item>FINA Regionalni centar Zagreb, OIB 85821130368, Trg svibanjskih žrtava 1995. br. 1,10000 Zagreb</item>
      <item>KUĆA HRVATSKIH PROIZVODA d.o.o., OIB 91937423351, Savska Opatovina 36,10000 Zagreb</item>
      <item>Ana Marija Šipić, OIB 25574137733, Savska Opatovina 34,10000 Zagreb</item>
      <item>Ana Marija Šipić, OIB 25574137733, Savska Opatovina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91937423351</item>
      <item>, OIB 25574137733</item>
      <item>, OIB 25574137733</item>
    </izvorni_sadrzaj>
    <derivirana_varijabla naziv="DomainObject.Predmet.SudioniciListNazivOIB_1">
      <item>, OIB 85821130368</item>
      <item>, OIB 91937423351</item>
      <item>, OIB 25574137733</item>
      <item>, OIB 25574137733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3688</properties:Characters>
  <properties:Lines>90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2018-05-09T07:50:00Z</dcterms:created>
  <dc:creator>Monika Grbac</dc:creator>
  <cp:lastModifiedBy>Monika Grbac</cp:lastModifiedBy>
  <cp:lastPrinted>2018-04-18T12:07:00Z</cp:lastPrinted>
  <dcterms:modified xmlns:xsi="http://www.w3.org/2001/XMLSchema-instance" xsi:type="dcterms:W3CDTF">2018-05-09T07:53:00Z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