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cde7" w14:paraId="83dcde7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663853">
        <w:rPr>
          <w:sz w:val="24"/>
          <w:szCs w:val="24"/>
        </w:rPr>
        <w:t>4625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 xml:space="preserve">. Ivani </w:t>
      </w:r>
      <w:proofErr w:type="spellStart"/>
      <w:r w:rsidR="00834A88">
        <w:rPr>
          <w:sz w:val="24"/>
          <w:szCs w:val="24"/>
        </w:rPr>
        <w:t>Koštarić</w:t>
      </w:r>
      <w:proofErr w:type="spellEnd"/>
      <w:r w:rsidR="00834A88">
        <w:rPr>
          <w:sz w:val="24"/>
          <w:szCs w:val="24"/>
        </w:rPr>
        <w:t xml:space="preserve"> </w:t>
      </w:r>
      <w:proofErr w:type="spellStart"/>
      <w:r w:rsidR="00834A88">
        <w:rPr>
          <w:sz w:val="24"/>
          <w:szCs w:val="24"/>
        </w:rPr>
        <w:t>Fegeš</w:t>
      </w:r>
      <w:proofErr w:type="spellEnd"/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663853" w:rsidRPr="00663853">
        <w:rPr>
          <w:sz w:val="24"/>
          <w:szCs w:val="24"/>
          <w:lang w:val="pt-BR"/>
        </w:rPr>
        <w:t>TENIS CENTAR IVA MAJOLI d.o.o.</w:t>
      </w:r>
      <w:r w:rsidR="00E834ED">
        <w:rPr>
          <w:sz w:val="24"/>
          <w:szCs w:val="24"/>
          <w:lang w:val="pt-BR"/>
        </w:rPr>
        <w:t xml:space="preserve"> u stečaju</w:t>
      </w:r>
      <w:r w:rsidR="00663853" w:rsidRPr="00663853">
        <w:rPr>
          <w:sz w:val="24"/>
          <w:szCs w:val="24"/>
          <w:lang w:val="pt-BR"/>
        </w:rPr>
        <w:t>, Zagreb, Jurjevska 65a, OIB: 54504093416</w:t>
      </w:r>
      <w:r w:rsidR="00775FD2" w:rsidRPr="002A46D6">
        <w:rPr>
          <w:sz w:val="24"/>
          <w:szCs w:val="24"/>
        </w:rPr>
        <w:t xml:space="preserve">, </w:t>
      </w:r>
      <w:r w:rsidR="005560FD">
        <w:rPr>
          <w:sz w:val="24"/>
          <w:szCs w:val="24"/>
        </w:rPr>
        <w:t xml:space="preserve">6. ožujka </w:t>
      </w:r>
      <w:proofErr w:type="spellStart"/>
      <w:r w:rsidR="005560FD">
        <w:rPr>
          <w:sz w:val="24"/>
          <w:szCs w:val="24"/>
        </w:rPr>
        <w:t>2018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5560FD" w:rsidR="003F320D">
      <w:pPr>
        <w:ind w:firstLine="720"/>
        <w:jc w:val="both"/>
        <w:rPr>
          <w:sz w:val="24"/>
          <w:szCs w:val="24"/>
        </w:rPr>
      </w:pPr>
      <w:r w:rsidRPr="00321A2C">
        <w:rPr>
          <w:sz w:val="24"/>
          <w:szCs w:val="24"/>
        </w:rPr>
        <w:t>Nalaže se stečajno</w:t>
      </w:r>
      <w:r w:rsidR="00E560CF" w:rsidRPr="00321A2C">
        <w:rPr>
          <w:sz w:val="24"/>
          <w:szCs w:val="24"/>
        </w:rPr>
        <w:t>m</w:t>
      </w:r>
      <w:r w:rsidRPr="00321A2C">
        <w:rPr>
          <w:sz w:val="24"/>
          <w:szCs w:val="24"/>
        </w:rPr>
        <w:t xml:space="preserve"> upravitelj</w:t>
      </w:r>
      <w:r w:rsidR="00E560CF" w:rsidRPr="00321A2C">
        <w:rPr>
          <w:sz w:val="24"/>
          <w:szCs w:val="24"/>
        </w:rPr>
        <w:t>u</w:t>
      </w:r>
      <w:r w:rsidR="006B4804" w:rsidRPr="00321A2C">
        <w:rPr>
          <w:sz w:val="24"/>
          <w:szCs w:val="24"/>
        </w:rPr>
        <w:t xml:space="preserve"> </w:t>
      </w:r>
      <w:r w:rsidR="00E606DE" w:rsidRPr="00E606DE">
        <w:rPr>
          <w:sz w:val="24"/>
          <w:szCs w:val="24"/>
        </w:rPr>
        <w:t>Davor</w:t>
      </w:r>
      <w:r w:rsidR="00E606DE">
        <w:rPr>
          <w:sz w:val="24"/>
          <w:szCs w:val="24"/>
        </w:rPr>
        <w:t>u</w:t>
      </w:r>
      <w:r w:rsidR="00E606DE" w:rsidRPr="00E606DE">
        <w:rPr>
          <w:sz w:val="24"/>
          <w:szCs w:val="24"/>
        </w:rPr>
        <w:t xml:space="preserve"> Bišćan</w:t>
      </w:r>
      <w:r w:rsidR="00E606DE">
        <w:rPr>
          <w:sz w:val="24"/>
          <w:szCs w:val="24"/>
        </w:rPr>
        <w:t>u</w:t>
      </w:r>
      <w:r w:rsidR="00E606DE" w:rsidRPr="00E606DE">
        <w:rPr>
          <w:sz w:val="24"/>
          <w:szCs w:val="24"/>
        </w:rPr>
        <w:t xml:space="preserve">, Zagreb, </w:t>
      </w:r>
      <w:proofErr w:type="spellStart"/>
      <w:r w:rsidR="00E606DE" w:rsidRPr="00E606DE">
        <w:rPr>
          <w:sz w:val="24"/>
          <w:szCs w:val="24"/>
        </w:rPr>
        <w:t>Jurišićeva</w:t>
      </w:r>
      <w:proofErr w:type="spellEnd"/>
      <w:r w:rsidR="00E606DE" w:rsidRPr="00E606DE">
        <w:rPr>
          <w:sz w:val="24"/>
          <w:szCs w:val="24"/>
        </w:rPr>
        <w:t xml:space="preserve"> </w:t>
      </w:r>
      <w:proofErr w:type="spellStart"/>
      <w:r w:rsidR="00E606DE" w:rsidRPr="00E606DE">
        <w:rPr>
          <w:sz w:val="24"/>
          <w:szCs w:val="24"/>
        </w:rPr>
        <w:t>10</w:t>
      </w:r>
      <w:proofErr w:type="spellEnd"/>
      <w:r w:rsidR="00E606DE" w:rsidRPr="00E606DE">
        <w:rPr>
          <w:sz w:val="24"/>
          <w:szCs w:val="24"/>
        </w:rPr>
        <w:t xml:space="preserve">, </w:t>
      </w:r>
      <w:proofErr w:type="spellStart"/>
      <w:r w:rsidR="00E606DE" w:rsidRPr="00E606DE">
        <w:rPr>
          <w:sz w:val="24"/>
          <w:szCs w:val="24"/>
        </w:rPr>
        <w:t>OIB</w:t>
      </w:r>
      <w:proofErr w:type="spellEnd"/>
      <w:r w:rsidR="00E606DE" w:rsidRPr="00E606DE">
        <w:rPr>
          <w:sz w:val="24"/>
          <w:szCs w:val="24"/>
        </w:rPr>
        <w:t xml:space="preserve">: </w:t>
      </w:r>
      <w:proofErr w:type="spellStart"/>
      <w:r w:rsidR="00E606DE" w:rsidRPr="00E606DE">
        <w:rPr>
          <w:sz w:val="24"/>
          <w:szCs w:val="24"/>
        </w:rPr>
        <w:t>99116869296</w:t>
      </w:r>
      <w:proofErr w:type="spellEnd"/>
      <w:r w:rsidR="00E606DE">
        <w:rPr>
          <w:sz w:val="24"/>
          <w:szCs w:val="24"/>
        </w:rPr>
        <w:t xml:space="preserve">, </w:t>
      </w:r>
      <w:r w:rsidR="005560FD">
        <w:rPr>
          <w:sz w:val="24"/>
          <w:szCs w:val="24"/>
        </w:rPr>
        <w:t>u roku 3 dana očitovati na navode iz podneska vjero</w:t>
      </w:r>
      <w:r w:rsidR="00F1597A">
        <w:rPr>
          <w:sz w:val="24"/>
          <w:szCs w:val="24"/>
        </w:rPr>
        <w:t xml:space="preserve">vnika </w:t>
      </w:r>
      <w:proofErr w:type="spellStart"/>
      <w:r w:rsidR="00F1597A">
        <w:rPr>
          <w:sz w:val="24"/>
          <w:szCs w:val="24"/>
        </w:rPr>
        <w:t>KERMAS</w:t>
      </w:r>
      <w:proofErr w:type="spellEnd"/>
      <w:r w:rsidR="00F1597A">
        <w:rPr>
          <w:sz w:val="24"/>
          <w:szCs w:val="24"/>
        </w:rPr>
        <w:t xml:space="preserve"> ENERGIJA d.o.o., Za</w:t>
      </w:r>
      <w:r w:rsidR="005560FD">
        <w:rPr>
          <w:sz w:val="24"/>
          <w:szCs w:val="24"/>
        </w:rPr>
        <w:t xml:space="preserve">greb, </w:t>
      </w:r>
      <w:proofErr w:type="spellStart"/>
      <w:r w:rsidR="005560FD">
        <w:rPr>
          <w:sz w:val="24"/>
          <w:szCs w:val="24"/>
        </w:rPr>
        <w:t>Šeferova</w:t>
      </w:r>
      <w:proofErr w:type="spellEnd"/>
      <w:r w:rsidR="005560FD">
        <w:rPr>
          <w:sz w:val="24"/>
          <w:szCs w:val="24"/>
        </w:rPr>
        <w:t xml:space="preserve"> 6, </w:t>
      </w:r>
      <w:proofErr w:type="spellStart"/>
      <w:r w:rsidR="005560FD">
        <w:rPr>
          <w:sz w:val="24"/>
          <w:szCs w:val="24"/>
        </w:rPr>
        <w:t>OIB</w:t>
      </w:r>
      <w:proofErr w:type="spellEnd"/>
      <w:r w:rsidR="005560FD">
        <w:rPr>
          <w:sz w:val="24"/>
          <w:szCs w:val="24"/>
        </w:rPr>
        <w:t xml:space="preserve">: </w:t>
      </w:r>
      <w:proofErr w:type="spellStart"/>
      <w:r w:rsidR="00525925" w:rsidRPr="00525925">
        <w:rPr>
          <w:sz w:val="24"/>
          <w:szCs w:val="24"/>
        </w:rPr>
        <w:t>90910161636</w:t>
      </w:r>
      <w:proofErr w:type="spellEnd"/>
      <w:r w:rsidR="001344F9">
        <w:rPr>
          <w:sz w:val="24"/>
          <w:szCs w:val="24"/>
        </w:rPr>
        <w:t xml:space="preserve">, </w:t>
      </w:r>
      <w:r w:rsidR="00525925">
        <w:rPr>
          <w:sz w:val="24"/>
          <w:szCs w:val="24"/>
        </w:rPr>
        <w:t xml:space="preserve">iz kojeg u bitnome proizlazi kako je navedeni vjerovnik podnio pravovremenu prijavu tražbine i kao stečajni vjerovnik II. višeg isplatnog reda, ali nije uvršten u tablicu vjerovnika II. višeg isplatnog reda zbog čega traži ispravak tablice prijavljenih tražbina na način da se navedeni vjerovnik uvrsti u tablicu prijavljenih tražbina kao vjerovnik II. višeg isplatnog reda. 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525925">
        <w:rPr>
          <w:sz w:val="24"/>
          <w:szCs w:val="24"/>
        </w:rPr>
        <w:t xml:space="preserve">6. ožujka </w:t>
      </w:r>
      <w:proofErr w:type="spellStart"/>
      <w:r w:rsidR="00525925">
        <w:rPr>
          <w:sz w:val="24"/>
          <w:szCs w:val="24"/>
        </w:rPr>
        <w:t>2018</w:t>
      </w:r>
      <w:proofErr w:type="spellEnd"/>
      <w:r w:rsidR="00445BED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FA5D32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 xml:space="preserve">. Ivana </w:t>
      </w:r>
      <w:proofErr w:type="spellStart"/>
      <w:r>
        <w:t>Koštarić</w:t>
      </w:r>
      <w:proofErr w:type="spellEnd"/>
      <w:r>
        <w:t xml:space="preserve"> </w:t>
      </w:r>
      <w:proofErr w:type="spellStart"/>
      <w:r>
        <w:t>Fegeš</w:t>
      </w:r>
      <w:proofErr w:type="spellEnd"/>
      <w:r w:rsidR="00FA5D32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771B4C" w:rsidP="00CE4727" w:rsidR="00771B4C" w:rsidRPr="002A46D6">
      <w:pPr>
        <w:rPr>
          <w:sz w:val="24"/>
          <w:szCs w:val="24"/>
        </w:rPr>
      </w:pPr>
    </w:p>
    <w:p w:rsidRDefault="00FA5D32" w:rsidP="00C36E4E" w:rsidR="00A2036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FA5D32" w:rsidP="00C36E4E" w:rsidR="00FA5D32" w:rsidRPr="00A2036B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639DE" w:rsidP="00E23C79" w:rsidR="00B639DE" w:rsidRPr="002A46D6">
      <w:pPr>
        <w:jc w:val="both"/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8349A"/>
    <w:rsid w:val="00097E91"/>
    <w:rsid w:val="000F3FBC"/>
    <w:rsid w:val="00103F3D"/>
    <w:rsid w:val="0011094C"/>
    <w:rsid w:val="00114293"/>
    <w:rsid w:val="0012165E"/>
    <w:rsid w:val="00130EF6"/>
    <w:rsid w:val="001344F9"/>
    <w:rsid w:val="00146866"/>
    <w:rsid w:val="00166AE8"/>
    <w:rsid w:val="001A0815"/>
    <w:rsid w:val="001D2511"/>
    <w:rsid w:val="00216892"/>
    <w:rsid w:val="002325A9"/>
    <w:rsid w:val="00275900"/>
    <w:rsid w:val="002A46D6"/>
    <w:rsid w:val="002B13AE"/>
    <w:rsid w:val="002B5611"/>
    <w:rsid w:val="002C0E29"/>
    <w:rsid w:val="002D4611"/>
    <w:rsid w:val="00321A2C"/>
    <w:rsid w:val="0033459C"/>
    <w:rsid w:val="003619D6"/>
    <w:rsid w:val="003804D1"/>
    <w:rsid w:val="00382970"/>
    <w:rsid w:val="003E0B94"/>
    <w:rsid w:val="003F091E"/>
    <w:rsid w:val="003F320D"/>
    <w:rsid w:val="00445BED"/>
    <w:rsid w:val="0047675D"/>
    <w:rsid w:val="00494BF5"/>
    <w:rsid w:val="004C6A58"/>
    <w:rsid w:val="004E5469"/>
    <w:rsid w:val="004F022B"/>
    <w:rsid w:val="00516A2C"/>
    <w:rsid w:val="00525925"/>
    <w:rsid w:val="00547C09"/>
    <w:rsid w:val="005560FD"/>
    <w:rsid w:val="00564481"/>
    <w:rsid w:val="0057308E"/>
    <w:rsid w:val="005B5B68"/>
    <w:rsid w:val="00604901"/>
    <w:rsid w:val="0064089D"/>
    <w:rsid w:val="0065484C"/>
    <w:rsid w:val="00663853"/>
    <w:rsid w:val="006A03F6"/>
    <w:rsid w:val="006B4804"/>
    <w:rsid w:val="006F1EBD"/>
    <w:rsid w:val="006F5728"/>
    <w:rsid w:val="00712637"/>
    <w:rsid w:val="00720084"/>
    <w:rsid w:val="00770B84"/>
    <w:rsid w:val="00771B4C"/>
    <w:rsid w:val="00775FD2"/>
    <w:rsid w:val="007A6843"/>
    <w:rsid w:val="007B3F07"/>
    <w:rsid w:val="007F082E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11232"/>
    <w:rsid w:val="00A2036B"/>
    <w:rsid w:val="00A26A3D"/>
    <w:rsid w:val="00AA39EA"/>
    <w:rsid w:val="00B07CEE"/>
    <w:rsid w:val="00B639DE"/>
    <w:rsid w:val="00B63ADE"/>
    <w:rsid w:val="00BC1547"/>
    <w:rsid w:val="00BC5880"/>
    <w:rsid w:val="00C10154"/>
    <w:rsid w:val="00C17743"/>
    <w:rsid w:val="00C232EF"/>
    <w:rsid w:val="00C36E4E"/>
    <w:rsid w:val="00C40C56"/>
    <w:rsid w:val="00C64D2F"/>
    <w:rsid w:val="00CA1149"/>
    <w:rsid w:val="00CE4727"/>
    <w:rsid w:val="00CF7C02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34ED"/>
    <w:rsid w:val="00E8435A"/>
    <w:rsid w:val="00EB168B"/>
    <w:rsid w:val="00EC7FC5"/>
    <w:rsid w:val="00F073B1"/>
    <w:rsid w:val="00F1597A"/>
    <w:rsid w:val="00F53774"/>
    <w:rsid w:val="00F56166"/>
    <w:rsid w:val="00FA5D32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4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4E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4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4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4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4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4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4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St-4625/2016-29</izvorni_sadrzaj>
    <derivirana_varijabla naziv="DomainObject.Oznaka_1">St-4625/2016-29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4625</izvorni_sadrzaj>
    <derivirana_varijabla naziv="DomainObject.Predmet.Broj_1">4625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St-4625/2016</izvorni_sadrzaj>
    <derivirana_varijabla naziv="DomainObject.Predmet.OznakaBroj_1">St-4625/2016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CENTAR IVA MAJOLI d.o.o. zastupanog po punomoćniku VINKA NOBILO</izvorni_sadrzaj>
    <derivirana_varijabla naziv="DomainObject.Predmet.ProtustrankaFormated_1">  TENIS CENTAR IVA MAJOLI d.o.o. zastupanog po punomoćniku VINKA NOBILO</derivirana_varijabla>
  </DomainObject.Predmet.ProtustrankaFormated>
  <DomainObject.Predmet.ProtustrankaFormatedOIB>
    <izvorni_sadrzaj>  TENIS CENTAR IVA MAJOLI d.o.o., OIB 54504093416 zastupanog po punomoćniku VINKA NOBILO</izvorni_sadrzaj>
    <derivirana_varijabla naziv="DomainObject.Predmet.ProtustrankaFormatedOIB_1">  TENIS CENTAR IVA MAJOLI d.o.o., OIB 54504093416 zastupanog po punomoćniku VINKA NOBILO</derivirana_varijabla>
  </DomainObject.Predmet.ProtustrankaFormatedOIB>
  <DomainObject.Predmet.ProtustrankaFormatedWithAdress>
    <izvorni_sadrzaj> TENIS CENTAR IVA MAJOLI d.o.o., Jurjevska 65/a, 10000 Zagreb zastupanog po punomoćniku VINKA NOBILO</izvorni_sadrzaj>
    <derivirana_varijabla naziv="DomainObject.Predmet.ProtustrankaFormatedWithAdress_1"> TENIS CENTAR IVA MAJOLI d.o.o., Jurjevska 65/a, 10000 Zagreb zastupanog po punomoćniku VINKA NOBILO</derivirana_varijabla>
  </DomainObject.Predmet.ProtustrankaFormatedWithAdress>
  <DomainObject.Predmet.ProtustrankaFormatedWithAdressOIB>
    <izvorni_sadrzaj> TENIS CENTAR IVA MAJOLI d.o.o., OIB 54504093416, Jurjevska 65/a, 10000 Zagreb zastupanog po punomoćniku VINKA NOBILO</izvorni_sadrzaj>
    <derivirana_varijabla naziv="DomainObject.Predmet.ProtustrankaFormatedWithAdressOIB_1"> TENIS CENTAR IVA MAJOLI d.o.o., OIB 54504093416, Jurjevska 65/a, 10000 Zagreb zastupanog po punomoćniku VINKA NOBILO</derivirana_varijabla>
  </DomainObject.Predmet.ProtustrankaFormatedWithAdressOIB>
  <DomainObject.Predmet.ProtustrankaWithAdress>
    <izvorni_sadrzaj>TENIS CENTAR IVA MAJOLI d.o.o. Jurjevska 65/a, 10000 Zagreb</izvorni_sadrzaj>
    <derivirana_varijabla naziv="DomainObject.Predmet.ProtustrankaWithAdress_1">TENIS CENTAR IVA MAJOLI d.o.o. Jurjevska 65/a, 10000 Zagreb</derivirana_varijabla>
  </DomainObject.Predmet.ProtustrankaWithAdress>
  <DomainObject.Predmet.ProtustrankaWithAdressOIB>
    <izvorni_sadrzaj>TENIS CENTAR IVA MAJOLI d.o.o., OIB 54504093416, Jurjevska 65/a, 10000 Zagreb</izvorni_sadrzaj>
    <derivirana_varijabla naziv="DomainObject.Predmet.ProtustrankaWithAdressOIB_1">TENIS CENTAR IVA MAJOLI d.o.o., OIB 54504093416, Jurjevska 65/a, 10000 Zagreb</derivirana_varijabla>
  </DomainObject.Predmet.ProtustrankaWithAdressOIB>
  <DomainObject.Predmet.ProtustrankaNazivFormated>
    <izvorni_sadrzaj>TENIS CENTAR IVA MAJOLI d.o.o.</izvorni_sadrzaj>
    <derivirana_varijabla naziv="DomainObject.Predmet.ProtustrankaNazivFormated_1">TENIS CENTAR IVA MAJOLI d.o.o.</derivirana_varijabla>
  </DomainObject.Predmet.ProtustrankaNazivFormated>
  <DomainObject.Predmet.ProtustrankaNazivFormatedOIB>
    <izvorni_sadrzaj>TENIS CENTAR IVA MAJOLI d.o.o., OIB 54504093416</izvorni_sadrzaj>
    <derivirana_varijabla naziv="DomainObject.Predmet.ProtustrankaNazivFormatedOIB_1">TENIS CENTAR IVA MAJOLI d.o.o., OIB 54504093416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Vinka Prekupec zastupanog po punomoćniku Ivan Garac; TENIS CENTAR IVA MAJOLI d.o.o. za usluge</izvorni_sadrzaj>
    <derivirana_varijabla naziv="DomainObject.Predmet.StrankaFormated_1">  FINA Regionalni centar Zagreb; Vinka Prekupec zastupanog po punomoćniku Ivan Garac; TENIS CENTAR IVA MAJOLI d.o.o. za usluge</derivirana_varijabla>
  </DomainObject.Predmet.StrankaFormated>
  <DomainObject.Predmet.StrankaFormatedOIB>
    <izvorni_sadrzaj>  FINA Regionalni centar Zagreb, OIB 85821130368; Vinka Prekupec, OIB 14988343011 zastupanog po punomoćniku Ivan Garac; TENIS CENTAR IVA MAJOLI d.o.o. za usluge, OIB 54504093416</izvorni_sadrzaj>
    <derivirana_varijabla naziv="DomainObject.Predmet.StrankaFormatedOIB_1">  FINA Regionalni centar Zagreb, OIB 85821130368; Vinka Prekupec, OIB 14988343011 zastupanog po punomoćniku Ivan Garac; TENIS CENTAR IVA MAJOLI d.o.o. za usluge, OIB 54504093416</derivirana_varijabla>
  </DomainObject.Predmet.StrankaFormatedOIB>
  <DomainObject.Predmet.StrankaFormatedWithAdress>
    <izvorni_sadrzaj> FINA Regionalni centar Zagreb, Trg svibanjskih žrtava 1995. br. 1, 10000 Zagreb; Vinka Prekupec, Ksaverska Cesta 17, 10000 Zagreb zastupanog po punomoćniku Ivan Garac; TENIS CENTAR IVA MAJOLI d.o.o. za usluge, Jurjevska 65/a, 10000 Zagreb</izvorni_sadrzaj>
    <derivirana_varijabla naziv="DomainObject.Predmet.StrankaFormatedWithAdress_1"> FINA Regionalni centar Zagreb, Trg svibanjskih žrtava 1995. br. 1, 10000 Zagreb; Vinka Prekupec, Ksaverska Cesta 17, 10000 Zagreb zastupanog po punomoćniku Ivan Garac; TENIS CENTAR IVA MAJOLI d.o.o. za usluge, Jurjevska 65/a, 10000 Zagreb</derivirana_varijabla>
  </DomainObject.Predmet.StrankaFormatedWithAdress>
  <DomainObject.Predmet.StrankaFormatedWithAdressOIB>
    <izvorni_sadrzaj> FINA Regionalni centar Zagreb, OIB 85821130368, Trg svibanjskih žrtava 1995. br. 1, 10000 Zagreb; Vinka Prekupec, OIB 14988343011, Ksaverska Cesta 17, 10000 Zagreb zastupanog po punomoćniku Ivan Garac; TENIS CENTAR IVA MAJOLI d.o.o. za usluge, OIB 54504093416, Jurjevska 65/a, 10000 Zagreb</izvorni_sadrzaj>
    <derivirana_varijabla naziv="DomainObject.Predmet.StrankaFormatedWithAdressOIB_1"> FINA Regionalni centar Zagreb, OIB 85821130368, Trg svibanjskih žrtava 1995. br. 1, 10000 Zagreb; Vinka Prekupec, OIB 14988343011, Ksaverska Cesta 17, 10000 Zagreb zastupanog po punomoćniku Ivan Garac; TENIS CENTAR IVA MAJOLI d.o.o. za usluge, OIB 54504093416, Jurjevska 65/a, 10000 Zagreb</derivirana_varijabla>
  </DomainObject.Predmet.StrankaFormatedWithAdressOIB>
  <DomainObject.Predmet.StrankaWithAdress>
    <izvorni_sadrzaj>FINA Regionalni centar Zagreb Trg svibanjskih žrtava 1995. br. 1,10000 Zagreb,Vinka Prekupec Ksaverska Cesta 17,10000 Zagreb,TENIS CENTAR IVA MAJOLI d.o.o. za usluge Jurjevska 65/a,10000 Zagreb</izvorni_sadrzaj>
    <derivirana_varijabla naziv="DomainObject.Predmet.StrankaWithAdress_1">FINA Regionalni centar Zagreb Trg svibanjskih žrtava 1995. br. 1,10000 Zagreb,Vinka Prekupec Ksaverska Cesta 17,10000 Zagreb,TENIS CENTAR IVA MAJOLI d.o.o. za usluge Jurjevska 65/a,10000 Zagreb</derivirana_varijabla>
  </DomainObject.Predmet.StrankaWithAdress>
  <DomainObject.Predmet.StrankaWithAdressOIB>
    <izvorni_sadrzaj>FINA Regionalni centar Zagreb, OIB 85821130368, Trg svibanjskih žrtava 1995. br. 1,10000 Zagreb,Vinka Prekupec, OIB 14988343011, Ksaverska Cesta 17,10000 Zagreb,TENIS CENTAR IVA MAJOLI d.o.o. za usluge, OIB 54504093416, Jurjevska 65/a,10000 Zagreb</izvorni_sadrzaj>
    <derivirana_varijabla naziv="DomainObject.Predmet.StrankaWithAdressOIB_1">FINA Regionalni centar Zagreb, OIB 85821130368, Trg svibanjskih žrtava 1995. br. 1,10000 Zagreb,Vinka Prekupec, OIB 14988343011, Ksaverska Cesta 17,10000 Zagreb,TENIS CENTAR IVA MAJOLI d.o.o. za usluge, OIB 54504093416, Jurjevska 65/a,10000 Zagreb</derivirana_varijabla>
  </DomainObject.Predmet.StrankaWithAdressOIB>
  <DomainObject.Predmet.StrankaNazivFormated>
    <izvorni_sadrzaj>FINA Regionalni centar Zagreb,Vinka Prekupec,TENIS CENTAR IVA MAJOLI d.o.o. za usluge</izvorni_sadrzaj>
    <derivirana_varijabla naziv="DomainObject.Predmet.StrankaNazivFormated_1">FINA Regionalni centar Zagreb,Vinka Prekupec,TENIS CENTAR IVA MAJOLI d.o.o. za usluge</derivirana_varijabla>
  </DomainObject.Predmet.StrankaNazivFormated>
  <DomainObject.Predmet.StrankaNazivFormatedOIB>
    <izvorni_sadrzaj>FINA Regionalni centar Zagreb, OIB 85821130368,Vinka Prekupec, OIB 14988343011,TENIS CENTAR IVA MAJOLI d.o.o. za usluge, OIB 54504093416</izvorni_sadrzaj>
    <derivirana_varijabla naziv="DomainObject.Predmet.StrankaNazivFormatedOIB_1">FINA Regionalni centar Zagreb, OIB 85821130368,Vinka Prekupec, OIB 14988343011,TENIS CENTAR IVA MAJOLI d.o.o. za usluge, OIB 54504093416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Vinka Prekupec zastupanog po punomoćniku Ivan Garac</item>
      <item>TENIS CENTAR IVA MAJOLI d.o.o. za usluge</item>
    </izvorni_sadrzaj>
    <derivirana_varijabla naziv="DomainObject.Predmet.StrankaListFormated_1">
      <item>FINA Regionalni centar Zagreb</item>
      <item>Vinka Prekupec zastupanog po punomoćniku Ivan Garac</item>
      <item>TENIS CENTAR IVA MAJOLI d.o.o. za usluge</item>
    </derivirana_varijabla>
  </DomainObject.Predmet.StrankaListFormated>
  <DomainObject.Predmet.StrankaListFormatedOIB>
    <izvorni_sadrzaj>
      <item>FINA Regionalni centar Zagreb, OIB 85821130368</item>
      <item>Vinka Prekupec, OIB 14988343011 zastupanog po punomoćniku Ivan Garac</item>
      <item>TENIS CENTAR IVA MAJOLI d.o.o. za usluge, OIB 54504093416</item>
    </izvorni_sadrzaj>
    <derivirana_varijabla naziv="DomainObject.Predmet.StrankaListFormatedOIB_1">
      <item>FINA Regionalni centar Zagreb, OIB 85821130368</item>
      <item>Vinka Prekupec, OIB 14988343011 zastupanog po punomoćniku Ivan Garac</item>
      <item>TENIS CENTAR IVA MAJOLI d.o.o. za usluge, OIB 54504093416</item>
    </derivirana_varijabla>
  </DomainObject.Predmet.StrankaListFormatedOIB>
  <DomainObject.Predmet.StrankaListFormatedWithAdress>
    <izvorni_sadrzaj>
      <item>FINA Regionalni centar Zagreb, Trg svibanjskih žrtava 1995. br. 1, 10000 Zagreb</item>
      <item>Vinka Prekupec, Ksaverska Cesta 17, 10000 Zagreb zastupanog po punomoćniku Ivan Garac</item>
      <item>TENIS CENTAR IVA MAJOLI d.o.o. za usluge, Jurjevska 65/a, 10000 Zagreb</item>
    </izvorni_sadrzaj>
    <derivirana_varijabla naziv="DomainObject.Predmet.StrankaListFormatedWithAdress_1">
      <item>FINA Regionalni centar Zagreb, Trg svibanjskih žrtava 1995. br. 1, 10000 Zagreb</item>
      <item>Vinka Prekupec, Ksaverska Cesta 17, 10000 Zagreb zastupanog po punomoćniku Ivan Garac</item>
      <item>TENIS CENTAR IVA MAJOLI d.o.o. za usluge, Jurjevska 65/a,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Vinka Prekupec, OIB 14988343011, Ksaverska Cesta 17, 10000 Zagreb zastupanog po punomoćniku Ivan Garac</item>
      <item>TENIS CENTAR IVA MAJOLI d.o.o. za usluge, OIB 54504093416, Jurjevska 65/a, 10000 Zagreb</item>
    </izvorni_sadrzaj>
    <derivirana_varijabla naziv="DomainObject.Predmet.StrankaListFormatedWithAdressOIB_1">
      <item>FINA Regionalni centar Zagreb, OIB 85821130368, Trg svibanjskih žrtava 1995. br. 1, 10000 Zagreb</item>
      <item>Vinka Prekupec, OIB 14988343011, Ksaverska Cesta 17, 10000 Zagreb zastupanog po punomoćniku Ivan Garac</item>
      <item>TENIS CENTAR IVA MAJOLI d.o.o. za usluge, OIB 54504093416, Jurjevska 65/a, 10000 Zagreb</item>
    </derivirana_varijabla>
  </DomainObject.Predmet.StrankaListFormatedWithAdressOIB>
  <DomainObject.Predmet.StrankaListNazivFormated>
    <izvorni_sadrzaj>
      <item>FINA Regionalni centar Zagreb</item>
      <item>Vinka Prekupec</item>
      <item>TENIS CENTAR IVA MAJOLI d.o.o. za usluge</item>
    </izvorni_sadrzaj>
    <derivirana_varijabla naziv="DomainObject.Predmet.StrankaListNazivFormated_1">
      <item>FINA Regionalni centar Zagreb</item>
      <item>Vinka Prekupec</item>
      <item>TENIS CENTAR IVA MAJOLI d.o.o. za usluge</item>
    </derivirana_varijabla>
  </DomainObject.Predmet.StrankaListNazivFormated>
  <DomainObject.Predmet.StrankaListNazivFormatedOIB>
    <izvorni_sadrzaj>
      <item>FINA Regionalni centar Zagreb, OIB 85821130368</item>
      <item>Vinka Prekupec, OIB 14988343011</item>
      <item>TENIS CENTAR IVA MAJOLI d.o.o. za usluge, OIB 54504093416</item>
    </izvorni_sadrzaj>
    <derivirana_varijabla naziv="DomainObject.Predmet.StrankaListNazivFormatedOIB_1">
      <item>FINA Regionalni centar Zagreb, OIB 85821130368</item>
      <item>Vinka Prekupec, OIB 14988343011</item>
      <item>TENIS CENTAR IVA MAJOLI d.o.o. za usluge, OIB 54504093416</item>
    </derivirana_varijabla>
  </DomainObject.Predmet.StrankaListNazivFormatedOIB>
  <DomainObject.Predmet.ProtuStrankaListFormated>
    <izvorni_sadrzaj>
      <item>TENIS CENTAR IVA MAJOLI d.o.o. zastupanog po punomoćniku VINKA NOBILO</item>
    </izvorni_sadrzaj>
    <derivirana_varijabla naziv="DomainObject.Predmet.ProtuStrankaListFormated_1">
      <item>TENIS CENTAR IVA MAJOLI d.o.o. zastupanog po punomoćniku VINKA NOBILO</item>
    </derivirana_varijabla>
  </DomainObject.Predmet.ProtuStrankaListFormated>
  <DomainObject.Predmet.ProtuStrankaListFormatedOIB>
    <izvorni_sadrzaj>
      <item>TENIS CENTAR IVA MAJOLI d.o.o., OIB 54504093416 zastupanog po punomoćniku VINKA NOBILO</item>
    </izvorni_sadrzaj>
    <derivirana_varijabla naziv="DomainObject.Predmet.ProtuStrankaListFormatedOIB_1">
      <item>TENIS CENTAR IVA MAJOLI d.o.o., OIB 54504093416 zastupanog po punomoćniku VINKA NOBILO</item>
    </derivirana_varijabla>
  </DomainObject.Predmet.ProtuStrankaListFormatedOIB>
  <DomainObject.Predmet.ProtuStrankaListFormatedWithAdress>
    <izvorni_sadrzaj>
      <item>TENIS CENTAR IVA MAJOLI d.o.o., Jurjevska 65/a, 10000 Zagreb zastupanog po punomoćniku VINKA NOBILO</item>
    </izvorni_sadrzaj>
    <derivirana_varijabla naziv="DomainObject.Predmet.ProtuStrankaListFormatedWithAdress_1">
      <item>TENIS CENTAR IVA MAJOLI d.o.o., Jurjevska 65/a, 10000 Zagreb zastupanog po punomoćniku VINKA NOBILO</item>
    </derivirana_varijabla>
  </DomainObject.Predmet.ProtuStrankaListFormatedWithAdress>
  <DomainObject.Predmet.ProtuStrankaListFormatedWithAdressOIB>
    <izvorni_sadrzaj>
      <item>TENIS CENTAR IVA MAJOLI d.o.o., OIB 54504093416, Jurjevska 65/a, 10000 Zagreb zastupanog po punomoćniku VINKA NOBILO</item>
    </izvorni_sadrzaj>
    <derivirana_varijabla naziv="DomainObject.Predmet.ProtuStrankaListFormatedWithAdressOIB_1">
      <item>TENIS CENTAR IVA MAJOLI d.o.o., OIB 54504093416, Jurjevska 65/a, 10000 Zagreb zastupanog po punomoćniku VINKA NOBILO</item>
    </derivirana_varijabla>
  </DomainObject.Predmet.ProtuStrankaListFormatedWithAdressOIB>
  <DomainObject.Predmet.ProtuStrankaListNazivFormated>
    <izvorni_sadrzaj>
      <item>TENIS CENTAR IVA MAJOLI d.o.o.</item>
    </izvorni_sadrzaj>
    <derivirana_varijabla naziv="DomainObject.Predmet.ProtuStrankaListNazivFormated_1">
      <item>TENIS CENTAR IVA MAJOLI d.o.o.</item>
    </derivirana_varijabla>
  </DomainObject.Predmet.ProtuStrankaListNazivFormated>
  <DomainObject.Predmet.ProtuStrankaListNazivFormatedOIB>
    <izvorni_sadrzaj>
      <item>TENIS CENTAR IVA MAJOLI d.o.o., OIB 54504093416</item>
    </izvorni_sadrzaj>
    <derivirana_varijabla naziv="DomainObject.Predmet.ProtuStrankaListNazivFormatedOIB_1">
      <item>TENIS CENTAR IVA MAJOLI d.o.o., OIB 54504093416</item>
    </derivirana_varijabla>
  </DomainObject.Predmet.ProtuStrankaListNazivFormatedOIB>
  <DomainObject.Predmet.OstaliListFormated>
    <izvorni_sadrzaj>
      <item>Ivan Garac punomoćnik sudionika u postupku Vinka Prekupec</item>
      <item>VINKA NOBILO punomoćnik sudionika u postupku TENIS CENTAR IVA MAJOLI d.o.o.</item>
      <item>Addiko Bank dioničko društvo</item>
      <item>Drago Majoli</item>
      <item>Ivan Maloča</item>
    </izvorni_sadrzaj>
    <derivirana_varijabla naziv="DomainObject.Predmet.OstaliListFormated_1">
      <item>Ivan Garac punomoćnik sudionika u postupku Vinka Prekupec</item>
      <item>VINKA NOBILO punomoćnik sudionika u postupku TENIS CENTAR IVA MAJOLI d.o.o.</item>
      <item>Addiko Bank dioničko društvo</item>
      <item>Drago Majoli</item>
      <item>Ivan Maloča</item>
    </derivirana_varijabla>
  </DomainObject.Predmet.OstaliListFormated>
  <DomainObject.Predmet.OstaliListFormatedOIB>
    <izvorni_sadrzaj>
      <item>Ivan Garac punomoćnik sudionika u postupku Vinka Prekupec</item>
      <item>VINKA NOBILO punomoćnik sudionika u postupku TENIS CENTAR IVA MAJOLI d.o.o.</item>
      <item>Addiko Bank dioničko društvo, OIB 14036333877</item>
      <item>Drago Majoli, OIB 69759415512</item>
      <item>Ivan Maloča</item>
    </izvorni_sadrzaj>
    <derivirana_varijabla naziv="DomainObject.Predmet.OstaliListFormatedOIB_1">
      <item>Ivan Garac punomoćnik sudionika u postupku Vinka Prekupec</item>
      <item>VINKA NOBILO punomoćnik sudionika u postupku TENIS CENTAR IVA MAJOLI d.o.o.</item>
      <item>Addiko Bank dioničko društvo, OIB 14036333877</item>
      <item>Drago Majoli, OIB 69759415512</item>
      <item>Ivan Maloča</item>
    </derivirana_varijabla>
  </DomainObject.Predmet.OstaliListFormatedOIB>
  <DomainObject.Predmet.OstaliListFormatedWithAdress>
    <izvorni_sadrzaj>
      <item>Ivan Garac, Savska 26, 10000 Zagreb punomoćnik sudionika u postupku Vinka Prekupec</item>
      <item>VINKA NOBILO, Amruševa 7, 10000 Zagreb punomoćnik sudionika u postupku TENIS CENTAR IVA MAJOLI d.o.o.</item>
      <item>Addiko Bank dioničko društvo, Slavonska avenija 6, 10000 Zagreb</item>
      <item>Drago Majoli, Nikole Tesle 10, 10000 Zagreb</item>
      <item>Ivan Maloča, Trg svibanjskih žrtava 1995. 2, 10000 Zagreb</item>
    </izvorni_sadrzaj>
    <derivirana_varijabla naziv="DomainObject.Predmet.OstaliListFormatedWithAdress_1">
      <item>Ivan Garac, Savska 26, 10000 Zagreb punomoćnik sudionika u postupku Vinka Prekupec</item>
      <item>VINKA NOBILO, Amruševa 7, 10000 Zagreb punomoćnik sudionika u postupku TENIS CENTAR IVA MAJOLI d.o.o.</item>
      <item>Addiko Bank dioničko društvo, Slavonska avenija 6, 10000 Zagreb</item>
      <item>Drago Majoli, Nikole Tesle 10, 10000 Zagreb</item>
      <item>Ivan Maloča, Trg svibanjskih žrtava 1995. 2, 10000 Zagreb</item>
    </derivirana_varijabla>
  </DomainObject.Predmet.OstaliListFormatedWithAdress>
  <DomainObject.Predmet.OstaliListFormatedWithAdressOIB>
    <izvorni_sadrzaj>
      <item>Ivan Garac, Savska 26, 10000 Zagreb punomoćnik sudionika u postupku Vinka Prekupec</item>
      <item>VINKA NOBILO, Amruševa 7, 10000 Zagreb punomoćnik sudionika u postupku TENIS CENTAR IVA MAJOLI d.o.o.</item>
      <item>Addiko Bank dioničko društvo, OIB 14036333877, Slavonska avenija 6, 10000 Zagreb</item>
      <item>Drago Majoli, OIB 69759415512, Nikole Tesle 10, 10000 Zagreb</item>
      <item>Ivan Maloča, Trg svibanjskih žrtava 1995. 2, 10000 Zagreb</item>
    </izvorni_sadrzaj>
    <derivirana_varijabla naziv="DomainObject.Predmet.OstaliListFormatedWithAdressOIB_1">
      <item>Ivan Garac, Savska 26, 10000 Zagreb punomoćnik sudionika u postupku Vinka Prekupec</item>
      <item>VINKA NOBILO, Amruševa 7, 10000 Zagreb punomoćnik sudionika u postupku TENIS CENTAR IVA MAJOLI d.o.o.</item>
      <item>Addiko Bank dioničko društvo, OIB 14036333877, Slavonska avenija 6, 10000 Zagreb</item>
      <item>Drago Majoli, OIB 69759415512, Nikole Tesle 10, 10000 Zagreb</item>
      <item>Ivan Maloča, Trg svibanjskih žrtava 1995. 2, 10000 Zagreb</item>
    </derivirana_varijabla>
  </DomainObject.Predmet.OstaliListFormatedWithAdressOIB>
  <DomainObject.Predmet.OstaliListNazivFormated>
    <izvorni_sadrzaj>
      <item>Ivan Garac</item>
      <item>VINKA NOBILO</item>
      <item>Addiko Bank dioničko društvo</item>
      <item>Drago Majoli</item>
      <item>Ivan Maloča</item>
    </izvorni_sadrzaj>
    <derivirana_varijabla naziv="DomainObject.Predmet.OstaliListNazivFormated_1">
      <item>Ivan Garac</item>
      <item>VINKA NOBILO</item>
      <item>Addiko Bank dioničko društvo</item>
      <item>Drago Majoli</item>
      <item>Ivan Maloča</item>
    </derivirana_varijabla>
  </DomainObject.Predmet.OstaliListNazivFormated>
  <DomainObject.Predmet.OstaliListNazivFormatedOIB>
    <izvorni_sadrzaj>
      <item>Ivan Garac</item>
      <item>VINKA NOBILO</item>
      <item>Addiko Bank dioničko društvo, OIB 14036333877</item>
      <item>Drago Majoli, OIB 69759415512</item>
      <item>Ivan Maloča</item>
    </izvorni_sadrzaj>
    <derivirana_varijabla naziv="DomainObject.Predmet.OstaliListNazivFormatedOIB_1">
      <item>Ivan Garac</item>
      <item>VINKA NOBILO</item>
      <item>Addiko Bank dioničko društvo, OIB 14036333877</item>
      <item>Drago Majoli, OIB 69759415512</item>
      <item>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St-4625/2016-29</izvorni_sadrzaj>
    <derivirana_varijabla naziv="DomainObject.PoslovniBrojDokumenta_1">St-4625/2016-29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TENIS CENTAR IVA MAJOLI d.o.o.</izvorni_sadrzaj>
    <derivirana_varijabla naziv="DomainObject.Predmet.ProtustrankaIDrugi_1">TENIS CENTAR IVA MAJOLI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TENIS CENTAR IVA MAJOLI d.o.o., OIB 54504093416, Jurjevska 65/a, 10000 Zagreb</izvorni_sadrzaj>
    <derivirana_varijabla naziv="DomainObject.Predmet.ProtustrankaIDrugiAdressOIB_1">TENIS CENTAR IVA MAJOLI d.o.o., OIB 54504093416, Jurjevska 65/a,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 CENTAR IVA MAJOLI d.o.o.</item>
      <item>Vinka Prekupec</item>
      <item>Ivan Garac</item>
      <item>TENIS CENTAR IVA MAJOLI d.o.o. za usluge</item>
      <item>VINKA NOBILO</item>
      <item>Addiko Bank dioničko društvo</item>
      <item>Drago Majoli</item>
      <item>Ivan Maloča</item>
    </izvorni_sadrzaj>
    <derivirana_varijabla naziv="DomainObject.Predmet.SudioniciListNaziv_1">
      <item>FINA Regionalni centar Zagreb</item>
      <item>TENIS CENTAR IVA MAJOLI d.o.o.</item>
      <item>Vinka Prekupec</item>
      <item>Ivan Garac</item>
      <item>TENIS CENTAR IVA MAJOLI d.o.o. za usluge</item>
      <item>VINKA NOBILO</item>
      <item>Addiko Bank dioničko društvo</item>
      <item>Drago Majoli</item>
      <item>Ivan Maloča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TENIS CENTAR IVA MAJOLI d.o.o., OIB 54504093416, Jurjevska 65/a,10000 Zagreb</item>
      <item>Vinka Prekupec, OIB 14988343011, Ksaverska Cesta 17,10000 Zagreb</item>
      <item>Ivan Garac, Savska 26,10000 Zagreb</item>
      <item>TENIS CENTAR IVA MAJOLI d.o.o. za usluge, OIB 54504093416, Jurjevska 65/a,10000 Zagreb</item>
      <item>VINKA NOBILO, Amruševa 7,10000 Zagreb</item>
      <item>Addiko Bank dioničko društvo, OIB 14036333877, Slavonska avenija 6,10000 Zagreb</item>
      <item>Drago Majoli, OIB 69759415512, Nikole Tesle 10,10000 Zagreb</item>
      <item>Ivan Maloča, Trg svibanjskih žrtava 1995. 2,10000 Zagreb</item>
    </izvorni_sadrzaj>
    <derivirana_varijabla naziv="DomainObject.Predmet.SudioniciListAdressOIB_1">
      <item>FINA Regionalni centar Zagreb, OIB 85821130368, Trg svibanjskih žrtava 1995. br. 1,10000 Zagreb</item>
      <item>TENIS CENTAR IVA MAJOLI d.o.o., OIB 54504093416, Jurjevska 65/a,10000 Zagreb</item>
      <item>Vinka Prekupec, OIB 14988343011, Ksaverska Cesta 17,10000 Zagreb</item>
      <item>Ivan Garac, Savska 26,10000 Zagreb</item>
      <item>TENIS CENTAR IVA MAJOLI d.o.o. za usluge, OIB 54504093416, Jurjevska 65/a,10000 Zagreb</item>
      <item>VINKA NOBILO, Amruševa 7,10000 Zagreb</item>
      <item>Addiko Bank dioničko društvo, OIB 14036333877, Slavonska avenija 6,10000 Zagreb</item>
      <item>Drago Majoli, OIB 69759415512, Nikole Tesle 10,10000 Zagreb</item>
      <item>Ivan Maloča, Trg svibanjskih žrtava 1995.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54504093416</item>
      <item>, OIB 14988343011</item>
      <item>, OIB null</item>
      <item>, OIB 54504093416</item>
      <item>, OIB null</item>
      <item>, OIB 14036333877</item>
      <item>, OIB 69759415512</item>
      <item>, OIB null</item>
    </izvorni_sadrzaj>
    <derivirana_varijabla naziv="DomainObject.Predmet.SudioniciListNazivOIB_1">
      <item>, OIB 85821130368</item>
      <item>, OIB 54504093416</item>
      <item>, OIB 14988343011</item>
      <item>, OIB null</item>
      <item>, OIB 54504093416</item>
      <item>, OIB null</item>
      <item>, OIB 14036333877</item>
      <item>, OIB 69759415512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977</properties:Characters>
  <properties:Lines>39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2018-03-06T12:20:00Z</dcterms:created>
  <dc:creator>nmarkovic</dc:creator>
  <cp:lastModifiedBy>Natalija Perković</cp:lastModifiedBy>
  <cp:lastPrinted>2018-03-06T13:02:00Z</cp:lastPrinted>
  <dcterms:modified xmlns:xsi="http://www.w3.org/2001/XMLSchema-instance" xsi:type="dcterms:W3CDTF">2018-03-06T13:02:00Z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St-4625/2016-29 / Odluka - Zaključak (zaključak_STEČAJNI_UPRAVITELJ_OČITOVANJE_NA_PODNESAK.docx)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