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964e" w14:paraId="7cc964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6E1EF5">
        <w:t>7872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E1EF5">
        <w:t>7872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F0FDA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F0FDA">
        <w:t xml:space="preserve">PE-ŽA d.o.o., Samobor, Milana Langa 85, MBS: </w:t>
      </w:r>
      <w:r w:rsidR="002F0FDA" w:rsidRPr="003F7C4B">
        <w:t>080324907</w:t>
      </w:r>
      <w:r w:rsidR="002F0FDA">
        <w:t xml:space="preserve">, OIB: </w:t>
      </w:r>
      <w:r w:rsidR="002F0FDA" w:rsidRPr="003F7C4B">
        <w:t>62094692826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2F0FDA" w:rsidP="00E549DC" w:rsidR="00AC4528">
      <w:pPr>
        <w:pStyle w:val="Odlomakpopisa"/>
        <w:ind w:left="1428"/>
      </w:pPr>
      <w:r>
        <w:t>106.433,61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0FDA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2537E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5F7D36"/>
    <w:rsid w:val="006125AC"/>
    <w:rsid w:val="00617E38"/>
    <w:rsid w:val="00627F6A"/>
    <w:rsid w:val="0063099C"/>
    <w:rsid w:val="00635480"/>
    <w:rsid w:val="006405A5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6E1EF5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01DA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AF7C08"/>
    <w:rsid w:val="00B04679"/>
    <w:rsid w:val="00B33223"/>
    <w:rsid w:val="00B34058"/>
    <w:rsid w:val="00B37885"/>
    <w:rsid w:val="00B40A8A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28CB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7872</izvorni_sadrzaj>
    <derivirana_varijabla naziv="DomainObject.Predmet.Broj_1">7872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St-7872/2015</izvorni_sadrzaj>
    <derivirana_varijabla naziv="DomainObject.Predmet.OznakaBroj_1">St-7872/2015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PE-ŽA  d.o.o.</izvorni_sadrzaj>
    <derivirana_varijabla naziv="DomainObject.Predmet.ProtustrankaFormated_1">  PE-ŽA  d.o.o.</derivirana_varijabla>
  </DomainObject.Predmet.ProtustrankaFormated>
  <DomainObject.Predmet.ProtustrankaFormatedOIB>
    <izvorni_sadrzaj>  PE-ŽA  d.o.o., OIB 62094692826</izvorni_sadrzaj>
    <derivirana_varijabla naziv="DomainObject.Predmet.ProtustrankaFormatedOIB_1">  PE-ŽA  d.o.o., OIB 62094692826</derivirana_varijabla>
  </DomainObject.Predmet.ProtustrankaFormatedOIB>
  <DomainObject.Predmet.ProtustrankaFormatedWithAdress>
    <izvorni_sadrzaj> PE-ŽA  d.o.o., Milana Langa 85, 10430 Samobor</izvorni_sadrzaj>
    <derivirana_varijabla naziv="DomainObject.Predmet.ProtustrankaFormatedWithAdress_1"> PE-ŽA  d.o.o., Milana Langa 85, 10430 Samobor</derivirana_varijabla>
  </DomainObject.Predmet.ProtustrankaFormatedWithAdress>
  <DomainObject.Predmet.ProtustrankaFormatedWithAdressOIB>
    <izvorni_sadrzaj> PE-ŽA  d.o.o., OIB 62094692826, Milana Langa 85, 10430 Samobor</izvorni_sadrzaj>
    <derivirana_varijabla naziv="DomainObject.Predmet.ProtustrankaFormatedWithAdressOIB_1"> PE-ŽA  d.o.o., OIB 62094692826, Milana Langa 85, 10430 Samobor</derivirana_varijabla>
  </DomainObject.Predmet.ProtustrankaFormatedWithAdressOIB>
  <DomainObject.Predmet.ProtustrankaWithAdress>
    <izvorni_sadrzaj>PE-ŽA  d.o.o. Milana Langa 85, 10430 Samobor</izvorni_sadrzaj>
    <derivirana_varijabla naziv="DomainObject.Predmet.ProtustrankaWithAdress_1">PE-ŽA  d.o.o. Milana Langa 85, 10430 Samobor</derivirana_varijabla>
  </DomainObject.Predmet.ProtustrankaWithAdress>
  <DomainObject.Predmet.ProtustrankaWithAdressOIB>
    <izvorni_sadrzaj>PE-ŽA  d.o.o., OIB 62094692826, Milana Langa 85, 10430 Samobor</izvorni_sadrzaj>
    <derivirana_varijabla naziv="DomainObject.Predmet.ProtustrankaWithAdressOIB_1">PE-ŽA  d.o.o., OIB 62094692826, Milana Langa 85, 10430 Samobor</derivirana_varijabla>
  </DomainObject.Predmet.ProtustrankaWithAdressOIB>
  <DomainObject.Predmet.ProtustrankaNazivFormated>
    <izvorni_sadrzaj>PE-ŽA  d.o.o.</izvorni_sadrzaj>
    <derivirana_varijabla naziv="DomainObject.Predmet.ProtustrankaNazivFormated_1">PE-ŽA  d.o.o.</derivirana_varijabla>
  </DomainObject.Predmet.ProtustrankaNazivFormated>
  <DomainObject.Predmet.ProtustrankaNazivFormatedOIB>
    <izvorni_sadrzaj>PE-ŽA  d.o.o., OIB 62094692826</izvorni_sadrzaj>
    <derivirana_varijabla naziv="DomainObject.Predmet.ProtustrankaNazivFormatedOIB_1">PE-ŽA  d.o.o., OIB 62094692826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PE-ŽA  d.o.o.</item>
    </izvorni_sadrzaj>
    <derivirana_varijabla naziv="DomainObject.Predmet.ProtuStrankaListFormated_1">
      <item>PE-ŽA  d.o.o.</item>
    </derivirana_varijabla>
  </DomainObject.Predmet.ProtuStrankaListFormated>
  <DomainObject.Predmet.ProtuStrankaListFormatedOIB>
    <izvorni_sadrzaj>
      <item>PE-ŽA  d.o.o., OIB 62094692826</item>
    </izvorni_sadrzaj>
    <derivirana_varijabla naziv="DomainObject.Predmet.ProtuStrankaListFormatedOIB_1">
      <item>PE-ŽA  d.o.o., OIB 62094692826</item>
    </derivirana_varijabla>
  </DomainObject.Predmet.ProtuStrankaListFormatedOIB>
  <DomainObject.Predmet.ProtuStrankaListFormatedWithAdress>
    <izvorni_sadrzaj>
      <item>PE-ŽA  d.o.o., Milana Langa 85, 10430 Samobor</item>
    </izvorni_sadrzaj>
    <derivirana_varijabla naziv="DomainObject.Predmet.ProtuStrankaListFormatedWithAdress_1">
      <item>PE-ŽA  d.o.o., Milana Langa 85, 10430 Samobor</item>
    </derivirana_varijabla>
  </DomainObject.Predmet.ProtuStrankaListFormatedWithAdress>
  <DomainObject.Predmet.ProtuStrankaListFormatedWithAdressOIB>
    <izvorni_sadrzaj>
      <item>PE-ŽA  d.o.o., OIB 62094692826, Milana Langa 85, 10430 Samobor</item>
    </izvorni_sadrzaj>
    <derivirana_varijabla naziv="DomainObject.Predmet.ProtuStrankaListFormatedWithAdressOIB_1">
      <item>PE-ŽA  d.o.o., OIB 62094692826, Milana Langa 85, 10430 Samobor</item>
    </derivirana_varijabla>
  </DomainObject.Predmet.ProtuStrankaListFormatedWithAdressOIB>
  <DomainObject.Predmet.ProtuStrankaListNazivFormated>
    <izvorni_sadrzaj>
      <item>PE-ŽA  d.o.o.</item>
    </izvorni_sadrzaj>
    <derivirana_varijabla naziv="DomainObject.Predmet.ProtuStrankaListNazivFormated_1">
      <item>PE-ŽA  d.o.o.</item>
    </derivirana_varijabla>
  </DomainObject.Predmet.ProtuStrankaListNazivFormated>
  <DomainObject.Predmet.ProtuStrankaListNazivFormatedOIB>
    <izvorni_sadrzaj>
      <item>PE-ŽA  d.o.o., OIB 62094692826</item>
    </izvorni_sadrzaj>
    <derivirana_varijabla naziv="DomainObject.Predmet.ProtuStrankaListNazivFormatedOIB_1">
      <item>PE-ŽA  d.o.o., OIB 62094692826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PE-ŽA  d.o.o.</izvorni_sadrzaj>
    <derivirana_varijabla naziv="DomainObject.Predmet.ProtustrankaIDrugi_1">PE-ŽA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PE-ŽA  d.o.o., OIB 62094692826, Milana Langa 85, 10430 Samobor</izvorni_sadrzaj>
    <derivirana_varijabla naziv="DomainObject.Predmet.ProtustrankaIDrugiAdressOIB_1">PE-ŽA  d.o.o., OIB 62094692826, Milana Langa 85,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PE-ŽA  d.o.o.</item>
    </izvorni_sadrzaj>
    <derivirana_varijabla naziv="DomainObject.Predmet.SudioniciListNaziv_1">
      <item>FINA Regionalni centar Zagreb</item>
      <item>PE-ŽA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PE-ŽA  d.o.o., OIB 62094692826, Milana Langa 85,10430 Samobor</item>
    </izvorni_sadrzaj>
    <derivirana_varijabla naziv="DomainObject.Predmet.SudioniciListAdressOIB_1">
      <item>FINA Regionalni centar Zagreb, OIB 85821130368, Trg svibanjskih žrtava 1995. 1,10000 Zagreb</item>
      <item>PE-ŽA  d.o.o., OIB 62094692826, Milana Langa 85,10430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62094692826</item>
    </izvorni_sadrzaj>
    <derivirana_varijabla naziv="DomainObject.Predmet.SudioniciListNazivOIB_1">
      <item>, OIB 85821130368</item>
      <item>, OIB 62094692826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2016-06-07T09:11:00Z</dcterms:created>
  <dc:creator>ilukac</dc:creator>
  <cp:lastModifiedBy>Slavica Sorić</cp:lastModifiedBy>
  <cp:lastPrinted>2016-06-07T09:11:00Z</cp:lastPrinted>
  <dcterms:modified xmlns:xsi="http://www.w3.org/2001/XMLSchema-instance" xsi:type="dcterms:W3CDTF">2016-06-09T09:50:00Z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