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bdba" w14:paraId="533bdba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F95FFA" w:rsidR="00F95FFA" w:rsidRPr="001F122F">
      <w:pPr>
        <w:jc w:val="right"/>
        <w:rPr>
          <w:sz w:val="24"/>
          <w:szCs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F95FFA" w:rsidRPr="001F122F">
        <w:rPr>
          <w:b/>
          <w:sz w:val="24"/>
          <w:szCs w:val="24"/>
        </w:rPr>
        <w:t xml:space="preserve">  </w:t>
      </w:r>
      <w:r w:rsidR="00F95FFA" w:rsidRPr="001F122F">
        <w:rPr>
          <w:sz w:val="24"/>
          <w:szCs w:val="24"/>
        </w:rPr>
        <w:t xml:space="preserve">  40</w:t>
      </w:r>
      <w:r w:rsidR="00F95FFA" w:rsidRPr="001F122F">
        <w:rPr>
          <w:b/>
          <w:sz w:val="24"/>
          <w:szCs w:val="24"/>
        </w:rPr>
        <w:t xml:space="preserve">. </w:t>
      </w:r>
      <w:r w:rsidR="00F95FFA" w:rsidRPr="001F122F">
        <w:rPr>
          <w:sz w:val="24"/>
          <w:szCs w:val="24"/>
        </w:rPr>
        <w:t>St-</w:t>
      </w:r>
      <w:r w:rsidR="00F95FFA">
        <w:rPr>
          <w:sz w:val="24"/>
          <w:szCs w:val="24"/>
        </w:rPr>
        <w:t>3591/16</w:t>
      </w:r>
    </w:p>
    <w:p w:rsidRDefault="00F95FFA" w:rsidP="00F95FFA" w:rsidR="00F95FFA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F95FFA" w:rsidP="00F2508F" w:rsidR="00F95FFA" w:rsidRPr="001F122F">
      <w:pPr>
        <w:jc w:val="center"/>
        <w:rPr>
          <w:sz w:val="24"/>
          <w:szCs w:val="24"/>
        </w:rPr>
      </w:pPr>
      <w:r w:rsidRPr="001F122F">
        <w:rPr>
          <w:sz w:val="24"/>
          <w:szCs w:val="24"/>
        </w:rPr>
        <w:t>R E P U B L I K A  H R V A T S K A</w:t>
      </w:r>
    </w:p>
    <w:p w:rsidRDefault="00F2508F" w:rsidP="00F2508F" w:rsidR="00F95FFA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95FFA" w:rsidP="00F95FFA" w:rsidR="00F95FFA" w:rsidRPr="001F122F">
      <w:pPr>
        <w:ind w:left="2880"/>
        <w:rPr>
          <w:sz w:val="24"/>
          <w:szCs w:val="24"/>
        </w:rPr>
      </w:pPr>
    </w:p>
    <w:p w:rsidRDefault="00F95FFA" w:rsidP="00F95FFA" w:rsidR="00F95FFA" w:rsidRPr="001F122F">
      <w:pPr>
        <w:jc w:val="center"/>
        <w:rPr>
          <w:b/>
          <w:sz w:val="24"/>
          <w:szCs w:val="24"/>
        </w:rPr>
      </w:pPr>
    </w:p>
    <w:p w:rsidRDefault="00F95FFA" w:rsidP="00F95FFA" w:rsidR="00F95FFA" w:rsidRPr="00134388">
      <w:pPr>
        <w:ind w:firstLine="720"/>
        <w:jc w:val="both"/>
        <w:rPr>
          <w:sz w:val="24"/>
          <w:szCs w:val="24"/>
        </w:rPr>
      </w:pPr>
      <w:r w:rsidRPr="000B1694">
        <w:rPr>
          <w:sz w:val="24"/>
          <w:szCs w:val="24"/>
        </w:rPr>
        <w:t>TRGOVAČKI SUD U ZAGREBU, po sucu tog suda Anti Galiću, kao sucu pojedincu, u stečajnom postupku nad</w:t>
      </w:r>
      <w:r>
        <w:rPr>
          <w:sz w:val="24"/>
          <w:szCs w:val="24"/>
        </w:rPr>
        <w:t xml:space="preserve"> stečajnim dužnikom </w:t>
      </w:r>
      <w:r w:rsidRPr="00134388">
        <w:rPr>
          <w:sz w:val="24"/>
          <w:szCs w:val="24"/>
        </w:rPr>
        <w:t>PINUS NIGRA d.o.o.u stečaju, Zagreb, Ilica 89, OIB 79231680891</w:t>
      </w:r>
      <w:r w:rsidR="00097B4F">
        <w:rPr>
          <w:sz w:val="24"/>
          <w:szCs w:val="24"/>
        </w:rPr>
        <w:t>,</w:t>
      </w:r>
      <w:r>
        <w:rPr>
          <w:sz w:val="24"/>
          <w:szCs w:val="24"/>
        </w:rPr>
        <w:t xml:space="preserve"> dana </w:t>
      </w:r>
      <w:r w:rsidR="00846762">
        <w:rPr>
          <w:sz w:val="24"/>
          <w:szCs w:val="24"/>
        </w:rPr>
        <w:t>25</w:t>
      </w:r>
      <w:r>
        <w:rPr>
          <w:sz w:val="24"/>
          <w:szCs w:val="24"/>
        </w:rPr>
        <w:t>.</w:t>
      </w:r>
      <w:r w:rsidR="00846762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097B4F" w:rsidR="009D4EEA" w:rsidRPr="009305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a k</w:t>
      </w:r>
      <w:r w:rsidR="009D4EEA" w:rsidRPr="009305D4">
        <w:rPr>
          <w:b/>
          <w:sz w:val="24"/>
          <w:szCs w:val="24"/>
        </w:rPr>
        <w:t xml:space="preserve">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097B4F" w:rsidP="00846762" w:rsidR="008E47C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uravitelju Tomislav Morsan iz </w:t>
      </w:r>
      <w:r w:rsidR="008E47C9">
        <w:rPr>
          <w:sz w:val="24"/>
          <w:szCs w:val="24"/>
        </w:rPr>
        <w:t>Karlovca, Martina Gambona 4</w:t>
      </w:r>
      <w:r>
        <w:rPr>
          <w:sz w:val="24"/>
          <w:szCs w:val="24"/>
        </w:rPr>
        <w:t>, dostaviti sudu z.k.izva</w:t>
      </w:r>
      <w:r w:rsidR="008E47C9">
        <w:rPr>
          <w:sz w:val="24"/>
          <w:szCs w:val="24"/>
        </w:rPr>
        <w:t xml:space="preserve">dke </w:t>
      </w:r>
      <w:r w:rsidR="008E47C9" w:rsidRPr="00846762">
        <w:rPr>
          <w:sz w:val="24"/>
          <w:szCs w:val="24"/>
          <w:u w:val="single"/>
        </w:rPr>
        <w:t xml:space="preserve">za nekretnine vlasništvo </w:t>
      </w:r>
      <w:r w:rsidR="00C646FE" w:rsidRPr="00846762">
        <w:rPr>
          <w:sz w:val="24"/>
          <w:szCs w:val="24"/>
          <w:u w:val="single"/>
        </w:rPr>
        <w:t xml:space="preserve">stečajnog </w:t>
      </w:r>
      <w:r w:rsidR="008E47C9" w:rsidRPr="00846762">
        <w:rPr>
          <w:sz w:val="24"/>
          <w:szCs w:val="24"/>
          <w:u w:val="single"/>
        </w:rPr>
        <w:t>dužnika</w:t>
      </w:r>
      <w:r w:rsidR="00C646FE">
        <w:rPr>
          <w:sz w:val="24"/>
          <w:szCs w:val="24"/>
        </w:rPr>
        <w:t>,</w:t>
      </w:r>
      <w:r w:rsidR="008E47C9">
        <w:rPr>
          <w:sz w:val="24"/>
          <w:szCs w:val="24"/>
        </w:rPr>
        <w:t xml:space="preserve"> </w:t>
      </w:r>
    </w:p>
    <w:p w:rsidRDefault="00846762" w:rsidP="00846762" w:rsidR="00846762">
      <w:pPr>
        <w:ind w:firstLine="680"/>
        <w:jc w:val="both"/>
        <w:rPr>
          <w:sz w:val="24"/>
          <w:szCs w:val="24"/>
        </w:rPr>
      </w:pPr>
    </w:p>
    <w:p w:rsidRDefault="00846762" w:rsidP="00846762" w:rsidR="00846762">
      <w:pPr>
        <w:ind w:firstLine="680"/>
        <w:jc w:val="both"/>
        <w:rPr>
          <w:sz w:val="24"/>
          <w:szCs w:val="24"/>
        </w:rPr>
      </w:pP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846762">
        <w:rPr>
          <w:sz w:val="24"/>
          <w:szCs w:val="24"/>
        </w:rPr>
        <w:t>25</w:t>
      </w:r>
      <w:r w:rsidR="001923AE">
        <w:rPr>
          <w:sz w:val="24"/>
          <w:szCs w:val="24"/>
        </w:rPr>
        <w:t>.</w:t>
      </w:r>
      <w:r w:rsidR="00846762">
        <w:rPr>
          <w:sz w:val="24"/>
          <w:szCs w:val="24"/>
        </w:rPr>
        <w:t>travnja</w:t>
      </w:r>
      <w:r w:rsidR="00BC33E7">
        <w:rPr>
          <w:sz w:val="24"/>
          <w:szCs w:val="24"/>
        </w:rPr>
        <w:t xml:space="preserve"> 201</w:t>
      </w:r>
      <w:r w:rsidR="00AD0318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846762" w:rsidP="00D045AD" w:rsidR="00846762">
      <w:pPr>
        <w:ind w:firstLine="720" w:left="2880"/>
        <w:jc w:val="center"/>
        <w:rPr>
          <w:sz w:val="24"/>
          <w:szCs w:val="24"/>
        </w:rPr>
      </w:pPr>
    </w:p>
    <w:p w:rsidRDefault="00846762" w:rsidP="00D045AD" w:rsidR="00846762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235681">
        <w:rPr>
          <w:sz w:val="24"/>
          <w:szCs w:val="24"/>
        </w:rPr>
        <w:t>v.r.</w:t>
      </w:r>
    </w:p>
    <w:p w:rsidRDefault="0024241B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045AD">
        <w:rPr>
          <w:sz w:val="24"/>
          <w:szCs w:val="24"/>
        </w:rPr>
        <w:t>puta</w:t>
      </w:r>
      <w:r w:rsidR="00D045AD"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2EE0" w:rsidR="00B94D3C">
      <w:pPr>
        <w:jc w:val="both"/>
      </w:pPr>
      <w:r w:rsidRPr="009305D4">
        <w:rPr>
          <w:sz w:val="24"/>
          <w:szCs w:val="24"/>
        </w:rPr>
        <w:t xml:space="preserve">Protiv </w:t>
      </w:r>
      <w:r w:rsidR="00467A94">
        <w:rPr>
          <w:sz w:val="24"/>
          <w:szCs w:val="24"/>
        </w:rPr>
        <w:t>zaključa nije dopuštena žalba</w:t>
      </w:r>
    </w:p>
    <w:p w:rsidRDefault="00BD575E" w:rsidP="001E5C11" w:rsidR="00BD575E">
      <w:pPr>
        <w:jc w:val="both"/>
      </w:pPr>
    </w:p>
    <w:p w:rsidRDefault="00235681" w:rsidP="0062083B" w:rsidR="00235681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Za točnost otpravka- ovlašteni službenik:</w:t>
      </w:r>
    </w:p>
    <w:p w:rsidRDefault="00235681" w:rsidP="0062083B" w:rsidR="00235681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235681" w:rsidP="0062083B" w:rsidR="00235681" w:rsidRPr="0062083B">
      <w:pPr>
        <w:rPr>
          <w:szCs w:val="22"/>
        </w:rPr>
      </w:pPr>
    </w:p>
    <w:p w:rsidRDefault="00235681" w:rsidP="0062083B" w:rsidR="00235681" w:rsidRPr="0062083B">
      <w:pPr>
        <w:rPr>
          <w:szCs w:val="22"/>
        </w:rPr>
      </w:pPr>
    </w:p>
    <w:p w:rsidRDefault="00235681" w:rsidP="001E5C11" w:rsidR="00B757CC">
      <w:pPr>
        <w:jc w:val="both"/>
      </w:pPr>
      <w:r>
        <w:t xml:space="preserve"> </w:t>
      </w: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75" w:rsidR="00617675">
      <w:r>
        <w:separator/>
      </w:r>
    </w:p>
  </w:endnote>
  <w:endnote w:id="0" w:type="continuationSeparator">
    <w:p w:rsidRDefault="00617675" w:rsidR="0061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75" w:rsidR="00617675">
      <w:r>
        <w:separator/>
      </w:r>
    </w:p>
  </w:footnote>
  <w:footnote w:id="0" w:type="continuationSeparator">
    <w:p w:rsidRDefault="00617675" w:rsidR="00617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3E549E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8B1581">
      <w:rPr>
        <w:sz w:val="24"/>
        <w:szCs w:val="24"/>
      </w:rPr>
      <w:t>3591/16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1359"/>
    <w:rsid w:val="000108C3"/>
    <w:rsid w:val="00011139"/>
    <w:rsid w:val="00025210"/>
    <w:rsid w:val="0003790C"/>
    <w:rsid w:val="000379FF"/>
    <w:rsid w:val="00046A65"/>
    <w:rsid w:val="00054E54"/>
    <w:rsid w:val="000558C5"/>
    <w:rsid w:val="000621E7"/>
    <w:rsid w:val="00077D17"/>
    <w:rsid w:val="00083D05"/>
    <w:rsid w:val="0009632F"/>
    <w:rsid w:val="00097B4F"/>
    <w:rsid w:val="000A1587"/>
    <w:rsid w:val="000A27CF"/>
    <w:rsid w:val="000A77C7"/>
    <w:rsid w:val="000B14A3"/>
    <w:rsid w:val="000B2B6F"/>
    <w:rsid w:val="000B4E3D"/>
    <w:rsid w:val="000C3DB5"/>
    <w:rsid w:val="000C59F6"/>
    <w:rsid w:val="000C64BD"/>
    <w:rsid w:val="000D5CFB"/>
    <w:rsid w:val="00102535"/>
    <w:rsid w:val="0010428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3AE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681"/>
    <w:rsid w:val="00235838"/>
    <w:rsid w:val="00237041"/>
    <w:rsid w:val="0024241B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01100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549E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67A94"/>
    <w:rsid w:val="00470B23"/>
    <w:rsid w:val="00471A17"/>
    <w:rsid w:val="00472F08"/>
    <w:rsid w:val="00485E2B"/>
    <w:rsid w:val="004A3DA3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0865"/>
    <w:rsid w:val="00503482"/>
    <w:rsid w:val="005037E3"/>
    <w:rsid w:val="00515F74"/>
    <w:rsid w:val="00520502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2B13"/>
    <w:rsid w:val="006D4387"/>
    <w:rsid w:val="006D44B8"/>
    <w:rsid w:val="006E05DC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95017"/>
    <w:rsid w:val="00795B68"/>
    <w:rsid w:val="007A2DE7"/>
    <w:rsid w:val="007B1664"/>
    <w:rsid w:val="007B3DA0"/>
    <w:rsid w:val="007D1B95"/>
    <w:rsid w:val="007E7898"/>
    <w:rsid w:val="007F04DC"/>
    <w:rsid w:val="007F3B4F"/>
    <w:rsid w:val="0080217A"/>
    <w:rsid w:val="00816BC3"/>
    <w:rsid w:val="00822FAF"/>
    <w:rsid w:val="008423D5"/>
    <w:rsid w:val="00842923"/>
    <w:rsid w:val="00846762"/>
    <w:rsid w:val="0085652E"/>
    <w:rsid w:val="008611E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B1581"/>
    <w:rsid w:val="008E47C9"/>
    <w:rsid w:val="008F7CD6"/>
    <w:rsid w:val="008F7E9F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4EEA"/>
    <w:rsid w:val="009E36E7"/>
    <w:rsid w:val="00A25316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11FD"/>
    <w:rsid w:val="00A9722F"/>
    <w:rsid w:val="00AA7634"/>
    <w:rsid w:val="00AB028B"/>
    <w:rsid w:val="00AB051F"/>
    <w:rsid w:val="00AB333E"/>
    <w:rsid w:val="00AB44DB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21F"/>
    <w:rsid w:val="00B344D0"/>
    <w:rsid w:val="00B41F49"/>
    <w:rsid w:val="00B423E6"/>
    <w:rsid w:val="00B574AB"/>
    <w:rsid w:val="00B757CC"/>
    <w:rsid w:val="00B94D3C"/>
    <w:rsid w:val="00B965CB"/>
    <w:rsid w:val="00BA6E7C"/>
    <w:rsid w:val="00BB64BE"/>
    <w:rsid w:val="00BB7303"/>
    <w:rsid w:val="00BC33E7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646FE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4C68"/>
    <w:rsid w:val="00E07CBB"/>
    <w:rsid w:val="00E25097"/>
    <w:rsid w:val="00E31A47"/>
    <w:rsid w:val="00E40A56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508F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95FFA"/>
    <w:rsid w:val="00FA0A86"/>
    <w:rsid w:val="00FA0B0D"/>
    <w:rsid w:val="00FA54F9"/>
    <w:rsid w:val="00FA5B56"/>
    <w:rsid w:val="00FA7BBE"/>
    <w:rsid w:val="00FB0000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5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6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68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6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6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5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6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68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6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6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3591</izvorni_sadrzaj>
    <derivirana_varijabla naziv="DomainObject.Predmet.Broj_1">3591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St-3591/2016</izvorni_sadrzaj>
    <derivirana_varijabla naziv="DomainObject.Predmet.OznakaBroj_1">St-3591/2016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PINUS NIGRA, d.o.o.</izvorni_sadrzaj>
    <derivirana_varijabla naziv="DomainObject.Predmet.ProtustrankaFormated_1">  PINUS NIGRA, d.o.o.</derivirana_varijabla>
  </DomainObject.Predmet.ProtustrankaFormated>
  <DomainObject.Predmet.ProtustrankaFormatedOIB>
    <izvorni_sadrzaj>  PINUS NIGRA, d.o.o., OIB 79231680891</izvorni_sadrzaj>
    <derivirana_varijabla naziv="DomainObject.Predmet.ProtustrankaFormatedOIB_1">  PINUS NIGRA, d.o.o., OIB 79231680891</derivirana_varijabla>
  </DomainObject.Predmet.ProtustrankaFormatedOIB>
  <DomainObject.Predmet.ProtustrankaFormatedWithAdress>
    <izvorni_sadrzaj> PINUS NIGRA, d.o.o., Ilica 89, 10000 Zagreb</izvorni_sadrzaj>
    <derivirana_varijabla naziv="DomainObject.Predmet.ProtustrankaFormatedWithAdress_1"> PINUS NIGRA, d.o.o., Ilica 89, 10000 Zagreb</derivirana_varijabla>
  </DomainObject.Predmet.ProtustrankaFormatedWithAdress>
  <DomainObject.Predmet.ProtustrankaFormatedWithAdressOIB>
    <izvorni_sadrzaj> PINUS NIGRA, d.o.o., OIB 79231680891, Ilica 89, 10000 Zagreb</izvorni_sadrzaj>
    <derivirana_varijabla naziv="DomainObject.Predmet.ProtustrankaFormatedWithAdressOIB_1"> PINUS NIGRA, d.o.o., OIB 79231680891, Ilica 89, 10000 Zagreb</derivirana_varijabla>
  </DomainObject.Predmet.ProtustrankaFormatedWithAdressOIB>
  <DomainObject.Predmet.ProtustrankaWithAdress>
    <izvorni_sadrzaj>PINUS NIGRA, d.o.o. Ilica 89, 10000 Zagreb</izvorni_sadrzaj>
    <derivirana_varijabla naziv="DomainObject.Predmet.ProtustrankaWithAdress_1">PINUS NIGRA, d.o.o. Ilica 89, 10000 Zagreb</derivirana_varijabla>
  </DomainObject.Predmet.ProtustrankaWithAdress>
  <DomainObject.Predmet.ProtustrankaWithAdressOIB>
    <izvorni_sadrzaj>PINUS NIGRA, d.o.o., OIB 79231680891, Ilica 89, 10000 Zagreb</izvorni_sadrzaj>
    <derivirana_varijabla naziv="DomainObject.Predmet.ProtustrankaWithAdressOIB_1">PINUS NIGRA, d.o.o., OIB 79231680891, Ilica 89, 10000 Zagreb</derivirana_varijabla>
  </DomainObject.Predmet.ProtustrankaWithAdressOIB>
  <DomainObject.Predmet.ProtustrankaNazivFormated>
    <izvorni_sadrzaj>PINUS NIGRA, d.o.o.</izvorni_sadrzaj>
    <derivirana_varijabla naziv="DomainObject.Predmet.ProtustrankaNazivFormated_1">PINUS NIGRA, d.o.o.</derivirana_varijabla>
  </DomainObject.Predmet.ProtustrankaNazivFormated>
  <DomainObject.Predmet.ProtustrankaNazivFormatedOIB>
    <izvorni_sadrzaj>PINUS NIGRA, d.o.o., OIB 79231680891</izvorni_sadrzaj>
    <derivirana_varijabla naziv="DomainObject.Predmet.ProtustrankaNazivFormatedOIB_1">PINUS NIGRA, d.o.o., OIB 79231680891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PINUS NIGRA, d.o.o.</item>
    </izvorni_sadrzaj>
    <derivirana_varijabla naziv="DomainObject.Predmet.ProtuStrankaListFormated_1">
      <item>PINUS NIGRA, d.o.o.</item>
    </derivirana_varijabla>
  </DomainObject.Predmet.ProtuStrankaListFormated>
  <DomainObject.Predmet.ProtuStrankaListFormatedOIB>
    <izvorni_sadrzaj>
      <item>PINUS NIGRA, d.o.o., OIB 79231680891</item>
    </izvorni_sadrzaj>
    <derivirana_varijabla naziv="DomainObject.Predmet.ProtuStrankaListFormatedOIB_1">
      <item>PINUS NIGRA, d.o.o., OIB 79231680891</item>
    </derivirana_varijabla>
  </DomainObject.Predmet.ProtuStrankaListFormatedOIB>
  <DomainObject.Predmet.ProtuStrankaListFormatedWithAdress>
    <izvorni_sadrzaj>
      <item>PINUS NIGRA, d.o.o., Ilica 89, 10000 Zagreb</item>
    </izvorni_sadrzaj>
    <derivirana_varijabla naziv="DomainObject.Predmet.ProtuStrankaListFormatedWithAdress_1">
      <item>PINUS NIGRA, d.o.o., Ilica 89, 10000 Zagreb</item>
    </derivirana_varijabla>
  </DomainObject.Predmet.ProtuStrankaListFormatedWithAdress>
  <DomainObject.Predmet.ProtuStrankaListFormatedWithAdressOIB>
    <izvorni_sadrzaj>
      <item>PINUS NIGRA, d.o.o., OIB 79231680891, Ilica 89, 10000 Zagreb</item>
    </izvorni_sadrzaj>
    <derivirana_varijabla naziv="DomainObject.Predmet.ProtuStrankaListFormatedWithAdressOIB_1">
      <item>PINUS NIGRA, d.o.o., OIB 79231680891, Ilica 89, 10000 Zagreb</item>
    </derivirana_varijabla>
  </DomainObject.Predmet.ProtuStrankaListFormatedWithAdressOIB>
  <DomainObject.Predmet.ProtuStrankaListNazivFormated>
    <izvorni_sadrzaj>
      <item>PINUS NIGRA, d.o.o.</item>
    </izvorni_sadrzaj>
    <derivirana_varijabla naziv="DomainObject.Predmet.ProtuStrankaListNazivFormated_1">
      <item>PINUS NIGRA, d.o.o.</item>
    </derivirana_varijabla>
  </DomainObject.Predmet.ProtuStrankaListNazivFormated>
  <DomainObject.Predmet.ProtuStrankaListNazivFormatedOIB>
    <izvorni_sadrzaj>
      <item>PINUS NIGRA, d.o.o., OIB 79231680891</item>
    </izvorni_sadrzaj>
    <derivirana_varijabla naziv="DomainObject.Predmet.ProtuStrankaListNazivFormatedOIB_1">
      <item>PINUS NIGRA, d.o.o., OIB 79231680891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PINUS NIGRA, d.o.o.</izvorni_sadrzaj>
    <derivirana_varijabla naziv="DomainObject.Predmet.ProtustrankaIDrugi_1">PINUS NIGRA,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PINUS NIGRA, d.o.o., OIB 79231680891, Ilica 89, 10000 Zagreb</izvorni_sadrzaj>
    <derivirana_varijabla naziv="DomainObject.Predmet.ProtustrankaIDrugiAdressOIB_1">PINUS NIGRA, d.o.o., OIB 79231680891,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PINUS NIGRA, d.o.o.</item>
      <item>Sberbank d.d.</item>
    </izvorni_sadrzaj>
    <derivirana_varijabla naziv="DomainObject.Predmet.SudioniciListNaziv_1">
      <item>FINA Regionalni centar Zagreb</item>
      <item>PINUS NIGRA, d.o.o.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79231680891</item>
      <item>, OIB 78427478595</item>
    </izvorni_sadrzaj>
    <derivirana_varijabla naziv="DomainObject.Predmet.SudioniciListNazivOIB_1">
      <item>, OIB 85821130368</item>
      <item>, OIB 79231680891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St-3591/2016-25</izvorni_sadrzaj>
    <derivirana_varijabla naziv="DomainObject.PredzadnjaOdlukaIzPredmeta.Oznaka_1">St-3591/2016-25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06E432-AA93-4B9F-AA33-E03576E68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119</properties:Words>
  <properties:Characters>558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2019-04-25T11:12:00Z</dcterms:created>
  <dc:creator>Ante</dc:creator>
  <cp:lastModifiedBy>Valentina Delač</cp:lastModifiedBy>
  <cp:lastPrinted>2019-04-25T11:13:00Z</cp:lastPrinted>
  <dcterms:modified xmlns:xsi="http://www.w3.org/2001/XMLSchema-instance" xsi:type="dcterms:W3CDTF">2019-04-25T11:13:00Z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(Pinus nigra zaključak nalog steč uprvitelju dostava zk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