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6bde" w14:paraId="89e6bde" w:rsidRDefault="00B03642" w:rsidP="00B03642" w:rsidR="00B03642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 w:rsidRPr="00763CC2"/>
    <w:p w:rsidRDefault="00B03642" w:rsidP="00B03642" w:rsidR="00B03642" w:rsidRPr="00763CC2">
      <w:r w:rsidRPr="00763CC2">
        <w:t xml:space="preserve"> REPUBLIKA HRVATSKA</w:t>
      </w:r>
    </w:p>
    <w:p w:rsidRDefault="00B03642" w:rsidP="00B03642" w:rsidR="00B03642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="001621E6" w:rsidRPr="00763CC2">
        <w:t xml:space="preserve">              </w:t>
      </w:r>
      <w:r w:rsidR="0061543F" w:rsidRPr="00763CC2">
        <w:t>1</w:t>
      </w:r>
      <w:r w:rsidRPr="00763CC2">
        <w:t xml:space="preserve"> St-</w:t>
      </w:r>
      <w:r w:rsidR="00763CC2" w:rsidRPr="00763CC2">
        <w:t>11</w:t>
      </w:r>
      <w:r w:rsidRPr="00763CC2">
        <w:t>/</w:t>
      </w:r>
      <w:r w:rsidR="003F516E" w:rsidRPr="00763CC2">
        <w:t>1</w:t>
      </w:r>
      <w:r w:rsidR="00763CC2" w:rsidRPr="00763CC2">
        <w:t>4</w:t>
      </w:r>
      <w:r w:rsidR="001621E6" w:rsidRPr="00763CC2">
        <w:t>-</w:t>
      </w:r>
      <w:r w:rsidR="00AD1686">
        <w:t>114</w:t>
      </w:r>
    </w:p>
    <w:p w:rsidRDefault="00B03642" w:rsidP="003F516E" w:rsidR="003F516E" w:rsidRPr="00763CC2">
      <w:r w:rsidRPr="00763CC2">
        <w:tab/>
      </w:r>
    </w:p>
    <w:p w:rsidRDefault="00672C0A" w:rsidP="003F516E" w:rsidR="00672C0A" w:rsidRPr="00763CC2"/>
    <w:p w:rsidRDefault="00672C0A" w:rsidP="003F516E" w:rsidR="00672C0A" w:rsidRPr="00763CC2"/>
    <w:p w:rsidRDefault="00672C0A" w:rsidP="003F516E" w:rsidR="00672C0A" w:rsidRPr="00763CC2"/>
    <w:p w:rsidRDefault="003F516E" w:rsidP="00B03642" w:rsidR="003F516E" w:rsidRPr="00763CC2">
      <w:pPr>
        <w:jc w:val="both"/>
      </w:pPr>
      <w:r w:rsidRPr="00763CC2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63CC2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63CC2">
            <w:t>u</w:t>
          </w:r>
        </w:smartTag>
      </w:smartTag>
      <w:r w:rsidRPr="00763CC2">
        <w:t xml:space="preserve"> Zadru </w:t>
      </w:r>
      <w:r w:rsidR="00E74273" w:rsidRPr="00763CC2">
        <w:t xml:space="preserve">(OIB:39670464653) </w:t>
      </w:r>
      <w:r w:rsidRPr="00763CC2">
        <w:t xml:space="preserve">po sucu ovog suda Ardeni Bajlo u stečajnom postupku nad stečajnim dužnikom </w:t>
      </w:r>
      <w:r w:rsidR="00763CC2">
        <w:t xml:space="preserve">LERGA </w:t>
      </w:r>
      <w:r w:rsidRPr="00763CC2">
        <w:t>d.o.o.</w:t>
      </w:r>
      <w:r w:rsidR="00E74273" w:rsidRPr="00763CC2">
        <w:t xml:space="preserve"> Zadar </w:t>
      </w:r>
      <w:r w:rsidRPr="00763CC2">
        <w:t>u stečaju,</w:t>
      </w:r>
      <w:r w:rsidR="00C11824" w:rsidRPr="00C11824">
        <w:t xml:space="preserve"> </w:t>
      </w:r>
      <w:r w:rsidR="00C11824">
        <w:t>OIB: 44013906355,</w:t>
      </w:r>
      <w:r w:rsidR="00C11824" w:rsidRPr="00C3238F">
        <w:t xml:space="preserve"> </w:t>
      </w:r>
      <w:r w:rsidRPr="00763CC2">
        <w:t xml:space="preserve">zastupanom po stečajnom upravitelju </w:t>
      </w:r>
      <w:r w:rsidR="00763CC2">
        <w:t>Frani Zvonimiru Negru</w:t>
      </w:r>
      <w:r w:rsidRPr="00763CC2">
        <w:t xml:space="preserve">, temeljem odluke skupštine vjerovnika od dana </w:t>
      </w:r>
      <w:r w:rsidR="001621E6" w:rsidRPr="00763CC2">
        <w:t>0</w:t>
      </w:r>
      <w:r w:rsidR="00763CC2">
        <w:t>2</w:t>
      </w:r>
      <w:r w:rsidRPr="00763CC2">
        <w:t xml:space="preserve">. </w:t>
      </w:r>
      <w:r w:rsidR="00763CC2">
        <w:t>rujna</w:t>
      </w:r>
      <w:r w:rsidRPr="00763CC2">
        <w:t xml:space="preserve"> 201</w:t>
      </w:r>
      <w:r w:rsidR="00FA336D" w:rsidRPr="00763CC2">
        <w:t>4</w:t>
      </w:r>
      <w:r w:rsidR="003272A7" w:rsidRPr="00763CC2">
        <w:t>. godine,</w:t>
      </w:r>
      <w:r w:rsidRPr="00763CC2">
        <w:t xml:space="preserve"> rješenja stečajnog suca od dana </w:t>
      </w:r>
      <w:r w:rsidR="00EA7B5B">
        <w:t>03. veljače 2015</w:t>
      </w:r>
      <w:r w:rsidR="003272A7" w:rsidRPr="00763CC2">
        <w:t xml:space="preserve">. godine i zaključka ovog suda od dana </w:t>
      </w:r>
      <w:r w:rsidR="00AD1686">
        <w:t>1</w:t>
      </w:r>
      <w:r w:rsidR="00C32C23">
        <w:t>2</w:t>
      </w:r>
      <w:r w:rsidR="00AD1686">
        <w:t>. studenoga</w:t>
      </w:r>
      <w:r w:rsidR="00EA7B5B">
        <w:t xml:space="preserve"> 2015</w:t>
      </w:r>
      <w:r w:rsidR="003272A7" w:rsidRPr="00763CC2">
        <w:t xml:space="preserve">. godine, </w:t>
      </w:r>
      <w:r w:rsidR="00FE26AD" w:rsidRPr="00763CC2">
        <w:t xml:space="preserve">dana </w:t>
      </w:r>
      <w:r w:rsidR="00AD1686">
        <w:t>1</w:t>
      </w:r>
      <w:r w:rsidR="00C32C23">
        <w:t>2</w:t>
      </w:r>
      <w:r w:rsidR="00AD1686">
        <w:t>. studenoga</w:t>
      </w:r>
      <w:r w:rsidR="00FA62EA">
        <w:t xml:space="preserve"> </w:t>
      </w:r>
      <w:r w:rsidR="00EA7B5B">
        <w:t>2015</w:t>
      </w:r>
      <w:r w:rsidR="00FE26AD" w:rsidRPr="00763CC2">
        <w:t xml:space="preserve">. godine </w:t>
      </w:r>
      <w:r w:rsidRPr="00763CC2">
        <w:t>o</w:t>
      </w:r>
      <w:r w:rsidR="003272A7" w:rsidRPr="00763CC2">
        <w:t xml:space="preserve">bjavljuje </w:t>
      </w:r>
      <w:r w:rsidRPr="00763CC2">
        <w:t xml:space="preserve"> </w:t>
      </w:r>
    </w:p>
    <w:p w:rsidRDefault="003F516E" w:rsidP="00B03642" w:rsidR="003F516E" w:rsidRPr="00763CC2">
      <w:pPr>
        <w:jc w:val="both"/>
      </w:pPr>
    </w:p>
    <w:p w:rsidRDefault="003F516E" w:rsidP="00B03642" w:rsidR="003F516E" w:rsidRPr="00763CC2">
      <w:pPr>
        <w:jc w:val="both"/>
      </w:pPr>
    </w:p>
    <w:p w:rsidRDefault="00AD1686" w:rsidP="00672C0A" w:rsidR="00FA336D" w:rsidRPr="00763CC2">
      <w:pPr>
        <w:jc w:val="center"/>
      </w:pPr>
      <w:r>
        <w:t>OSMU</w:t>
      </w:r>
      <w:r w:rsidR="00FA336D" w:rsidRPr="00763CC2">
        <w:t xml:space="preserve"> </w:t>
      </w:r>
      <w:r w:rsidR="00FE26AD" w:rsidRPr="00763CC2">
        <w:t>P</w:t>
      </w:r>
      <w:r w:rsidR="00B03642" w:rsidRPr="00763CC2">
        <w:t xml:space="preserve">RODAJU IMOVINE STEČAJNOG DUŽNIKA </w:t>
      </w:r>
    </w:p>
    <w:p w:rsidRDefault="00FA336D" w:rsidP="00FA336D" w:rsidR="00B03642" w:rsidRPr="00763CC2">
      <w:pPr>
        <w:spacing w:lineRule="auto" w:line="480"/>
        <w:jc w:val="center"/>
      </w:pPr>
      <w:r w:rsidRPr="00763CC2">
        <w:t>„</w:t>
      </w:r>
      <w:r w:rsidR="00763CC2">
        <w:t>LERGA</w:t>
      </w:r>
      <w:r w:rsidRPr="00763CC2">
        <w:t xml:space="preserve">“ </w:t>
      </w:r>
      <w:r w:rsidR="00E74273" w:rsidRPr="00763CC2">
        <w:t xml:space="preserve"> d.o.o. Zadar u stečaju</w:t>
      </w:r>
      <w:r w:rsidR="003F516E" w:rsidRPr="00763CC2">
        <w:t>“</w:t>
      </w:r>
    </w:p>
    <w:p w:rsidRDefault="00EA7B5B" w:rsidP="00EA7B5B" w:rsidR="00B03642" w:rsidRPr="00763CC2">
      <w:pPr>
        <w:ind w:firstLine="708" w:left="708"/>
      </w:pPr>
      <w:r>
        <w:t xml:space="preserve">     </w:t>
      </w:r>
      <w:r>
        <w:tab/>
      </w:r>
    </w:p>
    <w:p w:rsidRDefault="00B03642" w:rsidP="00B03642" w:rsidR="00B03642" w:rsidRPr="00763CC2">
      <w:pPr>
        <w:jc w:val="center"/>
      </w:pPr>
      <w:r w:rsidRPr="00763CC2">
        <w:t>p u t e m :</w:t>
      </w:r>
    </w:p>
    <w:p w:rsidRDefault="00B03642" w:rsidP="00B03642" w:rsidR="00B03642" w:rsidRPr="00763CC2">
      <w:pPr>
        <w:jc w:val="center"/>
      </w:pPr>
    </w:p>
    <w:p w:rsidRDefault="00B03642" w:rsidP="00B03642" w:rsidR="00B03642" w:rsidRPr="00763CC2">
      <w:pPr>
        <w:jc w:val="center"/>
      </w:pPr>
      <w:r w:rsidRPr="00763CC2">
        <w:t>USMEN</w:t>
      </w:r>
      <w:r w:rsidR="00BA0812" w:rsidRPr="00763CC2">
        <w:t>E</w:t>
      </w:r>
      <w:r w:rsidRPr="00763CC2">
        <w:t xml:space="preserve"> JAVN</w:t>
      </w:r>
      <w:r w:rsidR="00BA0812" w:rsidRPr="00763CC2">
        <w:t>E</w:t>
      </w:r>
      <w:r w:rsidRPr="00763CC2">
        <w:t xml:space="preserve"> </w:t>
      </w:r>
      <w:r w:rsidR="00BA0812" w:rsidRPr="00763CC2">
        <w:t>DRAŽBE</w:t>
      </w:r>
    </w:p>
    <w:p w:rsidRDefault="00B03642" w:rsidP="00B03642" w:rsidR="00B03642" w:rsidRPr="00763CC2"/>
    <w:p w:rsidRDefault="003F516E" w:rsidP="00FA336D" w:rsidR="003F516E" w:rsidRPr="00763CC2">
      <w:pPr>
        <w:tabs>
          <w:tab w:pos="315" w:val="left"/>
          <w:tab w:pos="4536" w:val="center"/>
        </w:tabs>
        <w:jc w:val="both"/>
      </w:pPr>
      <w:r w:rsidRPr="00763CC2">
        <w:tab/>
        <w:t xml:space="preserve">I.  </w:t>
      </w:r>
      <w:r w:rsidR="00E74273" w:rsidRPr="00763CC2">
        <w:t>Nekretnine</w:t>
      </w:r>
      <w:r w:rsidRPr="00763CC2">
        <w:t xml:space="preserve"> </w:t>
      </w:r>
      <w:r w:rsidR="001621E6" w:rsidRPr="00763CC2">
        <w:t xml:space="preserve">upisane u zk. ul.br. </w:t>
      </w:r>
      <w:r w:rsidR="00763CC2">
        <w:t>5949</w:t>
      </w:r>
      <w:r w:rsidR="001621E6" w:rsidRPr="00763CC2">
        <w:t xml:space="preserve"> za k.o. </w:t>
      </w:r>
      <w:r w:rsidR="00763CC2">
        <w:t xml:space="preserve">Crno </w:t>
      </w:r>
      <w:r w:rsidR="001621E6" w:rsidRPr="00763CC2">
        <w:t xml:space="preserve">kat.  </w:t>
      </w:r>
      <w:r w:rsidR="00E74273" w:rsidRPr="00763CC2">
        <w:t xml:space="preserve">oznake </w:t>
      </w:r>
      <w:r w:rsidR="001621E6" w:rsidRPr="00763CC2">
        <w:t xml:space="preserve"> čest. zem.</w:t>
      </w:r>
      <w:r w:rsidR="00763CC2" w:rsidRPr="00763CC2">
        <w:t xml:space="preserve"> </w:t>
      </w:r>
      <w:r w:rsidR="00763CC2">
        <w:t>3042/4</w:t>
      </w:r>
      <w:r w:rsidR="00763CC2" w:rsidRPr="00763CC2">
        <w:t xml:space="preserve"> </w:t>
      </w:r>
      <w:r w:rsidR="00FA336D" w:rsidRPr="00763CC2">
        <w:t xml:space="preserve"> </w:t>
      </w:r>
      <w:r w:rsidRPr="00763CC2">
        <w:t>u</w:t>
      </w:r>
      <w:r w:rsidR="00FA336D" w:rsidRPr="00763CC2">
        <w:t>kupne</w:t>
      </w:r>
      <w:r w:rsidRPr="00763CC2">
        <w:t xml:space="preserve"> površin</w:t>
      </w:r>
      <w:r w:rsidR="00FA336D" w:rsidRPr="00763CC2">
        <w:t>e</w:t>
      </w:r>
      <w:r w:rsidRPr="00763CC2">
        <w:t xml:space="preserve"> od </w:t>
      </w:r>
      <w:r w:rsidR="00763CC2">
        <w:t>508</w:t>
      </w:r>
      <w:r w:rsidR="00E74273" w:rsidRPr="00763CC2">
        <w:t xml:space="preserve"> </w:t>
      </w:r>
      <w:r w:rsidRPr="00763CC2">
        <w:t>m2</w:t>
      </w:r>
      <w:r w:rsidR="00E74273" w:rsidRPr="00763CC2">
        <w:t xml:space="preserve"> u naravi </w:t>
      </w:r>
      <w:r w:rsidR="00763CC2">
        <w:t>pašnjak</w:t>
      </w:r>
      <w:r w:rsidR="00E74273" w:rsidRPr="00763CC2">
        <w:t xml:space="preserve">. </w:t>
      </w:r>
    </w:p>
    <w:p w:rsidRDefault="008C441D" w:rsidP="00B03642" w:rsidR="008C441D" w:rsidRPr="00763CC2">
      <w:pPr>
        <w:jc w:val="both"/>
      </w:pPr>
    </w:p>
    <w:p w:rsidRDefault="00B03642" w:rsidP="00B03642" w:rsidR="00B03642" w:rsidRPr="00763CC2">
      <w:pPr>
        <w:jc w:val="both"/>
      </w:pPr>
      <w:r w:rsidRPr="00763CC2">
        <w:t>Ne</w:t>
      </w:r>
      <w:r w:rsidR="0008593E" w:rsidRPr="00763CC2">
        <w:t>kretnina</w:t>
      </w:r>
      <w:r w:rsidR="00C762DD" w:rsidRPr="00763CC2">
        <w:t xml:space="preserve"> </w:t>
      </w:r>
      <w:r w:rsidR="0008593E" w:rsidRPr="00763CC2">
        <w:t>je</w:t>
      </w:r>
      <w:r w:rsidR="00C762DD" w:rsidRPr="00763CC2">
        <w:t xml:space="preserve"> </w:t>
      </w:r>
      <w:r w:rsidRPr="00763CC2">
        <w:t>opterećen</w:t>
      </w:r>
      <w:r w:rsidR="0008593E" w:rsidRPr="00763CC2">
        <w:t>a</w:t>
      </w:r>
      <w:r w:rsidRPr="00763CC2">
        <w:t xml:space="preserve"> razlučnim pravom</w:t>
      </w:r>
      <w:r w:rsidR="00704CA5" w:rsidRPr="00763CC2">
        <w:t xml:space="preserve"> </w:t>
      </w:r>
      <w:r w:rsidR="00FA336D" w:rsidRPr="00763CC2">
        <w:t xml:space="preserve">u korist </w:t>
      </w:r>
      <w:r w:rsidR="00763CC2">
        <w:t>OTP BANKE HRVATSKA d.d. Zadar i PIAGGIO HRVATSKA d.o.o. Split</w:t>
      </w:r>
      <w:r w:rsidR="00FA336D" w:rsidRPr="00763CC2">
        <w:t>.</w:t>
      </w:r>
    </w:p>
    <w:p w:rsidRDefault="003312A5" w:rsidP="00B03642" w:rsidR="003312A5" w:rsidRPr="00763CC2"/>
    <w:p w:rsidRDefault="003F516E" w:rsidP="003F516E" w:rsidR="003F516E" w:rsidRPr="00763CC2">
      <w:pPr>
        <w:jc w:val="both"/>
      </w:pPr>
      <w:r w:rsidRPr="00763CC2">
        <w:t xml:space="preserve">    </w:t>
      </w:r>
      <w:r w:rsidR="00704CA5" w:rsidRPr="00763CC2">
        <w:t>II</w:t>
      </w:r>
      <w:r w:rsidRPr="00763CC2">
        <w:t xml:space="preserve">.  </w:t>
      </w:r>
      <w:r w:rsidR="0008593E" w:rsidRPr="00763CC2">
        <w:t>Nekretnina</w:t>
      </w:r>
      <w:r w:rsidRPr="00763CC2">
        <w:t xml:space="preserve"> iz točke I. ovog rješenja prodat će se na usmeno</w:t>
      </w:r>
      <w:r w:rsidR="00763CC2">
        <w:t>j</w:t>
      </w:r>
      <w:r w:rsidRPr="00763CC2">
        <w:t xml:space="preserve"> javno</w:t>
      </w:r>
      <w:r w:rsidR="00763CC2">
        <w:t>j</w:t>
      </w:r>
      <w:r w:rsidRPr="00763CC2">
        <w:t xml:space="preserve"> </w:t>
      </w:r>
      <w:r w:rsidR="00763CC2">
        <w:t>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>, Ul. Franje Tuđmana b</w:t>
      </w:r>
      <w:r w:rsidR="00285EDD" w:rsidRPr="00763CC2">
        <w:t xml:space="preserve">r, 35,  sudnica broj </w:t>
      </w:r>
      <w:r w:rsidR="00F52FE8">
        <w:t>26</w:t>
      </w:r>
      <w:r w:rsidR="00285EDD" w:rsidRPr="00763CC2">
        <w:t xml:space="preserve">/I, dana </w:t>
      </w:r>
      <w:r w:rsidR="00C32C23">
        <w:t>15. prosinca</w:t>
      </w:r>
      <w:r w:rsidR="00A15909" w:rsidRPr="00763CC2">
        <w:t xml:space="preserve"> </w:t>
      </w:r>
      <w:r w:rsidR="003F0615" w:rsidRPr="00763CC2">
        <w:t>201</w:t>
      </w:r>
      <w:r w:rsidR="00F52FE8">
        <w:t>5</w:t>
      </w:r>
      <w:r w:rsidR="003F0615" w:rsidRPr="00763CC2">
        <w:t>.</w:t>
      </w:r>
      <w:r w:rsidRPr="00763CC2">
        <w:t xml:space="preserve"> godine s početkom u </w:t>
      </w:r>
      <w:r w:rsidR="00C11824">
        <w:t>08,30</w:t>
      </w:r>
      <w:r w:rsidRPr="00763CC2">
        <w:t xml:space="preserve"> sati</w:t>
      </w:r>
      <w:r w:rsidR="0008593E" w:rsidRPr="00763CC2">
        <w:t>.</w:t>
      </w:r>
    </w:p>
    <w:p w:rsidRDefault="00A6164F" w:rsidP="00B03642" w:rsidR="00A6164F" w:rsidRPr="00763CC2"/>
    <w:p w:rsidRDefault="003F516E" w:rsidP="00757D31" w:rsidR="00757D31" w:rsidRPr="00C11824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="00BA0812" w:rsidRPr="00763CC2">
        <w:tab/>
      </w:r>
      <w:r w:rsidR="00FA336D" w:rsidRPr="00763CC2">
        <w:t>Početna cijena</w:t>
      </w:r>
      <w:r w:rsidRPr="00763CC2">
        <w:t xml:space="preserve"> nekretnine iz točke I. </w:t>
      </w:r>
      <w:r w:rsidR="00FA336D" w:rsidRPr="00763CC2">
        <w:t>je u</w:t>
      </w:r>
      <w:r w:rsidR="00D162C1">
        <w:t xml:space="preserve"> iznosu</w:t>
      </w:r>
      <w:r w:rsidRPr="00763CC2">
        <w:t xml:space="preserve"> od </w:t>
      </w:r>
      <w:r w:rsidR="00AD1686">
        <w:t>242.974,83</w:t>
      </w:r>
      <w:r w:rsidR="00757D31">
        <w:t xml:space="preserve"> kun</w:t>
      </w:r>
      <w:r w:rsidR="00AD1686">
        <w:t>e</w:t>
      </w:r>
      <w:r w:rsidR="00757D31">
        <w:t xml:space="preserve"> </w:t>
      </w:r>
      <w:r w:rsidR="00757D31" w:rsidRPr="00C11824">
        <w:t xml:space="preserve">uz naznaku da u navedeni iznos nije uključen PDV te da sve obveze u pogledu poreza u cijelosti padaju na teret kupca. </w:t>
      </w:r>
    </w:p>
    <w:p w:rsidRDefault="00BA0812" w:rsidP="00B03642" w:rsidR="00BA0812" w:rsidRPr="00763CC2"/>
    <w:p w:rsidRDefault="003F516E" w:rsidP="00B03642" w:rsidR="003F516E" w:rsidRPr="00763CC2"/>
    <w:p w:rsidRDefault="003F516E" w:rsidP="00B03642" w:rsidR="00B03642" w:rsidRPr="00763CC2">
      <w:r w:rsidRPr="00763CC2">
        <w:t xml:space="preserve">    </w:t>
      </w:r>
      <w:r w:rsidR="00362083" w:rsidRPr="00763CC2">
        <w:t>I</w:t>
      </w:r>
      <w:r w:rsidR="00B03642" w:rsidRPr="00763CC2">
        <w:t>V</w:t>
      </w:r>
      <w:r w:rsidRPr="00763CC2">
        <w:t>.</w:t>
      </w:r>
      <w:r w:rsidR="00B03642" w:rsidRPr="00763CC2">
        <w:t xml:space="preserve"> Uvjeti prodaje: </w:t>
      </w:r>
    </w:p>
    <w:p w:rsidRDefault="00B03642" w:rsidP="00B03642" w:rsidR="00B03642" w:rsidRPr="00763CC2"/>
    <w:p w:rsidRDefault="00B03642" w:rsidP="00B03642" w:rsidR="00B03642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B03642" w:rsidP="003F516E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javno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</w:t>
      </w:r>
      <w:r w:rsidR="00BA0812" w:rsidRPr="00763CC2">
        <w:rPr>
          <w:szCs w:val="24"/>
        </w:rPr>
        <w:t>dražbi</w:t>
      </w:r>
      <w:r w:rsidRPr="00763CC2">
        <w:rPr>
          <w:szCs w:val="24"/>
        </w:rPr>
        <w:t xml:space="preserve">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</w:t>
      </w:r>
      <w:r w:rsidR="00BA0812" w:rsidRPr="00763CC2">
        <w:rPr>
          <w:szCs w:val="24"/>
        </w:rPr>
        <w:t>dresu, sjedište, br. pošte, OIB</w:t>
      </w:r>
      <w:r w:rsidRPr="00763CC2">
        <w:rPr>
          <w:szCs w:val="24"/>
        </w:rPr>
        <w:t xml:space="preserve"> za fizičke osobe, matični broj iz sudskog registra </w:t>
      </w:r>
      <w:r w:rsidR="00BA0812" w:rsidRPr="00763CC2">
        <w:rPr>
          <w:szCs w:val="24"/>
        </w:rPr>
        <w:t xml:space="preserve">i OIB </w:t>
      </w:r>
      <w:r w:rsidRPr="00763CC2">
        <w:rPr>
          <w:szCs w:val="24"/>
        </w:rPr>
        <w:t>za pravne osobe i broj telefona) i točnu oznaku predmeta kupnje.</w:t>
      </w:r>
    </w:p>
    <w:p w:rsidRDefault="00B03642" w:rsidP="00B03642" w:rsidR="00B03642" w:rsidRPr="00763CC2"/>
    <w:p w:rsidRDefault="00B03642" w:rsidP="003F0615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Prijava za nadmetanje i dokaz o uplati jamčevine po ovom oglasu</w:t>
      </w:r>
      <w:r w:rsidR="003F0615" w:rsidRPr="00763CC2">
        <w:rPr>
          <w:szCs w:val="24"/>
        </w:rPr>
        <w:t xml:space="preserve"> moraju pristići stečajnom upravitelju poštom </w:t>
      </w:r>
      <w:r w:rsidRPr="00763CC2">
        <w:rPr>
          <w:szCs w:val="24"/>
        </w:rPr>
        <w:t xml:space="preserve"> u preporučenoj pošiljci na adresu </w:t>
      </w:r>
      <w:r w:rsidR="003F0615" w:rsidRPr="00763CC2">
        <w:rPr>
          <w:szCs w:val="24"/>
        </w:rPr>
        <w:t>st</w:t>
      </w:r>
      <w:r w:rsidRPr="00763CC2">
        <w:rPr>
          <w:szCs w:val="24"/>
        </w:rPr>
        <w:t xml:space="preserve">ečajnog upravitelja : </w:t>
      </w:r>
      <w:r w:rsidR="00763CC2">
        <w:rPr>
          <w:szCs w:val="24"/>
        </w:rPr>
        <w:t>Frane Zvonimir Negro, Miroslava Krleže 3c, Zadar</w:t>
      </w:r>
      <w:r w:rsidR="00BA0812" w:rsidRPr="00763CC2">
        <w:rPr>
          <w:szCs w:val="24"/>
        </w:rPr>
        <w:t xml:space="preserve">, </w:t>
      </w:r>
      <w:r w:rsidR="00704CA5" w:rsidRPr="00763CC2">
        <w:rPr>
          <w:szCs w:val="24"/>
        </w:rPr>
        <w:t xml:space="preserve"> „za spis 1</w:t>
      </w:r>
      <w:r w:rsidRPr="00763CC2">
        <w:rPr>
          <w:szCs w:val="24"/>
        </w:rPr>
        <w:t xml:space="preserve"> St-</w:t>
      </w:r>
      <w:r w:rsidR="00763CC2">
        <w:rPr>
          <w:szCs w:val="24"/>
        </w:rPr>
        <w:t>11/14</w:t>
      </w:r>
      <w:r w:rsidR="003F0615" w:rsidRPr="00763CC2">
        <w:rPr>
          <w:szCs w:val="24"/>
        </w:rPr>
        <w:t xml:space="preserve">“ do dana </w:t>
      </w:r>
      <w:r w:rsidR="00C32C23">
        <w:rPr>
          <w:szCs w:val="24"/>
        </w:rPr>
        <w:t>11. prosinca</w:t>
      </w:r>
      <w:r w:rsidR="00517BD7">
        <w:rPr>
          <w:b/>
          <w:szCs w:val="24"/>
        </w:rPr>
        <w:t xml:space="preserve"> </w:t>
      </w:r>
      <w:r w:rsidR="003F0615" w:rsidRPr="00763CC2">
        <w:rPr>
          <w:szCs w:val="24"/>
        </w:rPr>
        <w:t>201</w:t>
      </w:r>
      <w:r w:rsidR="00F52FE8">
        <w:rPr>
          <w:szCs w:val="24"/>
        </w:rPr>
        <w:t>5</w:t>
      </w:r>
      <w:r w:rsidR="003F0615" w:rsidRPr="00763CC2">
        <w:rPr>
          <w:szCs w:val="24"/>
        </w:rPr>
        <w:t xml:space="preserve">. godine u 12,00 sati.  </w:t>
      </w:r>
    </w:p>
    <w:p w:rsidRDefault="00B03642" w:rsidP="00B03642" w:rsidR="00B03642" w:rsidRPr="00763CC2"/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</w:t>
      </w:r>
      <w:r w:rsidR="000C1265" w:rsidRPr="00763CC2">
        <w:rPr>
          <w:szCs w:val="24"/>
        </w:rPr>
        <w:t>ih</w:t>
      </w:r>
      <w:r w:rsidRPr="00763CC2">
        <w:rPr>
          <w:szCs w:val="24"/>
        </w:rPr>
        <w:t xml:space="preserve"> nekretnin</w:t>
      </w:r>
      <w:r w:rsidR="000C1265" w:rsidRPr="00763CC2">
        <w:rPr>
          <w:szCs w:val="24"/>
        </w:rPr>
        <w:t>a</w:t>
      </w:r>
      <w:r w:rsidRPr="00763CC2">
        <w:rPr>
          <w:szCs w:val="24"/>
        </w:rPr>
        <w:t xml:space="preserve"> uplaćuje se na žiro račun</w:t>
      </w:r>
      <w:r w:rsidR="00FA336D" w:rsidRPr="00763CC2">
        <w:rPr>
          <w:szCs w:val="24"/>
        </w:rPr>
        <w:t xml:space="preserve"> </w:t>
      </w:r>
      <w:r w:rsidR="00A844AC" w:rsidRPr="00763CC2">
        <w:rPr>
          <w:szCs w:val="24"/>
        </w:rPr>
        <w:t>IBAN HR</w:t>
      </w:r>
      <w:r w:rsidR="007D02E5">
        <w:rPr>
          <w:szCs w:val="24"/>
        </w:rPr>
        <w:t>9623900011100850658</w:t>
      </w:r>
      <w:r w:rsidR="00963F63" w:rsidRPr="00763CC2">
        <w:rPr>
          <w:szCs w:val="24"/>
        </w:rPr>
        <w:t xml:space="preserve"> vodi se kod </w:t>
      </w:r>
      <w:r w:rsidR="00487B69" w:rsidRPr="00763CC2">
        <w:rPr>
          <w:szCs w:val="24"/>
        </w:rPr>
        <w:t xml:space="preserve"> </w:t>
      </w:r>
      <w:r w:rsidR="007D02E5">
        <w:rPr>
          <w:szCs w:val="24"/>
        </w:rPr>
        <w:t>Hrvatska poštanska banka Zagreb</w:t>
      </w:r>
      <w:r w:rsidR="00963F63" w:rsidRPr="00763CC2">
        <w:rPr>
          <w:szCs w:val="24"/>
        </w:rPr>
        <w:t>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CF21F4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</w:t>
      </w:r>
      <w:r w:rsidR="008C441D" w:rsidRPr="00763CC2">
        <w:rPr>
          <w:szCs w:val="24"/>
        </w:rPr>
        <w:t>a</w:t>
      </w:r>
      <w:r w:rsidRPr="00763CC2">
        <w:rPr>
          <w:szCs w:val="24"/>
        </w:rPr>
        <w:t xml:space="preserve"> dužan je uplatiti </w:t>
      </w:r>
      <w:r w:rsidR="00E74273" w:rsidRPr="00763CC2">
        <w:rPr>
          <w:szCs w:val="24"/>
        </w:rPr>
        <w:t xml:space="preserve">kupovninu </w:t>
      </w:r>
      <w:r w:rsidR="008C441D" w:rsidRPr="00763CC2">
        <w:rPr>
          <w:szCs w:val="24"/>
        </w:rPr>
        <w:t xml:space="preserve">u </w:t>
      </w:r>
      <w:r w:rsidR="00BA0812" w:rsidRPr="00763CC2">
        <w:rPr>
          <w:szCs w:val="24"/>
        </w:rPr>
        <w:t xml:space="preserve">roku od </w:t>
      </w:r>
      <w:r w:rsidR="009048BA" w:rsidRPr="00763CC2">
        <w:rPr>
          <w:szCs w:val="24"/>
        </w:rPr>
        <w:t>15</w:t>
      </w:r>
      <w:r w:rsidR="00A44F87" w:rsidRPr="00763CC2">
        <w:rPr>
          <w:szCs w:val="24"/>
        </w:rPr>
        <w:t xml:space="preserve"> dana od dana odr</w:t>
      </w:r>
      <w:r w:rsidR="00E74273" w:rsidRPr="00763CC2">
        <w:rPr>
          <w:szCs w:val="24"/>
        </w:rPr>
        <w:t>žavanja javne dražbe.</w:t>
      </w:r>
      <w:r w:rsidR="00A44F87" w:rsidRPr="00763CC2">
        <w:rPr>
          <w:szCs w:val="24"/>
        </w:rPr>
        <w:t xml:space="preserve"> </w:t>
      </w:r>
      <w:r w:rsidRPr="00763CC2">
        <w:rPr>
          <w:szCs w:val="24"/>
        </w:rPr>
        <w:t>Rješenjem o dosudi koje će se donijeti nakon što kupac nekretnine uplati kupovninu, odredit će se brisanje upisan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založn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prava, te upis prava vlasništva u korist kupca. </w:t>
      </w:r>
    </w:p>
    <w:p w:rsidRDefault="00CF21F4" w:rsidP="00B03642" w:rsidR="00CF21F4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- Porez na promet nekretnine i sve druge troškove vezane za kupnju i prijenos nekretnine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  snosi kupac.</w:t>
      </w:r>
    </w:p>
    <w:p w:rsidRDefault="00B03642" w:rsidP="00B03642" w:rsidR="00B03642" w:rsidRPr="00763CC2"/>
    <w:p w:rsidRDefault="00894BEC" w:rsidP="00B03642" w:rsidR="00B03642" w:rsidRPr="00763CC2">
      <w:r w:rsidRPr="00763CC2">
        <w:t>V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08593E" w:rsidP="00B03642" w:rsidR="00B03642" w:rsidRPr="00763CC2">
      <w:r w:rsidRPr="00763CC2">
        <w:t xml:space="preserve">Nekretnina </w:t>
      </w:r>
      <w:r w:rsidR="00C762DD" w:rsidRPr="00763CC2">
        <w:t>se kupuj</w:t>
      </w:r>
      <w:r w:rsidRPr="00763CC2">
        <w:t>e</w:t>
      </w:r>
      <w:r w:rsidR="00B03642" w:rsidRPr="00763CC2">
        <w:t xml:space="preserve"> po načelu «viđeno-kupljeno» te se isključuju sve eventualne naknadne primjedbe.</w:t>
      </w:r>
    </w:p>
    <w:p w:rsidRDefault="00B03642" w:rsidP="00B03642" w:rsidR="00B03642" w:rsidRPr="00763CC2">
      <w:r w:rsidRPr="00763CC2">
        <w:t xml:space="preserve"> </w:t>
      </w:r>
    </w:p>
    <w:p w:rsidRDefault="00270889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Oglas o javnom usmenom nadmetanju objavljen je na oglasnoj ploči Trgovačkog suda u Zadru</w:t>
      </w:r>
      <w:r w:rsidR="003F516E" w:rsidRPr="00763CC2">
        <w:rPr>
          <w:szCs w:val="24"/>
        </w:rPr>
        <w:t xml:space="preserve">, na </w:t>
      </w:r>
      <w:hyperlink r:id="rId10" w:history="true">
        <w:r w:rsidR="003F516E" w:rsidRPr="00763CC2">
          <w:rPr>
            <w:rStyle w:val="Hiperveza"/>
            <w:szCs w:val="24"/>
          </w:rPr>
          <w:t>www.stečaj.hr</w:t>
        </w:r>
      </w:hyperlink>
      <w:r w:rsidR="003F516E" w:rsidRPr="00763CC2">
        <w:rPr>
          <w:szCs w:val="24"/>
        </w:rPr>
        <w:t xml:space="preserve"> i stranicama gospodarske komore.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894BEC" w:rsidP="00B03642" w:rsidR="00B03642" w:rsidRPr="00763CC2">
      <w:r w:rsidRPr="00763CC2">
        <w:t>VIII</w:t>
      </w:r>
    </w:p>
    <w:p w:rsidRDefault="00B03642" w:rsidP="00B03642" w:rsidR="00B03642" w:rsidRPr="00763CC2">
      <w:r w:rsidRPr="00763CC2">
        <w:t xml:space="preserve">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 w:rsidR="00FA336D" w:rsidRPr="00763CC2">
        <w:rPr>
          <w:szCs w:val="24"/>
        </w:rPr>
        <w:t>09</w:t>
      </w:r>
      <w:r w:rsidR="007D02E5">
        <w:rPr>
          <w:szCs w:val="24"/>
        </w:rPr>
        <w:t>8/1856902</w:t>
      </w:r>
      <w:r w:rsidRPr="00763CC2">
        <w:rPr>
          <w:szCs w:val="24"/>
        </w:rPr>
        <w:t>, a potencijalni kupci nekretnine mogu razgledati svakog radnog dana u vremenu od 8,00-14,00 sati uz prethodnu najavu na navedeni telefon.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AF4481" w:rsidP="00AD1686" w:rsidR="00AF4481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AF4481" w:rsidP="00AD1686" w:rsidR="00AF4481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1686">
        <w:t>Ardena Bajlo</w:t>
      </w:r>
    </w:p>
    <w:p w:rsidRDefault="00AF4481" w:rsidP="00AF4481" w:rsidR="00AF4481"/>
    <w:p w:rsidRDefault="0049226F" w:rsidP="0049226F" w:rsidR="0049226F" w:rsidRPr="00763CC2">
      <w:pPr>
        <w:jc w:val="right"/>
      </w:pPr>
    </w:p>
    <w:p w:rsidRDefault="0049226F" w:rsidP="0049226F" w:rsidR="0049226F" w:rsidRPr="00763CC2">
      <w:pPr>
        <w:jc w:val="right"/>
      </w:pPr>
    </w:p>
    <w:p w:rsidRDefault="00DE1454" w:rsidP="00517BD7" w:rsidR="00DE1454" w:rsidRPr="00763CC2"/>
    <w:p w:rsidRDefault="00517BD7" w:rsidP="00517BD7" w:rsidR="005760EE">
      <w:pPr>
        <w:jc w:val="both"/>
      </w:pPr>
      <w:r>
        <w:t>DNA:</w:t>
      </w:r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stečajnom upravitelju</w:t>
      </w:r>
    </w:p>
    <w:p w:rsidRDefault="00FF308D" w:rsidP="00517BD7" w:rsidR="00517BD7">
      <w:pPr>
        <w:pStyle w:val="Odlomakpopisa"/>
        <w:numPr>
          <w:ilvl w:val="0"/>
          <w:numId w:val="8"/>
        </w:numPr>
        <w:jc w:val="both"/>
      </w:pPr>
      <w:hyperlink r:id="rId11" w:history="true">
        <w:r w:rsidR="00517BD7" w:rsidRPr="007043D3">
          <w:rPr>
            <w:rStyle w:val="Hiperveza"/>
          </w:rPr>
          <w:t>www.stecaj.hr</w:t>
        </w:r>
      </w:hyperlink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e-oglasna ploča</w:t>
      </w:r>
    </w:p>
    <w:p w:rsidRDefault="00517BD7" w:rsidP="00517BD7" w:rsidR="00517BD7" w:rsidRPr="00763CC2">
      <w:pPr>
        <w:pStyle w:val="Odlomakpopisa"/>
        <w:numPr>
          <w:ilvl w:val="0"/>
          <w:numId w:val="8"/>
        </w:numPr>
        <w:jc w:val="both"/>
      </w:pPr>
      <w:r>
        <w:t>u spis</w:t>
      </w:r>
    </w:p>
    <w:p w:rsidRDefault="00DE1454" w:rsidP="00DE1454" w:rsidR="00DE1454" w:rsidRPr="00763CC2">
      <w:pPr>
        <w:jc w:val="right"/>
      </w:pPr>
      <w:r w:rsidRPr="00763CC2">
        <w:t xml:space="preserve"> </w:t>
      </w:r>
    </w:p>
    <w:p w:rsidRDefault="00C35503" w:rsidP="002E0785" w:rsidR="00C35503">
      <w:pPr>
        <w:jc w:val="right"/>
        <w:rPr>
          <w:rFonts w:cs="Arial" w:hAnsi="Arial" w:ascii="Arial"/>
        </w:rPr>
      </w:pPr>
    </w:p>
    <w:sectPr w:rsidSect="00963F63" w:rsidR="00C3550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E77" w:rsidR="00D31E77">
      <w:r>
        <w:separator/>
      </w:r>
    </w:p>
  </w:endnote>
  <w:endnote w:id="0" w:type="continuationSeparator">
    <w:p w:rsidRDefault="00D31E77" w:rsidR="00D3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E77" w:rsidR="00D31E77">
      <w:r>
        <w:separator/>
      </w:r>
    </w:p>
  </w:footnote>
  <w:footnote w:id="0" w:type="continuationSeparator">
    <w:p w:rsidRDefault="00D31E77" w:rsidR="00D31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040" w:rsidR="00263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0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7BD7" w:rsidP="00517BD7" w:rsidR="00263040">
    <w:pPr>
      <w:pStyle w:val="Zaglavlje"/>
      <w:jc w:val="right"/>
    </w:pPr>
    <w:r w:rsidRPr="00763CC2">
      <w:t>1 St-11/14-</w:t>
    </w:r>
    <w:r w:rsidR="00AD1686">
      <w:t>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2D7BA9"/>
    <w:multiLevelType w:val="hybridMultilevel"/>
    <w:tmpl w:val="52ECB24E"/>
    <w:lvl w:tplc="E9528B9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841B9"/>
    <w:rsid w:val="0008593E"/>
    <w:rsid w:val="00096939"/>
    <w:rsid w:val="000A6A94"/>
    <w:rsid w:val="000C064F"/>
    <w:rsid w:val="000C1265"/>
    <w:rsid w:val="000E0B86"/>
    <w:rsid w:val="000F092C"/>
    <w:rsid w:val="000F13AE"/>
    <w:rsid w:val="000F2880"/>
    <w:rsid w:val="00125621"/>
    <w:rsid w:val="001621E6"/>
    <w:rsid w:val="001643FF"/>
    <w:rsid w:val="00164D9B"/>
    <w:rsid w:val="001873BE"/>
    <w:rsid w:val="001A0C91"/>
    <w:rsid w:val="001B1178"/>
    <w:rsid w:val="001E677D"/>
    <w:rsid w:val="00203FC4"/>
    <w:rsid w:val="00220037"/>
    <w:rsid w:val="002334FF"/>
    <w:rsid w:val="00263040"/>
    <w:rsid w:val="00270889"/>
    <w:rsid w:val="00285E9D"/>
    <w:rsid w:val="00285EDD"/>
    <w:rsid w:val="002A51B8"/>
    <w:rsid w:val="002B4288"/>
    <w:rsid w:val="002E0785"/>
    <w:rsid w:val="002E2EFC"/>
    <w:rsid w:val="002E362C"/>
    <w:rsid w:val="00326648"/>
    <w:rsid w:val="003272A7"/>
    <w:rsid w:val="003312A5"/>
    <w:rsid w:val="00362083"/>
    <w:rsid w:val="00372A78"/>
    <w:rsid w:val="003A0AC3"/>
    <w:rsid w:val="003C72DF"/>
    <w:rsid w:val="003E4F31"/>
    <w:rsid w:val="003F0615"/>
    <w:rsid w:val="003F516E"/>
    <w:rsid w:val="00420DBB"/>
    <w:rsid w:val="004323C8"/>
    <w:rsid w:val="00480A79"/>
    <w:rsid w:val="00487B69"/>
    <w:rsid w:val="00490D6F"/>
    <w:rsid w:val="0049226F"/>
    <w:rsid w:val="004A60C9"/>
    <w:rsid w:val="004C0531"/>
    <w:rsid w:val="004E2179"/>
    <w:rsid w:val="004F7473"/>
    <w:rsid w:val="00517BD7"/>
    <w:rsid w:val="0052755B"/>
    <w:rsid w:val="00551CE5"/>
    <w:rsid w:val="005760EE"/>
    <w:rsid w:val="005A1ACD"/>
    <w:rsid w:val="005A1FD3"/>
    <w:rsid w:val="005D28CD"/>
    <w:rsid w:val="005F3EA4"/>
    <w:rsid w:val="006014FC"/>
    <w:rsid w:val="0061349E"/>
    <w:rsid w:val="0061543F"/>
    <w:rsid w:val="006344A9"/>
    <w:rsid w:val="006647BA"/>
    <w:rsid w:val="00672C0A"/>
    <w:rsid w:val="00683241"/>
    <w:rsid w:val="006B3154"/>
    <w:rsid w:val="00704CA5"/>
    <w:rsid w:val="00752EA5"/>
    <w:rsid w:val="00757D31"/>
    <w:rsid w:val="00763CC2"/>
    <w:rsid w:val="007935D3"/>
    <w:rsid w:val="007C2044"/>
    <w:rsid w:val="007D02E5"/>
    <w:rsid w:val="007D6A77"/>
    <w:rsid w:val="00860474"/>
    <w:rsid w:val="00894BEC"/>
    <w:rsid w:val="008B7B50"/>
    <w:rsid w:val="008C39C3"/>
    <w:rsid w:val="008C441D"/>
    <w:rsid w:val="008C6F36"/>
    <w:rsid w:val="009048BA"/>
    <w:rsid w:val="0094577B"/>
    <w:rsid w:val="00963F63"/>
    <w:rsid w:val="009760D2"/>
    <w:rsid w:val="00981A5A"/>
    <w:rsid w:val="00997CF4"/>
    <w:rsid w:val="009A5823"/>
    <w:rsid w:val="009C4C07"/>
    <w:rsid w:val="00A118D0"/>
    <w:rsid w:val="00A12E8C"/>
    <w:rsid w:val="00A15909"/>
    <w:rsid w:val="00A44F87"/>
    <w:rsid w:val="00A543CB"/>
    <w:rsid w:val="00A6164F"/>
    <w:rsid w:val="00A74DE2"/>
    <w:rsid w:val="00A844AC"/>
    <w:rsid w:val="00A91905"/>
    <w:rsid w:val="00A94666"/>
    <w:rsid w:val="00AD1686"/>
    <w:rsid w:val="00AF05B3"/>
    <w:rsid w:val="00AF4481"/>
    <w:rsid w:val="00AF471D"/>
    <w:rsid w:val="00B03642"/>
    <w:rsid w:val="00B06C2E"/>
    <w:rsid w:val="00B327C9"/>
    <w:rsid w:val="00B462B5"/>
    <w:rsid w:val="00B8427E"/>
    <w:rsid w:val="00BA0812"/>
    <w:rsid w:val="00BB6C73"/>
    <w:rsid w:val="00BC4DB5"/>
    <w:rsid w:val="00BC67CB"/>
    <w:rsid w:val="00BE6C59"/>
    <w:rsid w:val="00C0521E"/>
    <w:rsid w:val="00C11824"/>
    <w:rsid w:val="00C30842"/>
    <w:rsid w:val="00C31E19"/>
    <w:rsid w:val="00C32C23"/>
    <w:rsid w:val="00C35503"/>
    <w:rsid w:val="00C762DD"/>
    <w:rsid w:val="00CA3C0F"/>
    <w:rsid w:val="00CA7DC3"/>
    <w:rsid w:val="00CB2CE2"/>
    <w:rsid w:val="00CC5937"/>
    <w:rsid w:val="00CF21F4"/>
    <w:rsid w:val="00D0087B"/>
    <w:rsid w:val="00D12687"/>
    <w:rsid w:val="00D162C1"/>
    <w:rsid w:val="00D263C0"/>
    <w:rsid w:val="00D31E77"/>
    <w:rsid w:val="00D415B9"/>
    <w:rsid w:val="00DE1454"/>
    <w:rsid w:val="00DE1E6F"/>
    <w:rsid w:val="00E4185F"/>
    <w:rsid w:val="00E41EA8"/>
    <w:rsid w:val="00E74273"/>
    <w:rsid w:val="00E751D6"/>
    <w:rsid w:val="00EA7B5B"/>
    <w:rsid w:val="00EB27D1"/>
    <w:rsid w:val="00ED32D2"/>
    <w:rsid w:val="00F01AED"/>
    <w:rsid w:val="00F52FE8"/>
    <w:rsid w:val="00F640C5"/>
    <w:rsid w:val="00F73EBA"/>
    <w:rsid w:val="00F94E63"/>
    <w:rsid w:val="00FA336D"/>
    <w:rsid w:val="00FA42FA"/>
    <w:rsid w:val="00FA62EA"/>
    <w:rsid w:val="00FC1B09"/>
    <w:rsid w:val="00FE26AD"/>
    <w:rsid w:val="00FF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cs="Tahoma" w:hAnsi="Tahoma" w:asci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F3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08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08D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08D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08D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6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ascii="Tahoma" w:cs="Tahoma" w:hAns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F3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08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08D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08D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08D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36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8835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243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ecaj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POSLAN U REF. 17.06.15.</izvorni_sadrzaj>
    <derivirana_varijabla naziv="DomainObject.Predmet.PrimjedbaSuca_1">pOMOĆNI POSLAN U REF. 17.06.15.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07AE9-6938-466C-9012-1C801E598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537</properties:Words>
  <properties:Characters>2844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3480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2015-11-10T08:34:00Z</dcterms:created>
  <dc:creator>Ardena Bajlo</dc:creator>
  <cp:lastModifiedBy>wsadmin</cp:lastModifiedBy>
  <cp:lastPrinted>2015-09-21T10:50:00Z</cp:lastPrinted>
  <dcterms:modified xmlns:xsi="http://www.w3.org/2001/XMLSchema-instance" xsi:type="dcterms:W3CDTF">2015-11-12T09:56:00Z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