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5703" w14:paraId="d34570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569E1">
        <w:rPr>
          <w:rFonts w:hAnsi="Times New Roman" w:ascii="Times New Roman"/>
          <w:b/>
          <w:sz w:val="24"/>
          <w:szCs w:val="24"/>
        </w:rPr>
        <w:t>48</w:t>
      </w:r>
      <w:r w:rsidR="00577011">
        <w:rPr>
          <w:rFonts w:hAnsi="Times New Roman" w:ascii="Times New Roman"/>
          <w:b/>
          <w:sz w:val="24"/>
          <w:szCs w:val="24"/>
        </w:rPr>
        <w:t>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4569E1">
        <w:rPr>
          <w:rFonts w:hAnsi="Times New Roman" w:ascii="Times New Roman"/>
        </w:rPr>
        <w:t>48</w:t>
      </w:r>
      <w:r w:rsidR="00577011">
        <w:rPr>
          <w:rFonts w:hAnsi="Times New Roman" w:ascii="Times New Roman"/>
        </w:rPr>
        <w:t>5</w:t>
      </w:r>
      <w:r w:rsidR="004B0656" w:rsidRPr="00E7447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007A3D" w:rsidRPr="00007A3D">
        <w:rPr>
          <w:rFonts w:hAnsi="Times New Roman" w:ascii="Times New Roman"/>
        </w:rPr>
        <w:t xml:space="preserve">Fina, regionalni centar Zagreb, </w:t>
      </w:r>
      <w:r w:rsidR="004569E1">
        <w:rPr>
          <w:rFonts w:hAnsi="Times New Roman" w:ascii="Times New Roman"/>
        </w:rPr>
        <w:t>iz Zagreba</w:t>
      </w:r>
      <w:r w:rsidRPr="00E7447B">
        <w:rPr>
          <w:rFonts w:hAnsi="Times New Roman" w:ascii="Times New Roman"/>
        </w:rPr>
        <w:t xml:space="preserve"> 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r w:rsidR="00577011" w:rsidRPr="00577011">
        <w:rPr>
          <w:rFonts w:hAnsi="Times New Roman" w:ascii="Times New Roman"/>
        </w:rPr>
        <w:t>SUPER TRAPER CZ d.o.o.</w:t>
      </w:r>
      <w:r w:rsidR="004569E1">
        <w:rPr>
          <w:rFonts w:hAnsi="Times New Roman" w:ascii="Times New Roman"/>
        </w:rPr>
        <w:t xml:space="preserve">, </w:t>
      </w:r>
      <w:r w:rsidR="0050255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577011">
        <w:rPr>
          <w:rFonts w:hAnsi="Times New Roman" w:ascii="Times New Roman"/>
        </w:rPr>
        <w:t>Sesveta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577011" w:rsidRPr="00577011">
        <w:rPr>
          <w:rFonts w:hAnsi="Times New Roman" w:ascii="Times New Roman"/>
        </w:rPr>
        <w:t>20797390612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F7FA9"/>
    <w:rsid w:val="00216CB5"/>
    <w:rsid w:val="00242A32"/>
    <w:rsid w:val="003A4EEE"/>
    <w:rsid w:val="004569E1"/>
    <w:rsid w:val="004B0656"/>
    <w:rsid w:val="00502556"/>
    <w:rsid w:val="00517E91"/>
    <w:rsid w:val="00577011"/>
    <w:rsid w:val="005A4E46"/>
    <w:rsid w:val="00621607"/>
    <w:rsid w:val="00623414"/>
    <w:rsid w:val="00685A31"/>
    <w:rsid w:val="00716ACC"/>
    <w:rsid w:val="008E2B52"/>
    <w:rsid w:val="008E7A2B"/>
    <w:rsid w:val="00A4097F"/>
    <w:rsid w:val="00A45276"/>
    <w:rsid w:val="00B07BE7"/>
    <w:rsid w:val="00B55C26"/>
    <w:rsid w:val="00B86B42"/>
    <w:rsid w:val="00CC0A7C"/>
    <w:rsid w:val="00E40D93"/>
    <w:rsid w:val="00E7447B"/>
    <w:rsid w:val="00F05981"/>
    <w:rsid w:val="00F3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6C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6CB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CB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CB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CB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6C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6CB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CB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CB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CB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St-485/2016</izvorni_sadrzaj>
    <derivirana_varijabla naziv="DomainObject.Predmet.OznakaBroj_1">St-485/2016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TRAPER CZ društvo s ograničenom odgovornošću za trgovinu i usluge zastupanog po punomoćniku Shuxiang Song</izvorni_sadrzaj>
    <derivirana_varijabla naziv="DomainObject.Predmet.ProtustrankaFormated_1">  SUPER TRAPER CZ društvo s ograničenom odgovornošću za trgovinu i usluge zastupanog po punomoćniku Shuxiang Song</derivirana_varijabla>
  </DomainObject.Predmet.ProtustrankaFormated>
  <DomainObject.Predmet.ProtustrankaFormatedOIB>
    <izvorni_sadrzaj>  SUPER TRAPER CZ društvo s ograničenom odgovornošću za trgovinu i usluge, OIB 20797390612 zastupanog po punomoćniku Shuxiang Song</izvorni_sadrzaj>
    <derivirana_varijabla naziv="DomainObject.Predmet.ProtustrankaFormatedOIB_1">  SUPER TRAPER CZ društvo s ograničenom odgovornošću za trgovinu i usluge, OIB 20797390612 zastupanog po punomoćniku Shuxiang Song</derivirana_varijabla>
  </DomainObject.Predmet.ProtustrankaFormatedOIB>
  <DomainObject.Predmet.ProtustrankaFormatedWithAdress>
    <izvorni_sadrzaj> SUPER TRAPER CZ društvo s ograničenom odgovornošću za trgovinu i usluge, Nova cesta 8, 10360 Sesvete zastupanog po punomoćniku Shuxiang Song</izvorni_sadrzaj>
    <derivirana_varijabla naziv="DomainObject.Predmet.ProtustrankaFormatedWithAdress_1"> SUPER TRAPER CZ društvo s ograničenom odgovornošću za trgovinu i usluge, Nova cesta 8, 10360 Sesvete zastupanog po punomoćniku Shuxiang Song</derivirana_varijabla>
  </DomainObject.Predmet.ProtustrankaFormatedWithAdress>
  <DomainObject.Predmet.ProtustrankaFormatedWithAdressOIB>
    <izvorni_sadrzaj> SUPER TRAPER CZ društvo s ograničenom odgovornošću za trgovinu i usluge, OIB 20797390612, Nova cesta 8, 10360 Sesvete zastupanog po punomoćniku Shuxiang Song</izvorni_sadrzaj>
    <derivirana_varijabla naziv="DomainObject.Predmet.ProtustrankaFormatedWithAdressOIB_1"> SUPER TRAPER CZ društvo s ograničenom odgovornošću za trgovinu i usluge, OIB 20797390612, Nova cesta 8, 10360 Sesvete zastupanog po punomoćniku Shuxiang Song</derivirana_varijabla>
  </DomainObject.Predmet.ProtustrankaFormatedWithAdressOIB>
  <DomainObject.Predmet.ProtustrankaWithAdress>
    <izvorni_sadrzaj>SUPER TRAPER CZ društvo s ograničenom odgovornošću za trgovinu i usluge Nova cesta 8, 10360 Sesvete</izvorni_sadrzaj>
    <derivirana_varijabla naziv="DomainObject.Predmet.ProtustrankaWithAdress_1">SUPER TRAPER CZ društvo s ograničenom odgovornošću za trgovinu i usluge Nova cesta 8, 10360 Sesvete</derivirana_varijabla>
  </DomainObject.Predmet.ProtustrankaWithAdress>
  <DomainObject.Predmet.ProtustrankaWithAdressOIB>
    <izvorni_sadrzaj>SUPER TRAPER CZ društvo s ograničenom odgovornošću za trgovinu i usluge, OIB 20797390612, Nova cesta 8, 10360 Sesvete</izvorni_sadrzaj>
    <derivirana_varijabla naziv="DomainObject.Predmet.ProtustrankaWithAdressOIB_1">SUPER TRAPER CZ društvo s ograničenom odgovornošću za trgovinu i usluge, OIB 20797390612, Nova cesta 8, 10360 Sesvete</derivirana_varijabla>
  </DomainObject.Predmet.ProtustrankaWithAdressOIB>
  <DomainObject.Predmet.ProtustrankaNazivFormated>
    <izvorni_sadrzaj>SUPER TRAPER CZ društvo s ograničenom odgovornošću za trgovinu i usluge</izvorni_sadrzaj>
    <derivirana_varijabla naziv="DomainObject.Predmet.ProtustrankaNazivFormated_1">SUPER TRAPER CZ društvo s ograničenom odgovornošću za trgovinu i usluge</derivirana_varijabla>
  </DomainObject.Predmet.ProtustrankaNazivFormated>
  <DomainObject.Predmet.ProtustrankaNazivFormatedOIB>
    <izvorni_sadrzaj>SUPER TRAPER CZ društvo s ograničenom odgovornošću za trgovinu i usluge, OIB 20797390612</izvorni_sadrzaj>
    <derivirana_varijabla naziv="DomainObject.Predmet.ProtustrankaNazivFormatedOIB_1">SUPER TRAPER CZ društvo s ograničenom odgovornošću za trgovinu i usluge, OIB 20797390612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TRAPER CZ društvo s ograničenom odgovornošću za trgovinu i usluge zastupanog po punomoćniku Shuxiang Song</item>
    </izvorni_sadrzaj>
    <derivirana_varijabla naziv="DomainObject.Predmet.ProtuStrankaListFormated_1">
      <item>SUPER TRAPER CZ društvo s ograničenom odgovornošću za trgovinu i usluge zastupanog po punomoćniku Shuxiang Song</item>
    </derivirana_varijabla>
  </DomainObject.Predmet.ProtuStrankaListFormated>
  <DomainObject.Predmet.ProtuStrankaListFormatedOIB>
    <izvorni_sadrzaj>
      <item>SUPER TRAPER CZ društvo s ograničenom odgovornošću za trgovinu i usluge, OIB 20797390612 zastupanog po punomoćniku Shuxiang Song</item>
    </izvorni_sadrzaj>
    <derivirana_varijabla naziv="DomainObject.Predmet.ProtuStrankaListFormatedOIB_1">
      <item>SUPER TRAPER CZ društvo s ograničenom odgovornošću za trgovinu i usluge, OIB 20797390612 zastupanog po punomoćniku Shuxiang Song</item>
    </derivirana_varijabla>
  </DomainObject.Predmet.ProtuStrankaListFormatedOIB>
  <DomainObject.Predmet.ProtuStrankaListFormatedWithAdress>
    <izvorni_sadrzaj>
      <item>SUPER TRAPER CZ društvo s ograničenom odgovornošću za trgovinu i usluge, Nova cesta 8, 10360 Sesvete zastupanog po punomoćniku Shuxiang Song</item>
    </izvorni_sadrzaj>
    <derivirana_varijabla naziv="DomainObject.Predmet.ProtuStrankaListFormatedWithAdress_1">
      <item>SUPER TRAPER CZ društvo s ograničenom odgovornošću za trgovinu i usluge, Nova cesta 8, 10360 Sesvete zastupanog po punomoćniku Shuxiang Song</item>
    </derivirana_varijabla>
  </DomainObject.Predmet.ProtuStrankaListFormatedWithAdress>
  <DomainObject.Predmet.ProtuStrankaListFormatedWithAdressOIB>
    <izvorni_sadrzaj>
      <item>SUPER TRAPER CZ društvo s ograničenom odgovornošću za trgovinu i usluge, OIB 20797390612, Nova cesta 8, 10360 Sesvete zastupanog po punomoćniku Shuxiang Song</item>
    </izvorni_sadrzaj>
    <derivirana_varijabla naziv="DomainObject.Predmet.ProtuStrankaListFormatedWithAdressOIB_1">
      <item>SUPER TRAPER CZ društvo s ograničenom odgovornošću za trgovinu i usluge, OIB 20797390612, Nova cesta 8, 10360 Sesvete zastupanog po punomoćniku Shuxiang Song</item>
    </derivirana_varijabla>
  </DomainObject.Predmet.ProtuStrankaListFormatedWithAdressOIB>
  <DomainObject.Predmet.ProtuStrankaListNazivFormated>
    <izvorni_sadrzaj>
      <item>SUPER TRAPER CZ društvo s ograničenom odgovornošću za trgovinu i usluge</item>
    </izvorni_sadrzaj>
    <derivirana_varijabla naziv="DomainObject.Predmet.ProtuStrankaListNazivFormated_1">
      <item>SUPER TRAPER CZ društvo s ograničenom odgovornošću za trgovinu i usluge</item>
    </derivirana_varijabla>
  </DomainObject.Predmet.ProtuStrankaListNazivFormated>
  <DomainObject.Predmet.ProtuStrankaListNazivFormatedOIB>
    <izvorni_sadrzaj>
      <item>SUPER TRAPER CZ društvo s ograničenom odgovornošću za trgovinu i usluge, OIB 20797390612</item>
    </izvorni_sadrzaj>
    <derivirana_varijabla naziv="DomainObject.Predmet.ProtuStrankaListNazivFormatedOIB_1">
      <item>SUPER TRAPER CZ društvo s ograničenom odgovornošću za trgovinu i usluge, OIB 20797390612</item>
    </derivirana_varijabla>
  </DomainObject.Predmet.ProtuStrankaListNazivFormatedOIB>
  <DomainObject.Predmet.OstaliListFormated>
    <izvorni_sadrzaj>
      <item>Shuxiang Song punomoćnik sudionika u postupku SUPER TRAPER CZ društvo s ograničenom odgovornošću za trgovinu i usluge</item>
    </izvorni_sadrzaj>
    <derivirana_varijabla naziv="DomainObject.Predmet.OstaliListFormated_1">
      <item>Shuxiang Song punomoćnik sudionika u postupku SUPER TRAPER CZ društvo s ograničenom odgovornošću za trgovinu i usluge</item>
    </derivirana_varijabla>
  </DomainObject.Predmet.OstaliListFormated>
  <DomainObject.Predmet.OstaliListFormatedOIB>
    <izvorni_sadrzaj>
      <item>Shuxiang Song, OIB 03904552477 punomoćnik sudionika u postupku SUPER TRAPER CZ društvo s ograničenom odgovornošću za trgovinu i usluge</item>
    </izvorni_sadrzaj>
    <derivirana_varijabla naziv="DomainObject.Predmet.OstaliListFormatedOIB_1">
      <item>Shuxiang Song, OIB 03904552477 punomoćnik sudionika u postupku SUPER TRAPER CZ društvo s ograničenom odgovornošću za trgovinu i usluge</item>
    </derivirana_varijabla>
  </DomainObject.Predmet.OstaliListFormatedOIB>
  <DomainObject.Predmet.OstaliListFormatedWithAdress>
    <izvorni_sadrzaj>
      <item>Shuxiang Song, Kozari Bok Iii.odvojak 28, 10000 Zagreb punomoćnik sudionika u postupku SUPER TRAPER CZ društvo s ograničenom odgovornošću za trgovinu i usluge</item>
    </izvorni_sadrzaj>
    <derivirana_varijabla naziv="DomainObject.Predmet.OstaliListFormatedWithAdress_1">
      <item>Shuxiang Song, Kozari Bok Iii.odvojak 28, 10000 Zagreb punomoćnik sudionika u postupku SUPER TRAPER CZ društvo s ograničenom odgovornošću za trgovinu i usluge</item>
    </derivirana_varijabla>
  </DomainObject.Predmet.OstaliListFormatedWithAdress>
  <DomainObject.Predmet.OstaliListFormatedWithAdressOIB>
    <izvorni_sadrzaj>
      <item>Shuxiang Song, OIB 03904552477, Kozari Bok Iii.odvojak 28, 10000 Zagreb punomoćnik sudionika u postupku SUPER TRAPER CZ društvo s ograničenom odgovornošću za trgovinu i usluge</item>
    </izvorni_sadrzaj>
    <derivirana_varijabla naziv="DomainObject.Predmet.OstaliListFormatedWithAdressOIB_1">
      <item>Shuxiang Song, OIB 03904552477, Kozari Bok Iii.odvojak 28, 10000 Zagreb punomoćnik sudionika u postupku SUPER TRAPER CZ društvo s ograničenom odgovornošću za trgovinu i usluge</item>
    </derivirana_varijabla>
  </DomainObject.Predmet.OstaliListFormatedWithAdressOIB>
  <DomainObject.Predmet.OstaliListNazivFormated>
    <izvorni_sadrzaj>
      <item>Shuxiang Song</item>
    </izvorni_sadrzaj>
    <derivirana_varijabla naziv="DomainObject.Predmet.OstaliListNazivFormated_1">
      <item>Shuxiang Song</item>
    </derivirana_varijabla>
  </DomainObject.Predmet.OstaliListNazivFormated>
  <DomainObject.Predmet.OstaliListNazivFormatedOIB>
    <izvorni_sadrzaj>
      <item>Shuxiang Song, OIB 03904552477</item>
    </izvorni_sadrzaj>
    <derivirana_varijabla naziv="DomainObject.Predmet.OstaliListNazivFormatedOIB_1">
      <item>Shuxiang Song, OIB 03904552477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TRAPER CZ društvo s ograničenom odgovornošću za trgovinu i usluge</izvorni_sadrzaj>
    <derivirana_varijabla naziv="DomainObject.Predmet.ProtustrankaIDrugi_1">SUPER TRAPER CZ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 TRAPER CZ društvo s ograničenom odgovornošću za trgovinu i usluge, OIB 20797390612, Nova cesta 8, 10360 Sesvete</izvorni_sadrzaj>
    <derivirana_varijabla naziv="DomainObject.Predmet.ProtustrankaIDrugiAdressOIB_1">SUPER TRAPER CZ društvo s ograničenom odgovornošću za trgovinu i usluge, OIB 20797390612, Nova cesta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TRAPER CZ društvo s ograničenom odgovornošću za trgovinu i usluge</item>
      <item>Shuxiang Song</item>
    </izvorni_sadrzaj>
    <derivirana_varijabla naziv="DomainObject.Predmet.SudioniciListNaziv_1">
      <item>FINA Regionalni centar Zagreb</item>
      <item>SUPER TRAPER CZ društvo s ograničenom odgovornošću za trgovinu i usluge</item>
      <item>Shuxiang Song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 TRAPER CZ društvo s ograničenom odgovornošću za trgovinu i usluge, OIB 20797390612, Nova cesta 8,10360 Sesvete</item>
      <item>Shuxiang Song, OIB 03904552477, Kozari Bok Iii.odvojak 28,10000 Zagreb</item>
    </izvorni_sadrzaj>
    <derivirana_varijabla naziv="DomainObject.Predmet.SudioniciListAdressOIB_1">
      <item>FINA Regionalni centar Zagreb, OIB 85821130368, Trg svibanjskih žrtava 1995. br. 1,10000 Zagreb</item>
      <item>SUPER TRAPER CZ društvo s ograničenom odgovornošću za trgovinu i usluge, OIB 20797390612, Nova cesta 8,10360 Sesvete</item>
      <item>Shuxiang Song, OIB 03904552477, Kozari Bok Iii.odvojak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20797390612</item>
      <item>, OIB 03904552477</item>
    </izvorni_sadrzaj>
    <derivirana_varijabla naziv="DomainObject.Predmet.SudioniciListNazivOIB_1">
      <item>, OIB 85821130368</item>
      <item>, OIB 20797390612</item>
      <item>, OIB 03904552477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763</properties:Characters>
  <properties:Lines>49</properties:Lines>
  <properties:Paragraphs>21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2016-04-19T08:35:00Z</cp:lastPrinted>
  <dcterms:modified xmlns:xsi="http://www.w3.org/2001/XMLSchema-instance" xsi:type="dcterms:W3CDTF">2016-04-19T08:36:00Z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