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83a4" w14:paraId="00583a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6F2BD2">
        <w:rPr>
          <w:rFonts w:cs="Times New Roman" w:eastAsia="Times New Roman" w:hAnsi="Times New Roman" w:ascii="Times New Roman"/>
          <w:sz w:val="24"/>
          <w:szCs w:val="24"/>
          <w:lang w:eastAsia="zh-CN"/>
        </w:rPr>
        <w:t>622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2BD2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UDOVICA HRVATSKIH BRANITELJA DOMOVINSKOG RATA SISAČKO MOSLAVAČKE ŽUPANIJE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2BD2">
        <w:rPr>
          <w:rFonts w:cs="Times New Roman" w:eastAsia="Times New Roman" w:hAnsi="Times New Roman" w:ascii="Times New Roman"/>
          <w:sz w:val="24"/>
          <w:szCs w:val="24"/>
          <w:lang w:eastAsia="hr-HR"/>
        </w:rPr>
        <w:t>Sisak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6F2BD2">
        <w:rPr>
          <w:rFonts w:cs="Times New Roman" w:eastAsia="Times New Roman" w:hAnsi="Times New Roman" w:ascii="Times New Roman"/>
          <w:sz w:val="24"/>
          <w:szCs w:val="24"/>
          <w:lang w:eastAsia="hr-HR"/>
        </w:rPr>
        <w:t>Kralja Tomislava 5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6F2BD2" w:rsidRPr="006F2BD2">
        <w:rPr>
          <w:rFonts w:cs="Times New Roman" w:eastAsia="Times New Roman" w:hAnsi="Times New Roman" w:ascii="Times New Roman"/>
          <w:sz w:val="24"/>
          <w:szCs w:val="24"/>
          <w:lang w:eastAsia="hr-HR"/>
        </w:rPr>
        <w:t>19754445392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2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UDRUGA UDOVICA HRVATSKIH BRANITELJA DOMOVINSKOG RATA SISAČKO MOSLAVAČKE ŽUPANIJE, Sisak,  Kralja Tomislava 5, OIB: </w:t>
      </w:r>
      <w:r w:rsidR="006F2BD2" w:rsidRPr="006F2BD2">
        <w:rPr>
          <w:rFonts w:cs="Times New Roman" w:eastAsia="Times New Roman" w:hAnsi="Times New Roman" w:ascii="Times New Roman"/>
          <w:sz w:val="24"/>
          <w:szCs w:val="24"/>
          <w:lang w:eastAsia="hr-HR"/>
        </w:rPr>
        <w:t>19754445392</w:t>
      </w:r>
      <w:r w:rsidR="006F2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F2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50475D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UDOVICA HRVATSKIH BRANITELJA DOMOVINSKOG RATA SISAČKO MOSLAVAČKE ŽUPANIJE, Sisak</w:t>
      </w:r>
      <w:proofErr w:type="gramStart"/>
      <w:r w:rsid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,  Kralja</w:t>
      </w:r>
      <w:proofErr w:type="gramEnd"/>
      <w:r w:rsid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Tomislava 5, OIB: </w:t>
      </w:r>
      <w:r w:rsidR="0050475D" w:rsidRPr="006F2BD2">
        <w:rPr>
          <w:rFonts w:cs="Times New Roman" w:eastAsia="Times New Roman" w:hAnsi="Times New Roman" w:ascii="Times New Roman"/>
          <w:sz w:val="24"/>
          <w:szCs w:val="24"/>
          <w:lang w:eastAsia="hr-HR"/>
        </w:rPr>
        <w:t>19754445392</w:t>
      </w:r>
      <w:r w:rsidR="0050475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33F1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377D6"/>
    <w:rsid w:val="00041E19"/>
    <w:rsid w:val="000B6626"/>
    <w:rsid w:val="001572B7"/>
    <w:rsid w:val="0017646E"/>
    <w:rsid w:val="001A7E0E"/>
    <w:rsid w:val="001B573D"/>
    <w:rsid w:val="001E2827"/>
    <w:rsid w:val="0028381A"/>
    <w:rsid w:val="002B5FFE"/>
    <w:rsid w:val="00316E99"/>
    <w:rsid w:val="00320115"/>
    <w:rsid w:val="0034499A"/>
    <w:rsid w:val="0036669E"/>
    <w:rsid w:val="00381608"/>
    <w:rsid w:val="003A1F20"/>
    <w:rsid w:val="003D6408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C7810"/>
    <w:rsid w:val="006F2BD2"/>
    <w:rsid w:val="00726DD4"/>
    <w:rsid w:val="00733F1C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8B6847"/>
    <w:rsid w:val="00957EDF"/>
    <w:rsid w:val="00964EEA"/>
    <w:rsid w:val="00997F21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90658"/>
    <w:rsid w:val="00E90B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81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C781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C781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C781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8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C78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C78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C78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4622</izvorni_sadrzaj>
    <derivirana_varijabla naziv="DomainObject.Predmet.Broj_1">4622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St-4622/2015</izvorni_sadrzaj>
    <derivirana_varijabla naziv="DomainObject.Predmet.OznakaBroj_1">St-4622/2015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UDOVICA HRVATSKIH BRANITELJA DOMOVINSKOG RATA SISAČKO MOSLAVAČKE ŽUPANIJE</izvorni_sadrzaj>
    <derivirana_varijabla naziv="DomainObject.Predmet.ProtustrankaFormated_1">  UDRUGA UDOVICA HRVATSKIH BRANITELJA DOMOVINSKOG RATA SISAČKO MOSLAVAČKE ŽUPANIJE</derivirana_varijabla>
  </DomainObject.Predmet.ProtustrankaFormated>
  <DomainObject.Predmet.ProtustrankaFormatedOIB>
    <izvorni_sadrzaj>  UDRUGA UDOVICA HRVATSKIH BRANITELJA DOMOVINSKOG RATA SISAČKO MOSLAVAČKE ŽUPANIJE, OIB 19754445392</izvorni_sadrzaj>
    <derivirana_varijabla naziv="DomainObject.Predmet.ProtustrankaFormatedOIB_1">  UDRUGA UDOVICA HRVATSKIH BRANITELJA DOMOVINSKOG RATA SISAČKO MOSLAVAČKE ŽUPANIJE, OIB 19754445392</derivirana_varijabla>
  </DomainObject.Predmet.ProtustrankaFormatedOIB>
  <DomainObject.Predmet.ProtustrankaFormatedWithAdress>
    <izvorni_sadrzaj> UDRUGA UDOVICA HRVATSKIH BRANITELJA DOMOVINSKOG RATA SISAČKO MOSLAVAČKE ŽUPANIJE, Kralja Tomislava 5, 44000 Sisak</izvorni_sadrzaj>
    <derivirana_varijabla naziv="DomainObject.Predmet.ProtustrankaFormatedWithAdress_1"> UDRUGA UDOVICA HRVATSKIH BRANITELJA DOMOVINSKOG RATA SISAČKO MOSLAVAČKE ŽUPANIJE, Kralja Tomislava 5, 44000 Sisak</derivirana_varijabla>
  </DomainObject.Predmet.ProtustrankaFormatedWithAdress>
  <DomainObject.Predmet.ProtustrankaFormatedWithAdressOIB>
    <izvorni_sadrzaj> UDRUGA UDOVICA HRVATSKIH BRANITELJA DOMOVINSKOG RATA SISAČKO MOSLAVAČKE ŽUPANIJE, OIB 19754445392, Kralja Tomislava 5, 44000 Sisak</izvorni_sadrzaj>
    <derivirana_varijabla naziv="DomainObject.Predmet.ProtustrankaFormatedWithAdressOIB_1"> UDRUGA UDOVICA HRVATSKIH BRANITELJA DOMOVINSKOG RATA SISAČKO MOSLAVAČKE ŽUPANIJE, OIB 19754445392, Kralja Tomislava 5, 44000 Sisak</derivirana_varijabla>
  </DomainObject.Predmet.ProtustrankaFormatedWithAdressOIB>
  <DomainObject.Predmet.ProtustrankaWithAdress>
    <izvorni_sadrzaj>UDRUGA UDOVICA HRVATSKIH BRANITELJA DOMOVINSKOG RATA SISAČKO MOSLAVAČKE ŽUPANIJE Kralja Tomislava 5, 44000 Sisak</izvorni_sadrzaj>
    <derivirana_varijabla naziv="DomainObject.Predmet.ProtustrankaWithAdress_1">UDRUGA UDOVICA HRVATSKIH BRANITELJA DOMOVINSKOG RATA SISAČKO MOSLAVAČKE ŽUPANIJE Kralja Tomislava 5, 44000 Sisak</derivirana_varijabla>
  </DomainObject.Predmet.ProtustrankaWithAdress>
  <DomainObject.Predmet.ProtustrankaWithAdressOIB>
    <izvorni_sadrzaj>UDRUGA UDOVICA HRVATSKIH BRANITELJA DOMOVINSKOG RATA SISAČKO MOSLAVAČKE ŽUPANIJE, OIB 19754445392, Kralja Tomislava 5, 44000 Sisak</izvorni_sadrzaj>
    <derivirana_varijabla naziv="DomainObject.Predmet.ProtustrankaWithAdressOIB_1">UDRUGA UDOVICA HRVATSKIH BRANITELJA DOMOVINSKOG RATA SISAČKO MOSLAVAČKE ŽUPANIJE, OIB 19754445392, Kralja Tomislava 5, 44000 Sisak</derivirana_varijabla>
  </DomainObject.Predmet.ProtustrankaWithAdressOIB>
  <DomainObject.Predmet.ProtustrankaNazivFormated>
    <izvorni_sadrzaj>UDRUGA UDOVICA HRVATSKIH BRANITELJA DOMOVINSKOG RATA SISAČKO MOSLAVAČKE ŽUPANIJE</izvorni_sadrzaj>
    <derivirana_varijabla naziv="DomainObject.Predmet.ProtustrankaNazivFormated_1">UDRUGA UDOVICA HRVATSKIH BRANITELJA DOMOVINSKOG RATA SISAČKO MOSLAVAČKE ŽUPANIJE</derivirana_varijabla>
  </DomainObject.Predmet.ProtustrankaNazivFormated>
  <DomainObject.Predmet.ProtustrankaNazivFormatedOIB>
    <izvorni_sadrzaj>UDRUGA UDOVICA HRVATSKIH BRANITELJA DOMOVINSKOG RATA SISAČKO MOSLAVAČKE ŽUPANIJE, OIB 19754445392</izvorni_sadrzaj>
    <derivirana_varijabla naziv="DomainObject.Predmet.ProtustrankaNazivFormatedOIB_1">UDRUGA UDOVICA HRVATSKIH BRANITELJA DOMOVINSKOG RATA SISAČKO MOSLAVAČKE ŽUPANIJE, OIB 19754445392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UDOVICA HRVATSKIH BRANITELJA DOMOVINSKOG RATA SISAČKO MOSLAVAČKE ŽUPANIJE</item>
    </izvorni_sadrzaj>
    <derivirana_varijabla naziv="DomainObject.Predmet.ProtuStrankaListFormated_1">
      <item>UDRUGA UDOVICA HRVATSKIH BRANITELJA DOMOVINSKOG RATA SISAČKO MOSLAVAČKE ŽUPANIJE</item>
    </derivirana_varijabla>
  </DomainObject.Predmet.ProtuStrankaListFormated>
  <DomainObject.Predmet.ProtuStrankaListFormatedOIB>
    <izvorni_sadrzaj>
      <item>UDRUGA UDOVICA HRVATSKIH BRANITELJA DOMOVINSKOG RATA SISAČKO MOSLAVAČKE ŽUPANIJE, OIB 19754445392</item>
    </izvorni_sadrzaj>
    <derivirana_varijabla naziv="DomainObject.Predmet.ProtuStrankaListFormatedOIB_1">
      <item>UDRUGA UDOVICA HRVATSKIH BRANITELJA DOMOVINSKOG RATA SISAČKO MOSLAVAČKE ŽUPANIJE, OIB 19754445392</item>
    </derivirana_varijabla>
  </DomainObject.Predmet.ProtuStrankaListFormatedOIB>
  <DomainObject.Predmet.ProtuStrankaListFormatedWithAdress>
    <izvorni_sadrzaj>
      <item>UDRUGA UDOVICA HRVATSKIH BRANITELJA DOMOVINSKOG RATA SISAČKO MOSLAVAČKE ŽUPANIJE, Kralja Tomislava 5, 44000 Sisak</item>
    </izvorni_sadrzaj>
    <derivirana_varijabla naziv="DomainObject.Predmet.ProtuStrankaListFormatedWithAdress_1">
      <item>UDRUGA UDOVICA HRVATSKIH BRANITELJA DOMOVINSKOG RATA SISAČKO MOSLAVAČKE ŽUPANIJE, Kralja Tomislava 5, 44000 Sisak</item>
    </derivirana_varijabla>
  </DomainObject.Predmet.ProtuStrankaListFormatedWithAdress>
  <DomainObject.Predmet.ProtuStrankaListFormatedWithAdressOIB>
    <izvorni_sadrzaj>
      <item>UDRUGA UDOVICA HRVATSKIH BRANITELJA DOMOVINSKOG RATA SISAČKO MOSLAVAČKE ŽUPANIJE, OIB 19754445392, Kralja Tomislava 5, 44000 Sisak</item>
    </izvorni_sadrzaj>
    <derivirana_varijabla naziv="DomainObject.Predmet.ProtuStrankaListFormatedWithAdressOIB_1">
      <item>UDRUGA UDOVICA HRVATSKIH BRANITELJA DOMOVINSKOG RATA SISAČKO MOSLAVAČKE ŽUPANIJE, OIB 19754445392, Kralja Tomislava 5, 44000 Sisak</item>
    </derivirana_varijabla>
  </DomainObject.Predmet.ProtuStrankaListFormatedWithAdressOIB>
  <DomainObject.Predmet.ProtuStrankaListNazivFormated>
    <izvorni_sadrzaj>
      <item>UDRUGA UDOVICA HRVATSKIH BRANITELJA DOMOVINSKOG RATA SISAČKO MOSLAVAČKE ŽUPANIJE</item>
    </izvorni_sadrzaj>
    <derivirana_varijabla naziv="DomainObject.Predmet.ProtuStrankaListNazivFormated_1">
      <item>UDRUGA UDOVICA HRVATSKIH BRANITELJA DOMOVINSKOG RATA SISAČKO MOSLAVAČKE ŽUPANIJE</item>
    </derivirana_varijabla>
  </DomainObject.Predmet.ProtuStrankaListNazivFormated>
  <DomainObject.Predmet.ProtuStrankaListNazivFormatedOIB>
    <izvorni_sadrzaj>
      <item>UDRUGA UDOVICA HRVATSKIH BRANITELJA DOMOVINSKOG RATA SISAČKO MOSLAVAČKE ŽUPANIJE, OIB 19754445392</item>
    </izvorni_sadrzaj>
    <derivirana_varijabla naziv="DomainObject.Predmet.ProtuStrankaListNazivFormatedOIB_1">
      <item>UDRUGA UDOVICA HRVATSKIH BRANITELJA DOMOVINSKOG RATA SISAČKO MOSLAVAČKE ŽUPANIJE, OIB 19754445392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UDOVICA HRVATSKIH BRANITELJA DOMOVINSKOG RATA SISAČKO MOSLAVAČKE ŽUPANIJE</izvorni_sadrzaj>
    <derivirana_varijabla naziv="DomainObject.Predmet.ProtustrankaIDrugi_1">UDRUGA UDOVICA HRVATSKIH BRANITELJA DOMOVINSKOG RATA SISAČKO MOSLAVAČKE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UDOVICA HRVATSKIH BRANITELJA DOMOVINSKOG RATA SISAČKO MOSLAVAČKE ŽUPANIJE, OIB 19754445392, Kralja Tomislava 5, 44000 Sisak</izvorni_sadrzaj>
    <derivirana_varijabla naziv="DomainObject.Predmet.ProtustrankaIDrugiAdressOIB_1">UDRUGA UDOVICA HRVATSKIH BRANITELJA DOMOVINSKOG RATA SISAČKO MOSLAVAČKE ŽUPANIJE, OIB 19754445392, Kralja Tomislava 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UDOVICA HRVATSKIH BRANITELJA DOMOVINSKOG RATA SISAČKO MOSLAVAČKE ŽUPANIJE</item>
    </izvorni_sadrzaj>
    <derivirana_varijabla naziv="DomainObject.Predmet.SudioniciListNaziv_1">
      <item>FINA Regionalni centar Zagreb</item>
      <item>UDRUGA UDOVICA HRVATSKIH BRANITELJA DOMOVINSKOG RATA SISAČKO MOSLAVAČKE ŽUPANIJE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UDOVICA HRVATSKIH BRANITELJA DOMOVINSKOG RATA SISAČKO MOSLAVAČKE ŽUPANIJE, OIB 19754445392, Kralja Tomislava 5,44000 Sisak</item>
    </izvorni_sadrzaj>
    <derivirana_varijabla naziv="DomainObject.Predmet.SudioniciListAdressOIB_1">
      <item>FINA Regionalni centar Zagreb, OIB 85821130368, Trg svibanjskih žrtava 1995. 1,10000 Zagreb</item>
      <item>UDRUGA UDOVICA HRVATSKIH BRANITELJA DOMOVINSKOG RATA SISAČKO MOSLAVAČKE ŽUPANIJE, OIB 19754445392, Kralja Tomislava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19754445392</item>
    </izvorni_sadrzaj>
    <derivirana_varijabla naziv="DomainObject.Predmet.SudioniciListNazivOIB_1">
      <item>, OIB 85821130368</item>
      <item>, OIB 19754445392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1952</properties:Characters>
  <properties:Lines>47</properties:Lines>
  <properties:Paragraphs>19</properties:Paragraphs>
  <properties:TotalTime>387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2015-12-22T09:00:00Z</cp:lastPrinted>
  <dcterms:modified xmlns:xsi="http://www.w3.org/2001/XMLSchema-instance" xsi:type="dcterms:W3CDTF">2015-12-23T10:19:00Z</dcterms:modified>
  <cp:revision>71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