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5870e" w14:paraId="b85870e" w:rsidRDefault="00C93268" w:rsidP="00C93268" w:rsidR="00C93268">
      <w:pPr>
        <w:spacing w:after="0"/>
        <w15:collapsed w:val="false"/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2500" cx="722630"/>
            <wp:effectExtent b="0" r="127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2500" cx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3268" w:rsidP="00C93268" w:rsidR="00C93268">
      <w:pPr>
        <w:spacing w:after="0"/>
      </w:pPr>
      <w:r>
        <w:t xml:space="preserve">         REPUBLIKA HRVATSKA</w:t>
      </w:r>
    </w:p>
    <w:p w:rsidRDefault="00C93268" w:rsidP="00C93268" w:rsidR="00C93268">
      <w:pPr>
        <w:spacing w:after="0"/>
      </w:pPr>
      <w:r>
        <w:t xml:space="preserve"> TRGOVAČKI SUD U VARAŽDINU</w:t>
      </w:r>
    </w:p>
    <w:p w:rsidRDefault="00C93268" w:rsidP="00C93268" w:rsidR="00C93268">
      <w:pPr>
        <w:spacing w:after="0"/>
        <w:ind w:firstLine="720"/>
      </w:pPr>
      <w:r>
        <w:t xml:space="preserve">         B. Radić 2</w:t>
      </w:r>
    </w:p>
    <w:p w:rsidRDefault="00C93268" w:rsidP="00C93268" w:rsidR="00C93268">
      <w:pPr>
        <w:spacing w:after="0"/>
        <w:jc w:val="center"/>
      </w:pPr>
    </w:p>
    <w:p w:rsidRDefault="00C93268" w:rsidP="00C93268" w:rsidR="00C93268">
      <w:pPr>
        <w:spacing w:after="0"/>
        <w:jc w:val="center"/>
      </w:pPr>
    </w:p>
    <w:p w:rsidRDefault="00C93268" w:rsidP="00C93268" w:rsidR="00C93268">
      <w:pPr>
        <w:spacing w:after="0"/>
        <w:jc w:val="both"/>
        <w:rPr>
          <w:lang w:val="en-US"/>
        </w:rPr>
      </w:pPr>
      <w:r>
        <w:tab/>
        <w:t xml:space="preserve">Trgovački sud u Varaždinu, po sucu toga suda, Hugu </w:t>
      </w:r>
      <w:proofErr w:type="spellStart"/>
      <w:r>
        <w:t>Wedemeyeru</w:t>
      </w:r>
      <w:proofErr w:type="spellEnd"/>
      <w:r>
        <w:t>, kao stečajnom sucu u predmetu u povodu zahtjeva Financijske agencije, Regionalni centar Zagreb, Podružnica Varaždin, Augusta Cesarca 2, Varaždin, za pokretanje skraćenog stečajnog postupka protiv dužnika</w:t>
      </w:r>
      <w:r>
        <w:t xml:space="preserve"> DABLA d.o.o., OIB: 27143970443 sa sjedištem u Donji </w:t>
      </w:r>
      <w:proofErr w:type="spellStart"/>
      <w:r>
        <w:t>Pustakovec</w:t>
      </w:r>
      <w:proofErr w:type="spellEnd"/>
      <w:r>
        <w:t xml:space="preserve"> 46, 40323 Donji </w:t>
      </w:r>
      <w:proofErr w:type="spellStart"/>
      <w:r>
        <w:t>Pustakovec</w:t>
      </w:r>
      <w:proofErr w:type="spellEnd"/>
      <w:r>
        <w:t>, dana 13. rujna</w:t>
      </w:r>
      <w:r>
        <w:t xml:space="preserve"> 2016. godine, temeljem čl. 430. Stečajnog zakona ("Narodne novine" 71/15, u daljnjem tekstu SZ) objavljuje slijedeći</w:t>
      </w:r>
    </w:p>
    <w:p w:rsidRDefault="00C93268" w:rsidP="00C93268" w:rsidR="00C93268">
      <w:pPr>
        <w:spacing w:after="0"/>
        <w:jc w:val="both"/>
      </w:pPr>
    </w:p>
    <w:p w:rsidRDefault="00C93268" w:rsidP="00C93268" w:rsidR="00C93268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C93268" w:rsidP="00C93268" w:rsidR="00C93268">
      <w:pPr>
        <w:spacing w:after="0"/>
        <w:jc w:val="both"/>
      </w:pPr>
    </w:p>
    <w:p w:rsidRDefault="00C93268" w:rsidP="00C93268" w:rsidR="00C93268">
      <w:pPr>
        <w:spacing w:after="0"/>
        <w:jc w:val="both"/>
        <w:rPr>
          <w:lang w:val="en-US"/>
        </w:rPr>
      </w:pPr>
      <w:r>
        <w:tab/>
        <w:t xml:space="preserve">I/ Utvrđuje se da ukupni iznos evidentiranog duga dužnika DABLA d.o.o., OIB: 27143970443 sa sjedištem u Donji </w:t>
      </w:r>
      <w:proofErr w:type="spellStart"/>
      <w:r>
        <w:t>Pustakovec</w:t>
      </w:r>
      <w:proofErr w:type="spellEnd"/>
      <w:r>
        <w:t xml:space="preserve"> 46, 40323 Donji </w:t>
      </w:r>
      <w:proofErr w:type="spellStart"/>
      <w:r>
        <w:t>Pustakovec</w:t>
      </w:r>
      <w:proofErr w:type="spellEnd"/>
      <w:r>
        <w:t>, iznosi 1.276.569,56</w:t>
      </w:r>
      <w:r>
        <w:t xml:space="preserve"> kn.</w:t>
      </w:r>
    </w:p>
    <w:p w:rsidRDefault="00C93268" w:rsidP="00C93268" w:rsidR="00C93268">
      <w:pPr>
        <w:spacing w:after="0"/>
        <w:jc w:val="both"/>
      </w:pPr>
    </w:p>
    <w:p w:rsidRDefault="00C93268" w:rsidP="00C93268" w:rsidR="00C93268">
      <w:pPr>
        <w:spacing w:after="0"/>
        <w:jc w:val="both"/>
      </w:pPr>
      <w:r>
        <w:tab/>
        <w:t xml:space="preserve">II/ Poziva se osoba ovlaštena za zastupanje dužnika </w:t>
      </w:r>
      <w:r>
        <w:t xml:space="preserve">Damir </w:t>
      </w:r>
      <w:proofErr w:type="spellStart"/>
      <w:r>
        <w:t>Blažeka</w:t>
      </w:r>
      <w:proofErr w:type="spellEnd"/>
      <w:r>
        <w:t xml:space="preserve">, OIB: 63655300353, Donji </w:t>
      </w:r>
      <w:proofErr w:type="spellStart"/>
      <w:r>
        <w:t>Pustakovec</w:t>
      </w:r>
      <w:proofErr w:type="spellEnd"/>
      <w:r>
        <w:t xml:space="preserve">, Donji </w:t>
      </w:r>
      <w:proofErr w:type="spellStart"/>
      <w:r>
        <w:t>Pustakovec</w:t>
      </w:r>
      <w:proofErr w:type="spellEnd"/>
      <w:r>
        <w:t xml:space="preserve"> 59 </w:t>
      </w:r>
      <w:r>
        <w:t xml:space="preserve">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C93268" w:rsidP="00C93268" w:rsidR="00C93268">
      <w:pPr>
        <w:spacing w:after="0"/>
        <w:jc w:val="both"/>
      </w:pPr>
    </w:p>
    <w:p w:rsidRDefault="00C93268" w:rsidP="00C93268" w:rsidR="00C93268">
      <w:pPr>
        <w:spacing w:after="0"/>
        <w:jc w:val="both"/>
      </w:pPr>
      <w:r>
        <w:tab/>
        <w:t xml:space="preserve"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C93268" w:rsidP="00C93268" w:rsidR="00C93268">
      <w:pPr>
        <w:spacing w:after="0"/>
        <w:jc w:val="both"/>
      </w:pPr>
    </w:p>
    <w:p w:rsidRDefault="00C93268" w:rsidP="00C93268" w:rsidR="00C93268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C93268" w:rsidP="00C93268" w:rsidR="00C93268">
      <w:pPr>
        <w:spacing w:after="0"/>
        <w:ind w:firstLine="720"/>
        <w:jc w:val="both"/>
      </w:pPr>
    </w:p>
    <w:p w:rsidRDefault="00C93268" w:rsidP="00C93268" w:rsidR="00C93268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C93268" w:rsidP="00C93268" w:rsidR="00C93268">
      <w:pPr>
        <w:spacing w:after="0"/>
        <w:outlineLvl w:val="0"/>
      </w:pPr>
    </w:p>
    <w:p w:rsidRDefault="00C93268" w:rsidP="00C93268" w:rsidR="00C93268">
      <w:pPr>
        <w:spacing w:after="0"/>
        <w:jc w:val="center"/>
        <w:outlineLvl w:val="0"/>
      </w:pPr>
    </w:p>
    <w:p w:rsidRDefault="00C93268" w:rsidP="00C93268" w:rsidR="00C93268">
      <w:pPr>
        <w:spacing w:after="0"/>
        <w:jc w:val="center"/>
        <w:outlineLvl w:val="0"/>
      </w:pPr>
      <w:r>
        <w:t>Obrazloženje</w:t>
      </w:r>
    </w:p>
    <w:p w:rsidRDefault="00C93268" w:rsidP="00C93268" w:rsidR="00C93268">
      <w:pPr>
        <w:spacing w:after="0"/>
        <w:outlineLvl w:val="0"/>
      </w:pPr>
    </w:p>
    <w:p w:rsidRDefault="00C93268" w:rsidP="00C93268" w:rsidR="00C93268">
      <w:pPr>
        <w:spacing w:after="0"/>
        <w:jc w:val="both"/>
        <w:outlineLvl w:val="0"/>
      </w:pPr>
      <w:r>
        <w:tab/>
        <w:t>Dana 4. kolovoza</w:t>
      </w:r>
      <w:r>
        <w:t xml:space="preserve"> 2016. godine, predlagatelj Financijska agencija, Regionalni centar Zagreb Podružnica Varaždin, podnio je prijedlog za otvaranje stečajnog postupka nad dužnikom DABLA d.o.o., OIB: 27143970443 sa sjedištem u Donji </w:t>
      </w:r>
      <w:proofErr w:type="spellStart"/>
      <w:r>
        <w:t>Pustakovec</w:t>
      </w:r>
      <w:proofErr w:type="spellEnd"/>
      <w:r>
        <w:t xml:space="preserve"> 46, 40323 Donji </w:t>
      </w:r>
      <w:proofErr w:type="spellStart"/>
      <w:r>
        <w:t>Pustakovec</w:t>
      </w:r>
      <w:proofErr w:type="spellEnd"/>
      <w:r>
        <w:t>, navodeći da dužnik na dan 2. kolovoza</w:t>
      </w:r>
      <w:r>
        <w:t xml:space="preserve"> 2016. u Očevidniku redoslijeda osnova za plaćanje ima evidentirane neizvršene osnove za plaća</w:t>
      </w:r>
      <w:r>
        <w:t>nje u ukupnom iznosu od 1.276.569,56</w:t>
      </w:r>
      <w:r>
        <w:t xml:space="preserve"> kn te da dužnik nema zaposlenih.</w:t>
      </w:r>
    </w:p>
    <w:p w:rsidRDefault="00C93268" w:rsidP="00C93268" w:rsidR="00C93268">
      <w:pPr>
        <w:spacing w:after="0"/>
        <w:jc w:val="both"/>
        <w:outlineLvl w:val="0"/>
      </w:pPr>
    </w:p>
    <w:p w:rsidRDefault="00C93268" w:rsidP="00C93268" w:rsidR="00C93268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C93268" w:rsidP="00C93268" w:rsidR="00C93268">
      <w:pPr>
        <w:spacing w:after="0"/>
        <w:jc w:val="both"/>
        <w:outlineLvl w:val="0"/>
      </w:pPr>
    </w:p>
    <w:p w:rsidRDefault="00C93268" w:rsidP="00C93268" w:rsidR="00C93268">
      <w:pPr>
        <w:spacing w:after="0"/>
        <w:jc w:val="center"/>
        <w:outlineLvl w:val="0"/>
      </w:pPr>
    </w:p>
    <w:p w:rsidRDefault="00C93268" w:rsidP="00C93268" w:rsidR="00C93268">
      <w:pPr>
        <w:spacing w:after="0"/>
        <w:jc w:val="center"/>
        <w:outlineLvl w:val="0"/>
      </w:pPr>
      <w:r>
        <w:t>U Varaždinu, 13. rujna</w:t>
      </w:r>
      <w:r>
        <w:t xml:space="preserve"> 2016. godine.</w:t>
      </w:r>
    </w:p>
    <w:p w:rsidRDefault="00C93268" w:rsidP="00C93268" w:rsidR="00C93268">
      <w:pPr>
        <w:spacing w:after="0"/>
        <w:jc w:val="center"/>
        <w:outlineLvl w:val="0"/>
      </w:pPr>
    </w:p>
    <w:p w:rsidRDefault="00C93268" w:rsidP="00C93268" w:rsidR="00C93268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93268" w:rsidP="00C93268" w:rsidR="00C93268">
      <w:pPr>
        <w:spacing w:after="0"/>
        <w:jc w:val="center"/>
        <w:outlineLvl w:val="0"/>
      </w:pPr>
    </w:p>
    <w:p w:rsidRDefault="00C93268" w:rsidP="00C93268" w:rsidR="00C93268">
      <w:pPr>
        <w:spacing w:after="0"/>
        <w:ind w:firstLine="720" w:left="3600"/>
        <w:jc w:val="center"/>
        <w:outlineLvl w:val="0"/>
      </w:pPr>
      <w:r>
        <w:t>Sudac</w:t>
      </w:r>
    </w:p>
    <w:p w:rsidRDefault="00C93268" w:rsidP="00C93268" w:rsidR="00C93268">
      <w:pPr>
        <w:spacing w:after="0"/>
        <w:ind w:firstLine="720" w:left="3600"/>
        <w:jc w:val="center"/>
        <w:outlineLvl w:val="0"/>
      </w:pPr>
    </w:p>
    <w:p w:rsidRDefault="00C93268" w:rsidP="00C93268" w:rsidR="00C93268">
      <w:pPr>
        <w:spacing w:after="0"/>
        <w:ind w:firstLine="720" w:left="3600"/>
        <w:jc w:val="center"/>
        <w:outlineLvl w:val="0"/>
      </w:pPr>
      <w:r>
        <w:t xml:space="preserve">  Hugo </w:t>
      </w:r>
      <w:proofErr w:type="spellStart"/>
      <w:r>
        <w:t>Wedemeyer</w:t>
      </w:r>
      <w:proofErr w:type="spellEnd"/>
      <w:r w:rsidR="00646E65">
        <w:t>, v.r.</w:t>
      </w:r>
      <w:bookmarkStart w:name="_GoBack" w:id="0"/>
      <w:bookmarkEnd w:id="0"/>
    </w:p>
    <w:p w:rsidRDefault="00C93268" w:rsidP="00C93268" w:rsidR="00C93268">
      <w:pPr>
        <w:spacing w:after="0"/>
        <w:ind w:firstLine="720" w:left="3600"/>
        <w:jc w:val="center"/>
        <w:outlineLvl w:val="0"/>
      </w:pPr>
    </w:p>
    <w:p w:rsidRDefault="00C93268" w:rsidP="00C93268" w:rsidR="00C93268">
      <w:pPr>
        <w:spacing w:after="0"/>
        <w:outlineLvl w:val="0"/>
      </w:pPr>
    </w:p>
    <w:p w:rsidRDefault="00C93268" w:rsidP="00C93268" w:rsidR="00C93268">
      <w:pPr>
        <w:spacing w:after="0"/>
        <w:outlineLvl w:val="0"/>
      </w:pPr>
    </w:p>
    <w:p w:rsidRDefault="00C93268" w:rsidP="00C93268" w:rsidR="00C93268">
      <w:pPr>
        <w:spacing w:after="0"/>
        <w:outlineLvl w:val="0"/>
      </w:pPr>
    </w:p>
    <w:p w:rsidRDefault="00C93268" w:rsidP="00C93268" w:rsidR="00C93268">
      <w:pPr>
        <w:spacing w:after="0"/>
        <w:outlineLvl w:val="0"/>
      </w:pPr>
    </w:p>
    <w:p w:rsidRDefault="00C93268" w:rsidP="00C93268" w:rsidR="00C93268">
      <w:pPr>
        <w:spacing w:after="0"/>
        <w:outlineLvl w:val="0"/>
      </w:pPr>
      <w:r>
        <w:t>DNA:</w:t>
      </w:r>
    </w:p>
    <w:p w:rsidRDefault="00C93268" w:rsidP="00C93268" w:rsidR="00C93268">
      <w:pPr>
        <w:spacing w:after="0"/>
        <w:rPr>
          <w:lang w:val="en-US"/>
        </w:rPr>
      </w:pPr>
    </w:p>
    <w:p w:rsidRDefault="00C93268" w:rsidP="00C93268" w:rsidR="00C93268">
      <w:pPr>
        <w:spacing w:after="0"/>
      </w:pPr>
      <w:r>
        <w:t>- e-Oglasna ploča suda</w:t>
      </w:r>
    </w:p>
    <w:p w:rsidRDefault="00AE649C" w:rsidP="00FA5B5E" w:rsidR="00AE649C" w:rsidRPr="00B76F3C">
      <w:pPr>
        <w:pStyle w:val="Naslov3"/>
      </w:pPr>
    </w:p>
    <w:p w:rsidRDefault="00454F5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4F5A" w:rsidP="00537B78" w:rsidR="00454F5A">
      <w:r>
        <w:separator/>
      </w:r>
    </w:p>
  </w:endnote>
  <w:endnote w:id="0" w:type="continuationSeparator">
    <w:p w:rsidRDefault="00454F5A" w:rsidP="00537B78" w:rsidR="00454F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4F5A" w:rsidP="00537B78" w:rsidR="00454F5A">
      <w:r>
        <w:separator/>
      </w:r>
    </w:p>
  </w:footnote>
  <w:footnote w:id="0" w:type="continuationSeparator">
    <w:p w:rsidRDefault="00454F5A" w:rsidP="00537B78" w:rsidR="00454F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3268" w:rsidR="008333A9">
    <w:pPr>
      <w:pStyle w:val="Zaglavlje"/>
    </w:pPr>
    <w:r>
      <w:rPr>
        <w:rStyle w:val="PozadinaSvijetloCrvena"/>
        <w:shd w:fill="auto" w:color="auto" w:val="clear"/>
      </w:rPr>
      <w:t>Poslovni broj: 6 St-933/16-3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4F5A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6E65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E9B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268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334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St-933/2016-3</izvorni_sadrzaj>
    <derivirana_varijabla naziv="DomainObject.Oznaka_1">St-933/2016-3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933</izvorni_sadrzaj>
    <derivirana_varijabla naziv="DomainObject.Predmet.Broj_1">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2016.</izvorni_sadrzaj>
    <derivirana_varijabla naziv="DomainObject.Predmet.DatumOsnivanja_1">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</izvorni_sadrzaj>
    <derivirana_varijabla naziv="DomainObject.Predmet.Opis_1">Prijedlog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St-933/2016</izvorni_sadrzaj>
    <derivirana_varijabla naziv="DomainObject.Predmet.OznakaBroj_1">St-933/2016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DABLA društvo s ograničenom odgovornošću za proizvodnju, usluge i trgovinu</izvorni_sadrzaj>
    <derivirana_varijabla naziv="DomainObject.Predmet.ProtustrankaFormated_1">  DABLA društvo s ograničenom odgovornošću za proizvodnju, usluge i trgovinu</derivirana_varijabla>
  </DomainObject.Predmet.ProtustrankaFormated>
  <DomainObject.Predmet.ProtustrankaFormatedOIB>
    <izvorni_sadrzaj>  DABLA društvo s ograničenom odgovornošću za proizvodnju, usluge i trgovinu, OIB 27143970443</izvorni_sadrzaj>
    <derivirana_varijabla naziv="DomainObject.Predmet.ProtustrankaFormatedOIB_1">  DABLA društvo s ograničenom odgovornošću za proizvodnju, usluge i trgovinu, OIB 27143970443</derivirana_varijabla>
  </DomainObject.Predmet.ProtustrankaFormatedOIB>
  <DomainObject.Predmet.ProtustrankaFormatedWithAdress>
    <izvorni_sadrzaj> DABLA društvo s ograničenom odgovornošću za proizvodnju, usluge i trgovinu, Donji Pustakovec 46, 40323 Donji Pustakovec</izvorni_sadrzaj>
    <derivirana_varijabla naziv="DomainObject.Predmet.ProtustrankaFormatedWithAdress_1"> DABLA društvo s ograničenom odgovornošću za proizvodnju, usluge i trgovinu, Donji Pustakovec 46, 40323 Donji Pustakovec</derivirana_varijabla>
  </DomainObject.Predmet.ProtustrankaFormatedWithAdress>
  <DomainObject.Predmet.ProtustrankaFormatedWithAdressOIB>
    <izvorni_sadrzaj> DABLA društvo s ograničenom odgovornošću za proizvodnju, usluge i trgovinu, OIB 27143970443, Donji Pustakovec 46, 40323 Donji Pustakovec</izvorni_sadrzaj>
    <derivirana_varijabla naziv="DomainObject.Predmet.ProtustrankaFormatedWithAdressOIB_1"> DABLA društvo s ograničenom odgovornošću za proizvodnju, usluge i trgovinu, OIB 27143970443, Donji Pustakovec 46, 40323 Donji Pustakovec</derivirana_varijabla>
  </DomainObject.Predmet.ProtustrankaFormatedWithAdressOIB>
  <DomainObject.Predmet.ProtustrankaWithAdress>
    <izvorni_sadrzaj>DABLA društvo s ograničenom odgovornošću za proizvodnju, usluge i trgovinu Donji Pustakovec 46, 40323 Donji Pustakovec</izvorni_sadrzaj>
    <derivirana_varijabla naziv="DomainObject.Predmet.ProtustrankaWithAdress_1">DABLA društvo s ograničenom odgovornošću za proizvodnju, usluge i trgovinu Donji Pustakovec 46, 40323 Donji Pustakovec</derivirana_varijabla>
  </DomainObject.Predmet.ProtustrankaWithAdress>
  <DomainObject.Predmet.ProtustrankaWithAdressOIB>
    <izvorni_sadrzaj>DABLA društvo s ograničenom odgovornošću za proizvodnju, usluge i trgovinu, OIB 27143970443, Donji Pustakovec 46, 40323 Donji Pustakovec</izvorni_sadrzaj>
    <derivirana_varijabla naziv="DomainObject.Predmet.ProtustrankaWithAdressOIB_1">DABLA društvo s ograničenom odgovornošću za proizvodnju, usluge i trgovinu, OIB 27143970443, Donji Pustakovec 46, 40323 Donji Pustakovec</derivirana_varijabla>
  </DomainObject.Predmet.ProtustrankaWithAdressOIB>
  <DomainObject.Predmet.ProtustrankaNazivFormated>
    <izvorni_sadrzaj>DABLA društvo s ograničenom odgovornošću za proizvodnju, usluge i trgovinu</izvorni_sadrzaj>
    <derivirana_varijabla naziv="DomainObject.Predmet.ProtustrankaNazivFormated_1">DABLA društvo s ograničenom odgovornošću za proizvodnju, usluge i trgovinu</derivirana_varijabla>
  </DomainObject.Predmet.ProtustrankaNazivFormated>
  <DomainObject.Predmet.ProtustrankaNazivFormatedOIB>
    <izvorni_sadrzaj>DABLA društvo s ograničenom odgovornošću za proizvodnju, usluge i trgovinu, OIB 27143970443</izvorni_sadrzaj>
    <derivirana_varijabla naziv="DomainObject.Predmet.ProtustrankaNazivFormatedOIB_1">DABLA društvo s ograničenom odgovornošću za proizvodnju, usluge i trgovinu, OIB 27143970443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1276569.56</izvorni_sadrzaj>
    <derivirana_varijabla naziv="DomainObject.Predmet.TrenutnaVrijednost_1">1276569.56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DABLA društvo s ograničenom odgovornošću za proizvodnju, usluge i trgovinu</item>
    </izvorni_sadrzaj>
    <derivirana_varijabla naziv="DomainObject.Predmet.ProtuStrankaListFormated_1">
      <item>DABLA društvo s ograničenom odgovornošću za proizvodnju, usluge i trgovinu</item>
    </derivirana_varijabla>
  </DomainObject.Predmet.ProtuStrankaListFormated>
  <DomainObject.Predmet.ProtuStrankaListFormatedOIB>
    <izvorni_sadrzaj>
      <item>DABLA društvo s ograničenom odgovornošću za proizvodnju, usluge i trgovinu, OIB 27143970443</item>
    </izvorni_sadrzaj>
    <derivirana_varijabla naziv="DomainObject.Predmet.ProtuStrankaListFormatedOIB_1">
      <item>DABLA društvo s ograničenom odgovornošću za proizvodnju, usluge i trgovinu, OIB 27143970443</item>
    </derivirana_varijabla>
  </DomainObject.Predmet.ProtuStrankaListFormatedOIB>
  <DomainObject.Predmet.ProtuStrankaListFormatedWithAdress>
    <izvorni_sadrzaj>
      <item>DABLA društvo s ograničenom odgovornošću za proizvodnju, usluge i trgovinu, Donji Pustakovec 46, 40323 Donji Pustakovec</item>
    </izvorni_sadrzaj>
    <derivirana_varijabla naziv="DomainObject.Predmet.ProtuStrankaListFormatedWithAdress_1">
      <item>DABLA društvo s ograničenom odgovornošću za proizvodnju, usluge i trgovinu, Donji Pustakovec 46, 40323 Donji Pustakovec</item>
    </derivirana_varijabla>
  </DomainObject.Predmet.ProtuStrankaListFormatedWithAdress>
  <DomainObject.Predmet.ProtuStrankaListFormatedWithAdressOIB>
    <izvorni_sadrzaj>
      <item>DABLA društvo s ograničenom odgovornošću za proizvodnju, usluge i trgovinu, OIB 27143970443, Donji Pustakovec 46, 40323 Donji Pustakovec</item>
    </izvorni_sadrzaj>
    <derivirana_varijabla naziv="DomainObject.Predmet.ProtuStrankaListFormatedWithAdressOIB_1">
      <item>DABLA društvo s ograničenom odgovornošću za proizvodnju, usluge i trgovinu, OIB 27143970443, Donji Pustakovec 46, 40323 Donji Pustakovec</item>
    </derivirana_varijabla>
  </DomainObject.Predmet.ProtuStrankaListFormatedWithAdressOIB>
  <DomainObject.Predmet.ProtuStrankaListNazivFormated>
    <izvorni_sadrzaj>
      <item>DABLA društvo s ograničenom odgovornošću za proizvodnju, usluge i trgovinu</item>
    </izvorni_sadrzaj>
    <derivirana_varijabla naziv="DomainObject.Predmet.ProtuStrankaListNazivFormated_1">
      <item>DABLA društvo s ograničenom odgovornošću za proizvodnju, usluge i trgovinu</item>
    </derivirana_varijabla>
  </DomainObject.Predmet.ProtuStrankaListNazivFormated>
  <DomainObject.Predmet.ProtuStrankaListNazivFormatedOIB>
    <izvorni_sadrzaj>
      <item>DABLA društvo s ograničenom odgovornošću za proizvodnju, usluge i trgovinu, OIB 27143970443</item>
    </izvorni_sadrzaj>
    <derivirana_varijabla naziv="DomainObject.Predmet.ProtuStrankaListNazivFormatedOIB_1">
      <item>DABLA društvo s ograničenom odgovornošću za proizvodnju, usluge i trgovinu, OIB 27143970443</item>
    </derivirana_varijabla>
  </DomainObject.Predmet.ProtuStrankaListNazivFormatedOIB>
  <DomainObject.Predmet.OstaliListFormated>
    <izvorni_sadrzaj>
      <item>Trgovački sud u Varaždinu - Sudski registar</item>
      <item>e-Oglasna</item>
    </izvorni_sadrzaj>
    <derivirana_varijabla naziv="DomainObject.Predmet.OstaliListFormated_1">
      <item>Trgovački sud u Varaždinu - Sudski registar</item>
      <item>e-Oglasna</item>
    </derivirana_varijabla>
  </DomainObject.Predmet.OstaliListFormated>
  <DomainObject.Predmet.OstaliListFormatedOIB>
    <izvorni_sadrzaj>
      <item>Trgovački sud u Varaždinu - Sudski registar</item>
      <item>e-Oglasna</item>
    </izvorni_sadrzaj>
    <derivirana_varijabla naziv="DomainObject.Predmet.OstaliListFormatedOIB_1">
      <item>Trgovački sud u Varaždinu - Sudski registar</item>
      <item>e-Oglasna</item>
    </derivirana_varijabla>
  </DomainObject.Predmet.OstaliListFormatedOIB>
  <DomainObject.Predmet.OstaliListFormatedWithAdress>
    <izvorni_sadrzaj>
      <item>Trgovački sud u Varaždinu - Sudski registar, B.Radića 2, 42000 Varaždin</item>
      <item>e-Oglasna</item>
    </izvorni_sadrzaj>
    <derivirana_varijabla naziv="DomainObject.Predmet.OstaliListFormatedWithAdress_1">
      <item>Trgovački sud u Varaždinu - Sudski registar, B.Radića 2, 42000 Varaždin</item>
      <item>e-Oglasna</item>
    </derivirana_varijabla>
  </DomainObject.Predmet.OstaliListFormatedWithAdress>
  <DomainObject.Predmet.OstaliListFormatedWithAdressOIB>
    <izvorni_sadrzaj>
      <item>Trgovački sud u Varaždinu - Sudski registar, B.Radića 2, 42000 Varaždin</item>
      <item>e-Oglasna</item>
    </izvorni_sadrzaj>
    <derivirana_varijabla naziv="DomainObject.Predmet.OstaliListFormatedWithAdressOIB_1">
      <item>Trgovački sud u Varaždinu - Sudski registar, B.Radića 2, 42000 Varaždin</item>
      <item>e-Oglasna</item>
    </derivirana_varijabla>
  </DomainObject.Predmet.OstaliListFormatedWithAdressOIB>
  <DomainObject.Predmet.OstaliListNazivFormated>
    <izvorni_sadrzaj>
      <item>Trgovački sud u Varaždinu - Sudski registar</item>
      <item>e-Oglasna</item>
    </izvorni_sadrzaj>
    <derivirana_varijabla naziv="DomainObject.Predmet.OstaliListNazivFormated_1">
      <item>Trgovački sud u Varaždinu - Sudski registar</item>
      <item>e-Oglasna</item>
    </derivirana_varijabla>
  </DomainObject.Predmet.OstaliListNazivFormated>
  <DomainObject.Predmet.OstaliListNazivFormatedOIB>
    <izvorni_sadrzaj>
      <item>Trgovački sud u Varaždinu - Sudski registar</item>
      <item>e-Oglasna</item>
    </izvorni_sadrzaj>
    <derivirana_varijabla naziv="DomainObject.Predmet.OstaliListNazivFormatedOIB_1">
      <item>Trgovački sud u Varaždinu - Sudski registar</item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>St-933/2016-3</izvorni_sadrzaj>
    <derivirana_varijabla naziv="DomainObject.PoslovniBrojDokumenta_1">St-933/2016-3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DABLA društvo s ograničenom odgovornošću za proizvodnju, usluge i trgovinu</izvorni_sadrzaj>
    <derivirana_varijabla naziv="DomainObject.Predmet.ProtustrankaIDrugi_1">DABLA društvo s ograničenom odgovornošću za proizvodnju,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DABLA društvo s ograničenom odgovornošću za proizvodnju, usluge i trgovinu, OIB 27143970443, Donji Pustakovec 46, 40323 Donji Pustakovec</izvorni_sadrzaj>
    <derivirana_varijabla naziv="DomainObject.Predmet.ProtustrankaIDrugiAdressOIB_1">DABLA društvo s ograničenom odgovornošću za proizvodnju, usluge i trgovinu, OIB 27143970443, Donji Pustakovec 46, 40323 Donji Pustakovec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DABLA društvo s ograničenom odgovornošću za proizvodnju, usluge i trgovinu</item>
      <item>Trgovački sud u Varaždinu - Sudski registar</item>
      <item>e-Oglasna</item>
    </izvorni_sadrzaj>
    <derivirana_varijabla naziv="DomainObject.Predmet.SudioniciListNaziv_1">
      <item>Financijska agencija</item>
      <item>DABLA društvo s ograničenom odgovornošću za proizvodnju, usluge i trgovinu</item>
      <item>Trgovački sud u Varaždinu - Sudski registar</item>
      <item>e-Oglasna</item>
    </derivirana_varijabla>
  </DomainObject.Predmet.SudioniciListNaziv>
  <DomainObject.Predmet.SudioniciListAdressOIB>
    <izvorni_sadrzaj>
      <item>Financijska agencija, OIB 85821130368, Ulica grada Vukovara 70,10000 Zagreb</item>
      <item>DABLA društvo s ograničenom odgovornošću za proizvodnju, usluge i trgovinu, OIB 27143970443, Donji Pustakovec 46,40323 Donji Pustakovec</item>
      <item>Trgovački sud u Varaždinu - Sudski registar, B.Radića 2,42000 Varaždin</item>
      <item>e-Oglasna</item>
    </izvorni_sadrzaj>
    <derivirana_varijabla naziv="DomainObject.Predmet.SudioniciListAdressOIB_1">
      <item>Financijska agencija, OIB 85821130368, Ulica grada Vukovara 70,10000 Zagreb</item>
      <item>DABLA društvo s ograničenom odgovornošću za proizvodnju, usluge i trgovinu, OIB 27143970443, Donji Pustakovec 46,40323 Donji Pustakovec</item>
      <item>Trgovački sud u Varaždinu - Sudski registar, B.Radića 2,42000 Varaždin</item>
      <item>e-Oglasna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FED363-35FC-4BDD-A2D1-752FA8B7FA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474</properties:Words>
  <properties:Characters>2561</properties:Characters>
  <properties:Lines>78</properties:Lines>
  <properties:Paragraphs>18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2016-09-13T09:18:00Z</cp:lastPrinted>
  <dcterms:modified xmlns:xsi="http://www.w3.org/2001/XMLSchema-instance" xsi:type="dcterms:W3CDTF">2016-09-13T09:18:00Z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St-933/2016-3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