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94a3" w14:paraId="10194a3" w:rsidRDefault="00CD3819" w:rsidP="00CD3819" w:rsidR="00CD381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szCs w:val="24"/>
        </w:rPr>
        <w:t xml:space="preserve">MEGAS SERVIS d. o. o. Medulin, </w:t>
      </w:r>
      <w:proofErr w:type="spellStart"/>
      <w:r>
        <w:rPr>
          <w:szCs w:val="24"/>
        </w:rPr>
        <w:t>Banjole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Kamik</w:t>
      </w:r>
      <w:proofErr w:type="spellEnd"/>
      <w:r>
        <w:rPr>
          <w:szCs w:val="24"/>
        </w:rPr>
        <w:t xml:space="preserve"> 55, OIB </w:t>
      </w:r>
      <w:r w:rsidRPr="00CD3819">
        <w:rPr>
          <w:szCs w:val="24"/>
        </w:rPr>
        <w:t>94559130984</w:t>
      </w:r>
      <w:r>
        <w:rPr>
          <w:szCs w:val="24"/>
        </w:rPr>
        <w:t xml:space="preserve">, MBS 040276846,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21. kolovoza 2017. objavljuje sljedeći</w:t>
      </w:r>
    </w:p>
    <w:p w:rsidRDefault="00F947D2" w:rsidP="00CD3819" w:rsidR="00F947D2" w:rsidRPr="00F7534F">
      <w:pPr>
        <w:ind w:firstLine="708"/>
        <w:rPr>
          <w:szCs w:val="24"/>
        </w:rPr>
      </w:pPr>
    </w:p>
    <w:p w:rsidRDefault="00CD3819" w:rsidP="00CD3819" w:rsidR="00CD381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D3819" w:rsidP="00CD3819" w:rsidR="00CD3819">
      <w:pPr>
        <w:ind w:firstLine="708"/>
        <w:rPr>
          <w:szCs w:val="24"/>
        </w:rPr>
      </w:pPr>
    </w:p>
    <w:p w:rsidRDefault="00CD3819" w:rsidP="00CD3819" w:rsidR="00CD3819" w:rsidRPr="00CD3819">
      <w:pPr>
        <w:ind w:firstLine="708"/>
        <w:rPr>
          <w:szCs w:val="24"/>
        </w:rPr>
      </w:pPr>
      <w:r>
        <w:rPr>
          <w:szCs w:val="24"/>
        </w:rPr>
        <w:t xml:space="preserve">I. Dužnik MEGAS SERVIS d. o. o. Medulin, </w:t>
      </w:r>
      <w:proofErr w:type="spellStart"/>
      <w:r>
        <w:rPr>
          <w:szCs w:val="24"/>
        </w:rPr>
        <w:t>Banjole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Kamik</w:t>
      </w:r>
      <w:proofErr w:type="spellEnd"/>
      <w:r>
        <w:rPr>
          <w:szCs w:val="24"/>
        </w:rPr>
        <w:t xml:space="preserve"> 55, OIB </w:t>
      </w:r>
      <w:r w:rsidRPr="00CD3819">
        <w:rPr>
          <w:szCs w:val="24"/>
        </w:rPr>
        <w:t>94559130984</w:t>
      </w:r>
      <w:r>
        <w:rPr>
          <w:szCs w:val="24"/>
        </w:rPr>
        <w:t xml:space="preserve">, MBS 040276846, </w:t>
      </w:r>
      <w:r>
        <w:rPr>
          <w:rFonts w:cs="Times New Roman" w:eastAsia="Times New Roman"/>
          <w:szCs w:val="24"/>
          <w:lang w:eastAsia="hr-HR"/>
        </w:rPr>
        <w:t>je pravna osoba koja nema zaposlenih, koja je na dan 11.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D3819" w:rsidP="00CD3819" w:rsidR="00CD3819">
      <w:pPr>
        <w:ind w:firstLine="708"/>
        <w:rPr>
          <w:szCs w:val="24"/>
        </w:rPr>
      </w:pPr>
    </w:p>
    <w:p w:rsidRDefault="00CD3819" w:rsidP="00CD3819" w:rsidR="00CD381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kolovoza 2017. iznosio 28.200,10 kn.</w:t>
      </w:r>
    </w:p>
    <w:p w:rsidRDefault="00CD3819" w:rsidP="00CD3819" w:rsidR="00CD3819">
      <w:pPr>
        <w:rPr>
          <w:szCs w:val="24"/>
        </w:rPr>
      </w:pPr>
    </w:p>
    <w:p w:rsidRDefault="00CD3819" w:rsidP="00CD3819" w:rsidR="00CD381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D3819" w:rsidP="00CD3819" w:rsidR="00CD381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3819" w:rsidP="00CD3819" w:rsidR="00CD381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3333-477-2017, i da u istom roku uplate na depozit ovog suda broj HR4323900011300029763, poziv na broj 020-477-2017,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CD3819" w:rsidP="00CD3819" w:rsidR="00CD3819">
      <w:pPr>
        <w:ind w:firstLine="708"/>
        <w:rPr>
          <w:szCs w:val="24"/>
        </w:rPr>
      </w:pPr>
    </w:p>
    <w:p w:rsidRDefault="00CD3819" w:rsidP="00CD3819" w:rsidR="00CD381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D3819" w:rsidP="00CD3819" w:rsidR="00CD3819">
      <w:pPr>
        <w:ind w:firstLine="708"/>
        <w:rPr>
          <w:szCs w:val="24"/>
        </w:rPr>
      </w:pPr>
    </w:p>
    <w:p w:rsidRDefault="00CD3819" w:rsidP="00CD3819" w:rsidR="00CD3819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CD3819" w:rsidP="00CD3819" w:rsidR="00CD3819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D3819" w:rsidP="00CD3819" w:rsidR="00CD3819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</w:p>
    <w:p w:rsidRDefault="00CD3819" w:rsidP="00CD3819" w:rsidR="00CD3819">
      <w:pPr>
        <w:rPr>
          <w:szCs w:val="24"/>
        </w:rPr>
      </w:pPr>
      <w:r>
        <w:rPr>
          <w:szCs w:val="24"/>
        </w:rPr>
        <w:t>DNA:</w:t>
      </w:r>
    </w:p>
    <w:p w:rsidRDefault="00CD3819" w:rsidP="00CD3819" w:rsidR="006D6747" w:rsidRPr="00CD381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CD381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819" w:rsidP="00CD3819" w:rsidR="00CD3819">
      <w:r>
        <w:separator/>
      </w:r>
    </w:p>
  </w:endnote>
  <w:endnote w:id="0" w:type="continuationSeparator">
    <w:p w:rsidRDefault="00CD3819" w:rsidP="00CD3819" w:rsidR="00CD3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819" w:rsidP="00CD3819" w:rsidR="00CD3819">
      <w:r>
        <w:separator/>
      </w:r>
    </w:p>
  </w:footnote>
  <w:footnote w:id="0" w:type="continuationSeparator">
    <w:p w:rsidRDefault="00CD3819" w:rsidP="00CD3819" w:rsidR="00CD3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7D2" w:rsidP="00C408E1" w:rsidR="00C408E1">
    <w:pPr>
      <w:pStyle w:val="Zaglavlje"/>
      <w:jc w:val="right"/>
    </w:pPr>
    <w:r>
      <w:t>2 St-4</w:t>
    </w:r>
    <w:r w:rsidR="00CD3819">
      <w:t>77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41D"/>
    <w:rsid w:val="005A28A8"/>
    <w:rsid w:val="009676C7"/>
    <w:rsid w:val="00B6641D"/>
    <w:rsid w:val="00CD3819"/>
    <w:rsid w:val="00F947D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381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38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381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D38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381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47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4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8A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381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38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381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D38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381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47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4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8A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MEGAS SERVIS d.o.o. MEDULIN</izvorni_sadrzaj>
    <derivirana_varijabla naziv="DomainObject.Predmet.ProtustrankaFormated_1">  MEGAS SERVIS d.o.o. MEDULIN</derivirana_varijabla>
  </DomainObject.Predmet.ProtustrankaFormated>
  <DomainObject.Predmet.ProtustrankaFormatedOIB>
    <izvorni_sadrzaj>  MEGAS SERVIS d.o.o. MEDULIN, OIB 94559130984</izvorni_sadrzaj>
    <derivirana_varijabla naziv="DomainObject.Predmet.ProtustrankaFormatedOIB_1">  MEGAS SERVIS d.o.o. MEDULIN, OIB 94559130984</derivirana_varijabla>
  </DomainObject.Predmet.ProtustrankaFormatedOIB>
  <DomainObject.Predmet.ProtustrankaFormatedWithAdress>
    <izvorni_sadrzaj> MEGAS SERVIS d.o.o. MEDULIN, Banjole, Kamik 55, 52100 Medulin</izvorni_sadrzaj>
    <derivirana_varijabla naziv="DomainObject.Predmet.ProtustrankaFormatedWithAdress_1"> MEGAS SERVIS d.o.o. MEDULIN, Banjole, Kamik 55, 52100 Medulin</derivirana_varijabla>
  </DomainObject.Predmet.ProtustrankaFormatedWithAdress>
  <DomainObject.Predmet.ProtustrankaFormatedWithAdressOIB>
    <izvorni_sadrzaj> MEGAS SERVIS d.o.o. MEDULIN, OIB 94559130984, Banjole, Kamik 55, 52100 Medulin</izvorni_sadrzaj>
    <derivirana_varijabla naziv="DomainObject.Predmet.ProtustrankaFormatedWithAdressOIB_1"> MEGAS SERVIS d.o.o. MEDULIN, OIB 94559130984, Banjole, Kamik 55, 52100 Medulin</derivirana_varijabla>
  </DomainObject.Predmet.ProtustrankaFormatedWithAdressOIB>
  <DomainObject.Predmet.ProtustrankaWithAdress>
    <izvorni_sadrzaj>MEGAS SERVIS d.o.o. MEDULIN Banjole, Kamik 55, 52100 Medulin</izvorni_sadrzaj>
    <derivirana_varijabla naziv="DomainObject.Predmet.ProtustrankaWithAdress_1">MEGAS SERVIS d.o.o. MEDULIN Banjole, Kamik 55, 52100 Medulin</derivirana_varijabla>
  </DomainObject.Predmet.ProtustrankaWithAdress>
  <DomainObject.Predmet.ProtustrankaWithAdressOIB>
    <izvorni_sadrzaj>MEGAS SERVIS d.o.o. MEDULIN, OIB 94559130984, Banjole, Kamik 55, 52100 Medulin</izvorni_sadrzaj>
    <derivirana_varijabla naziv="DomainObject.Predmet.ProtustrankaWithAdressOIB_1">MEGAS SERVIS d.o.o. MEDULIN, OIB 94559130984, Banjole, Kamik 55, 52100 Medulin</derivirana_varijabla>
  </DomainObject.Predmet.ProtustrankaWithAdressOIB>
  <DomainObject.Predmet.ProtustrankaNazivFormated>
    <izvorni_sadrzaj>MEGAS SERVIS d.o.o. MEDULIN</izvorni_sadrzaj>
    <derivirana_varijabla naziv="DomainObject.Predmet.ProtustrankaNazivFormated_1">MEGAS SERVIS d.o.o. MEDULIN</derivirana_varijabla>
  </DomainObject.Predmet.ProtustrankaNazivFormated>
  <DomainObject.Predmet.ProtustrankaNazivFormatedOIB>
    <izvorni_sadrzaj>MEGAS SERVIS d.o.o. MEDULIN, OIB 94559130984</izvorni_sadrzaj>
    <derivirana_varijabla naziv="DomainObject.Predmet.ProtustrankaNazivFormatedOIB_1">MEGAS SERVIS d.o.o. MEDULIN, OIB 94559130984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28200.10</izvorni_sadrzaj>
    <derivirana_varijabla naziv="DomainObject.Predmet.TrenutnaVrijednost_1">28200.10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MEGAS SERVIS d.o.o. MEDULIN</item>
    </izvorni_sadrzaj>
    <derivirana_varijabla naziv="DomainObject.Predmet.ProtuStrankaListFormated_1">
      <item>MEGAS SERVIS d.o.o. MEDULIN</item>
    </derivirana_varijabla>
  </DomainObject.Predmet.ProtuStrankaListFormated>
  <DomainObject.Predmet.ProtuStrankaListFormatedOIB>
    <izvorni_sadrzaj>
      <item>MEGAS SERVIS d.o.o. MEDULIN, OIB 94559130984</item>
    </izvorni_sadrzaj>
    <derivirana_varijabla naziv="DomainObject.Predmet.ProtuStrankaListFormatedOIB_1">
      <item>MEGAS SERVIS d.o.o. MEDULIN, OIB 94559130984</item>
    </derivirana_varijabla>
  </DomainObject.Predmet.ProtuStrankaListFormatedOIB>
  <DomainObject.Predmet.ProtuStrankaListFormatedWithAdress>
    <izvorni_sadrzaj>
      <item>MEGAS SERVIS d.o.o. MEDULIN, Banjole, Kamik 55, 52100 Medulin</item>
    </izvorni_sadrzaj>
    <derivirana_varijabla naziv="DomainObject.Predmet.ProtuStrankaListFormatedWithAdress_1">
      <item>MEGAS SERVIS d.o.o. MEDULIN, Banjole, Kamik 55, 52100 Medulin</item>
    </derivirana_varijabla>
  </DomainObject.Predmet.ProtuStrankaListFormatedWithAdress>
  <DomainObject.Predmet.ProtuStrankaListFormatedWithAdressOIB>
    <izvorni_sadrzaj>
      <item>MEGAS SERVIS d.o.o. MEDULIN, OIB 94559130984, Banjole, Kamik 55, 52100 Medulin</item>
    </izvorni_sadrzaj>
    <derivirana_varijabla naziv="DomainObject.Predmet.ProtuStrankaListFormatedWithAdressOIB_1">
      <item>MEGAS SERVIS d.o.o. MEDULIN, OIB 94559130984, Banjole, Kamik 55, 52100 Medulin</item>
    </derivirana_varijabla>
  </DomainObject.Predmet.ProtuStrankaListFormatedWithAdressOIB>
  <DomainObject.Predmet.ProtuStrankaListNazivFormated>
    <izvorni_sadrzaj>
      <item>MEGAS SERVIS d.o.o. MEDULIN</item>
    </izvorni_sadrzaj>
    <derivirana_varijabla naziv="DomainObject.Predmet.ProtuStrankaListNazivFormated_1">
      <item>MEGAS SERVIS d.o.o. MEDULIN</item>
    </derivirana_varijabla>
  </DomainObject.Predmet.ProtuStrankaListNazivFormated>
  <DomainObject.Predmet.ProtuStrankaListNazivFormatedOIB>
    <izvorni_sadrzaj>
      <item>MEGAS SERVIS d.o.o. MEDULIN, OIB 94559130984</item>
    </izvorni_sadrzaj>
    <derivirana_varijabla naziv="DomainObject.Predmet.ProtuStrankaListNazivFormatedOIB_1">
      <item>MEGAS SERVIS d.o.o. MEDULIN, OIB 94559130984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MEGAS SERVIS d.o.o. MEDULIN</izvorni_sadrzaj>
    <derivirana_varijabla naziv="DomainObject.Predmet.ProtustrankaIDrugi_1">MEGAS SERVIS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MEGAS SERVIS d.o.o. MEDULIN, OIB 94559130984, Banjole, Kamik 55, 52100 Medulin</izvorni_sadrzaj>
    <derivirana_varijabla naziv="DomainObject.Predmet.ProtustrankaIDrugiAdressOIB_1">MEGAS SERVIS d.o.o. MEDULIN, OIB 94559130984, Banjole, Kamik 55,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MEGAS SERVIS d.o.o. MEDULIN</item>
    </izvorni_sadrzaj>
    <derivirana_varijabla naziv="DomainObject.Predmet.SudioniciListNaziv_1">
      <item>FINANCIJSKA AGENCIJA, RC RIJEKA, PODRUŽNICA PULA, PULA</item>
      <item>MEGAS SERVIS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MEGAS SERVIS d.o.o. MEDULIN, OIB 94559130984, Banjole, Kamik 55,52100 Medulin</item>
    </izvorni_sadrzaj>
    <derivirana_varijabla naziv="DomainObject.Predmet.SudioniciListAdressOIB_1">
      <item>FINANCIJSKA AGENCIJA, RC RIJEKA, PODRUŽNICA PULA, PULA, OIB 85821130368, Ulica grada Vukovara 70,10000 Zagreb</item>
      <item>MEGAS SERVIS d.o.o. MEDULIN, OIB 94559130984, Banjole, Kamik 55,52100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94559130984</item>
    </izvorni_sadrzaj>
    <derivirana_varijabla naziv="DomainObject.Predmet.SudioniciListNazivOIB_1">
      <item>, OIB 85821130368</item>
      <item>, OIB 94559130984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1C6D2-75C4-48A4-9F83-B04ED3910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2664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2017-08-17T08:41:00Z</dcterms:created>
  <dc:creator>Mihaela Kaligari</dc:creator>
  <dc:description/>
  <cp:keywords/>
  <cp:lastModifiedBy>Sanja Prodan</cp:lastModifiedBy>
  <cp:lastPrinted>2017-08-17T08:45:00Z</cp:lastPrinted>
  <dcterms:modified xmlns:xsi="http://www.w3.org/2001/XMLSchema-instance" xsi:type="dcterms:W3CDTF">2017-08-21T12:30:00Z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