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81b0" w14:paraId="e8681b0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CA49A9">
        <w:rPr>
          <w:rFonts w:cs="Times New Roman" w:hAnsi="Times New Roman" w:ascii="Times New Roman"/>
          <w:sz w:val="24"/>
        </w:rPr>
        <w:t>2108/16-13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E568D0" w:rsidRPr="00A206B4">
        <w:t>ŽIVOT JE LIJEP j.d.o.o. za usluge</w:t>
      </w:r>
      <w:r w:rsidR="00E568D0">
        <w:t xml:space="preserve">, Zagreb, Zoričićev trg 22  MBS: </w:t>
      </w:r>
      <w:r w:rsidR="00E568D0" w:rsidRPr="00A206B4">
        <w:t>080826359</w:t>
      </w:r>
      <w:r w:rsidR="00E568D0">
        <w:t xml:space="preserve"> OIB: </w:t>
      </w:r>
      <w:r w:rsidR="00E568D0" w:rsidRPr="00A206B4">
        <w:t>07112564901</w:t>
      </w:r>
      <w:r w:rsidR="00E568D0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C107B" w:rsidRPr="001C107B">
        <w:t xml:space="preserve"> </w:t>
      </w:r>
      <w:r w:rsidR="00E568D0" w:rsidRPr="00A206B4">
        <w:t>ŽIVOT JE LIJEP j.d.o.o. za usluge</w:t>
      </w:r>
      <w:r w:rsidR="00E568D0">
        <w:t xml:space="preserve">, Zagreb, Zoričićev trg 22  MBS: </w:t>
      </w:r>
      <w:r w:rsidR="00E568D0" w:rsidRPr="00A206B4">
        <w:t>080826359</w:t>
      </w:r>
      <w:r w:rsidR="00E568D0">
        <w:t xml:space="preserve"> OIB: </w:t>
      </w:r>
      <w:r w:rsidR="00E568D0" w:rsidRPr="00A206B4">
        <w:t>07112564901</w:t>
      </w:r>
      <w:r w:rsidR="00E568D0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E568D0">
        <w:rPr>
          <w:bCs/>
        </w:rPr>
        <w:t>2108</w:t>
      </w:r>
      <w:r w:rsidR="00E123F8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>
        <w:t xml:space="preserve">4. ožujka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 xml:space="preserve">stečajnim dužnikm </w:t>
      </w:r>
      <w:r w:rsidR="00E568D0" w:rsidRPr="00A206B4">
        <w:t>ŽIVOT JE LIJEP j.d.o.o. za usluge</w:t>
      </w:r>
      <w:r w:rsidR="00E568D0">
        <w:t xml:space="preserve">, Zagreb, Zoričićev trg 22  MBS: </w:t>
      </w:r>
      <w:r w:rsidR="00E568D0" w:rsidRPr="00A206B4">
        <w:t>080826359</w:t>
      </w:r>
      <w:r w:rsidR="00E568D0">
        <w:t xml:space="preserve"> OIB: </w:t>
      </w:r>
      <w:r w:rsidR="00E568D0" w:rsidRPr="00A206B4">
        <w:t>07112564901</w:t>
      </w:r>
      <w:r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>temeljem čl. 110 st</w:t>
      </w:r>
      <w:r>
        <w:t xml:space="preserve">. 1 Stečajnog zakona 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1C107B">
        <w:rPr>
          <w:bCs/>
        </w:rPr>
        <w:t>29. ožujka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096FEE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96FEE" w:rsidR="00096F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96FEE" w:rsidP="00096FEE" w:rsidR="00096FEE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ind w:firstLine="360"/>
        <w:jc w:val="both"/>
        <w:rPr>
          <w:noProof w:val="false"/>
        </w:rPr>
      </w:pPr>
      <w:r w:rsidRPr="003566B3"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096FEE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096FE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FE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E568D0">
      <w:rPr>
        <w:noProof w:val="false"/>
      </w:rPr>
      <w:t>2108/16-13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96FEE"/>
    <w:rsid w:val="0015645C"/>
    <w:rsid w:val="001C107B"/>
    <w:rsid w:val="001C6B43"/>
    <w:rsid w:val="0023403D"/>
    <w:rsid w:val="00262E7F"/>
    <w:rsid w:val="00283809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81A33"/>
    <w:rsid w:val="004A0E50"/>
    <w:rsid w:val="004B72A9"/>
    <w:rsid w:val="004D61B5"/>
    <w:rsid w:val="005151FF"/>
    <w:rsid w:val="005315D9"/>
    <w:rsid w:val="0062454C"/>
    <w:rsid w:val="00661B34"/>
    <w:rsid w:val="006630E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A49A9"/>
    <w:rsid w:val="00CB121F"/>
    <w:rsid w:val="00CC4CC9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FE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FE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St-2108/2016-13</izvorni_sadrzaj>
    <derivirana_varijabla naziv="DomainObject.Oznaka_1">St-2108/2016-13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2108</izvorni_sadrzaj>
    <derivirana_varijabla naziv="DomainObject.Predmet.Broj_1">2108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St-2108/2016</izvorni_sadrzaj>
    <derivirana_varijabla naziv="DomainObject.Predmet.OznakaBroj_1">St-2108/2016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ŽIVOT JE LIJEP j.d.o.o. za usluge</izvorni_sadrzaj>
    <derivirana_varijabla naziv="DomainObject.Predmet.ProtustrankaFormated_1">  ŽIVOT JE LIJEP j.d.o.o. za usluge</derivirana_varijabla>
  </DomainObject.Predmet.ProtustrankaFormated>
  <DomainObject.Predmet.ProtustrankaFormatedOIB>
    <izvorni_sadrzaj>  ŽIVOT JE LIJEP j.d.o.o. za usluge, OIB 07112564901</izvorni_sadrzaj>
    <derivirana_varijabla naziv="DomainObject.Predmet.ProtustrankaFormatedOIB_1">  ŽIVOT JE LIJEP j.d.o.o. za usluge, OIB 07112564901</derivirana_varijabla>
  </DomainObject.Predmet.ProtustrankaFormatedOIB>
  <DomainObject.Predmet.ProtustrankaFormatedWithAdress>
    <izvorni_sadrzaj> ŽIVOT JE LIJEP j.d.o.o. za usluge, Zoričićev trg 22, 10000 Zagreb</izvorni_sadrzaj>
    <derivirana_varijabla naziv="DomainObject.Predmet.ProtustrankaFormatedWithAdress_1"> ŽIVOT JE LIJEP j.d.o.o. za usluge, Zoričićev trg 22, 10000 Zagreb</derivirana_varijabla>
  </DomainObject.Predmet.ProtustrankaFormatedWithAdress>
  <DomainObject.Predmet.ProtustrankaFormatedWithAdressOIB>
    <izvorni_sadrzaj> ŽIVOT JE LIJEP j.d.o.o. za usluge, OIB 07112564901, Zoričićev trg 22, 10000 Zagreb</izvorni_sadrzaj>
    <derivirana_varijabla naziv="DomainObject.Predmet.ProtustrankaFormatedWithAdressOIB_1"> ŽIVOT JE LIJEP j.d.o.o. za usluge, OIB 07112564901, Zoričićev trg 22, 10000 Zagreb</derivirana_varijabla>
  </DomainObject.Predmet.ProtustrankaFormatedWithAdressOIB>
  <DomainObject.Predmet.ProtustrankaWithAdress>
    <izvorni_sadrzaj>ŽIVOT JE LIJEP j.d.o.o. za usluge Zoričićev trg 22, 10000 Zagreb</izvorni_sadrzaj>
    <derivirana_varijabla naziv="DomainObject.Predmet.ProtustrankaWithAdress_1">ŽIVOT JE LIJEP j.d.o.o. za usluge Zoričićev trg 22, 10000 Zagreb</derivirana_varijabla>
  </DomainObject.Predmet.ProtustrankaWithAdress>
  <DomainObject.Predmet.ProtustrankaWithAdressOIB>
    <izvorni_sadrzaj>ŽIVOT JE LIJEP j.d.o.o. za usluge, OIB 07112564901, Zoričićev trg 22, 10000 Zagreb</izvorni_sadrzaj>
    <derivirana_varijabla naziv="DomainObject.Predmet.ProtustrankaWithAdressOIB_1">ŽIVOT JE LIJEP j.d.o.o. za usluge, OIB 07112564901, Zoričićev trg 22, 10000 Zagreb</derivirana_varijabla>
  </DomainObject.Predmet.ProtustrankaWithAdressOIB>
  <DomainObject.Predmet.ProtustrankaNazivFormated>
    <izvorni_sadrzaj>ŽIVOT JE LIJEP j.d.o.o. za usluge</izvorni_sadrzaj>
    <derivirana_varijabla naziv="DomainObject.Predmet.ProtustrankaNazivFormated_1">ŽIVOT JE LIJEP j.d.o.o. za usluge</derivirana_varijabla>
  </DomainObject.Predmet.ProtustrankaNazivFormated>
  <DomainObject.Predmet.ProtustrankaNazivFormatedOIB>
    <izvorni_sadrzaj>ŽIVOT JE LIJEP j.d.o.o. za usluge, OIB 07112564901</izvorni_sadrzaj>
    <derivirana_varijabla naziv="DomainObject.Predmet.ProtustrankaNazivFormatedOIB_1">ŽIVOT JE LIJEP j.d.o.o. za usluge, OIB 07112564901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ŽIVOT JE LIJEP j.d.o.o. za usluge</item>
    </izvorni_sadrzaj>
    <derivirana_varijabla naziv="DomainObject.Predmet.ProtuStrankaListFormated_1">
      <item>ŽIVOT JE LIJEP j.d.o.o. za usluge</item>
    </derivirana_varijabla>
  </DomainObject.Predmet.ProtuStrankaListFormated>
  <DomainObject.Predmet.ProtuStrankaListFormatedOIB>
    <izvorni_sadrzaj>
      <item>ŽIVOT JE LIJEP j.d.o.o. za usluge, OIB 07112564901</item>
    </izvorni_sadrzaj>
    <derivirana_varijabla naziv="DomainObject.Predmet.ProtuStrankaListFormatedOIB_1">
      <item>ŽIVOT JE LIJEP j.d.o.o. za usluge, OIB 07112564901</item>
    </derivirana_varijabla>
  </DomainObject.Predmet.ProtuStrankaListFormatedOIB>
  <DomainObject.Predmet.ProtuStrankaListFormatedWithAdress>
    <izvorni_sadrzaj>
      <item>ŽIVOT JE LIJEP j.d.o.o. za usluge, Zoričićev trg 22, 10000 Zagreb</item>
    </izvorni_sadrzaj>
    <derivirana_varijabla naziv="DomainObject.Predmet.ProtuStrankaListFormatedWithAdress_1">
      <item>ŽIVOT JE LIJEP j.d.o.o. za usluge, Zoričićev trg 22, 10000 Zagreb</item>
    </derivirana_varijabla>
  </DomainObject.Predmet.ProtuStrankaListFormatedWithAdress>
  <DomainObject.Predmet.ProtuStrankaListFormatedWithAdressOIB>
    <izvorni_sadrzaj>
      <item>ŽIVOT JE LIJEP j.d.o.o. za usluge, OIB 07112564901, Zoričićev trg 22, 10000 Zagreb</item>
    </izvorni_sadrzaj>
    <derivirana_varijabla naziv="DomainObject.Predmet.ProtuStrankaListFormatedWithAdressOIB_1">
      <item>ŽIVOT JE LIJEP j.d.o.o. za usluge, OIB 07112564901, Zoričićev trg 22, 10000 Zagreb</item>
    </derivirana_varijabla>
  </DomainObject.Predmet.ProtuStrankaListFormatedWithAdressOIB>
  <DomainObject.Predmet.ProtuStrankaListNazivFormated>
    <izvorni_sadrzaj>
      <item>ŽIVOT JE LIJEP j.d.o.o. za usluge</item>
    </izvorni_sadrzaj>
    <derivirana_varijabla naziv="DomainObject.Predmet.ProtuStrankaListNazivFormated_1">
      <item>ŽIVOT JE LIJEP j.d.o.o. za usluge</item>
    </derivirana_varijabla>
  </DomainObject.Predmet.ProtuStrankaListNazivFormated>
  <DomainObject.Predmet.ProtuStrankaListNazivFormatedOIB>
    <izvorni_sadrzaj>
      <item>ŽIVOT JE LIJEP j.d.o.o. za usluge, OIB 07112564901</item>
    </izvorni_sadrzaj>
    <derivirana_varijabla naziv="DomainObject.Predmet.ProtuStrankaListNazivFormatedOIB_1">
      <item>ŽIVOT JE LIJEP j.d.o.o. za usluge, OIB 07112564901</item>
    </derivirana_varijabla>
  </DomainObject.Predmet.ProtuStrankaListNazivFormatedOIB>
  <DomainObject.Predmet.OstaliListFormated>
    <izvorni_sadrzaj>
      <item>Christine Medjimorec</item>
    </izvorni_sadrzaj>
    <derivirana_varijabla naziv="DomainObject.Predmet.OstaliListFormated_1">
      <item>Christine Medjimorec</item>
    </derivirana_varijabla>
  </DomainObject.Predmet.OstaliListFormated>
  <DomainObject.Predmet.OstaliListFormatedOIB>
    <izvorni_sadrzaj>
      <item>Christine Medjimorec, OIB 80339136361</item>
    </izvorni_sadrzaj>
    <derivirana_varijabla naziv="DomainObject.Predmet.OstaliListFormatedOIB_1">
      <item>Christine Medjimorec, OIB 80339136361</item>
    </derivirana_varijabla>
  </DomainObject.Predmet.OstaliListFormatedOIB>
  <DomainObject.Predmet.OstaliListFormatedWithAdress>
    <izvorni_sadrzaj>
      <item>Christine Medjimorec, Zoričićev Trg 22, 10000 Zagreb</item>
    </izvorni_sadrzaj>
    <derivirana_varijabla naziv="DomainObject.Predmet.OstaliListFormatedWithAdress_1">
      <item>Christine Medjimorec, Zoričićev Trg 22, 10000 Zagreb</item>
    </derivirana_varijabla>
  </DomainObject.Predmet.OstaliListFormatedWithAdress>
  <DomainObject.Predmet.OstaliListFormatedWithAdressOIB>
    <izvorni_sadrzaj>
      <item>Christine Medjimorec, OIB 80339136361, Zoričićev Trg 22, 10000 Zagreb</item>
    </izvorni_sadrzaj>
    <derivirana_varijabla naziv="DomainObject.Predmet.OstaliListFormatedWithAdressOIB_1">
      <item>Christine Medjimorec, OIB 80339136361, Zoričićev Trg 22, 10000 Zagreb</item>
    </derivirana_varijabla>
  </DomainObject.Predmet.OstaliListFormatedWithAdressOIB>
  <DomainObject.Predmet.OstaliListNazivFormated>
    <izvorni_sadrzaj>
      <item>Christine Medjimorec</item>
    </izvorni_sadrzaj>
    <derivirana_varijabla naziv="DomainObject.Predmet.OstaliListNazivFormated_1">
      <item>Christine Medjimorec</item>
    </derivirana_varijabla>
  </DomainObject.Predmet.OstaliListNazivFormated>
  <DomainObject.Predmet.OstaliListNazivFormatedOIB>
    <izvorni_sadrzaj>
      <item>Christine Medjimorec, OIB 80339136361</item>
    </izvorni_sadrzaj>
    <derivirana_varijabla naziv="DomainObject.Predmet.OstaliListNazivFormatedOIB_1">
      <item>Christine Medjimorec, OIB 80339136361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St-2108/2016-13</izvorni_sadrzaj>
    <derivirana_varijabla naziv="DomainObject.PoslovniBrojDokumenta_1">St-2108/2016-13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ŽIVOT JE LIJEP j.d.o.o. za usluge</izvorni_sadrzaj>
    <derivirana_varijabla naziv="DomainObject.Predmet.ProtustrankaIDrugi_1">ŽIVOT JE LIJEP j.d.o.o. za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ŽIVOT JE LIJEP j.d.o.o. za usluge, OIB 07112564901, Zoričićev trg 22, 10000 Zagreb</izvorni_sadrzaj>
    <derivirana_varijabla naziv="DomainObject.Predmet.ProtustrankaIDrugiAdressOIB_1">ŽIVOT JE LIJEP j.d.o.o. za usluge, OIB 07112564901, Zoričićev trg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ŽIVOT JE LIJEP j.d.o.o. za usluge</item>
      <item>Christine Medjimorec</item>
    </izvorni_sadrzaj>
    <derivirana_varijabla naziv="DomainObject.Predmet.SudioniciListNaziv_1">
      <item>FINA Regionalni centar Zagreb</item>
      <item>ŽIVOT JE LIJEP j.d.o.o. za usluge</item>
      <item>Christine Medjimorec</item>
    </derivirana_varijabla>
  </DomainObject.Predmet.SudioniciListNaziv>
  <DomainObject.Predmet.SudioniciListAdressOIB>
    <izvorni_sadrzaj>
      <item>FINA Regionalni centar Zagreb, OIB 85821130368, Trg svibanjskih žrtava 1995. br.,10000 Zagreb</item>
      <item>ŽIVOT JE LIJEP j.d.o.o. za usluge, OIB 07112564901, Zoričićev trg 22,10000 Zagreb</item>
      <item>Christine Medjimorec, OIB 80339136361, Zoričićev Trg 22,10000 Zagreb</item>
    </izvorni_sadrzaj>
    <derivirana_varijabla naziv="DomainObject.Predmet.SudioniciListAdressOIB_1">
      <item>FINA Regionalni centar Zagreb, OIB 85821130368, Trg svibanjskih žrtava 1995. br.,10000 Zagreb</item>
      <item>ŽIVOT JE LIJEP j.d.o.o. za usluge, OIB 07112564901, Zoričićev trg 22,10000 Zagreb</item>
      <item>Christine Medjimorec, OIB 80339136361, Zoričićev Trg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07112564901</item>
      <item>, OIB 80339136361</item>
    </izvorni_sadrzaj>
    <derivirana_varijabla naziv="DomainObject.Predmet.SudioniciListNazivOIB_1">
      <item>, OIB 85821130368</item>
      <item>, OIB 07112564901</item>
      <item>, OIB 80339136361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2779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2016-05-30T08:21:00Z</dcterms:created>
  <dc:creator>Vinka Mihalinčić</dc:creator>
  <cp:lastModifiedBy>Vinka Mihalinčić</cp:lastModifiedBy>
  <cp:lastPrinted>2016-05-30T07:59:00Z</cp:lastPrinted>
  <dcterms:modified xmlns:xsi="http://www.w3.org/2001/XMLSchema-instance" xsi:type="dcterms:W3CDTF">2016-05-30T08:24:00Z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St-2108/2016-13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