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c7f9" w14:paraId="046c7f9" w:rsidRDefault="00A359F7" w:rsidP="004A023A" w:rsidR="00A359F7">
      <w:pPr>
        <w15:collapsed w:val="false"/>
      </w:pPr>
      <w:bookmarkStart w:name="_GoBack" w:id="0"/>
      <w:bookmarkEnd w:id="0"/>
    </w:p>
    <w:p w:rsidRDefault="004A023A" w:rsidP="004A023A" w:rsidR="004A023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23A" w:rsidP="004A023A" w:rsidR="004A023A" w:rsidRPr="00D21A2C"/>
    <w:p w:rsidRDefault="004A023A" w:rsidP="004A023A" w:rsidR="004A023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A023A" w:rsidP="00A5093D" w:rsidR="004A023A" w:rsidRPr="00A5093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023A" w:rsidP="004A023A" w:rsidR="004A023A"/>
    <w:p w:rsidRDefault="00A359F7" w:rsidP="004A023A" w:rsidR="00A359F7"/>
    <w:p w:rsidRDefault="004A023A" w:rsidP="004A023A" w:rsidR="004A023A">
      <w:pPr>
        <w:jc w:val="center"/>
      </w:pPr>
      <w:r>
        <w:t>R E P U B L I K A   H R V A T S K A</w:t>
      </w:r>
    </w:p>
    <w:p w:rsidRDefault="004A023A" w:rsidP="004A023A" w:rsidR="004A023A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4A023A" w:rsidP="004A023A" w:rsidR="004A023A"/>
    <w:p w:rsidRDefault="004A023A" w:rsidP="004A023A" w:rsidR="004A023A"/>
    <w:p w:rsidRDefault="004A023A" w:rsidP="004A023A" w:rsidR="004A023A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>VUČEDOLSKA GOLUBICA d.o.o. za turizam i ugostiteljstvo, u stečaju, Vukovar, dr. Franje Tuđmana 19, MBS 030063300, OIB 14836675024</w:t>
      </w:r>
      <w:r w:rsidR="00353557">
        <w:t>, dana</w:t>
      </w:r>
      <w:r w:rsidR="002138A3">
        <w:t xml:space="preserve"> 10. siječnja 2018. </w:t>
      </w:r>
      <w:r>
        <w:t xml:space="preserve">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2138A3" w:rsidP="004A023A" w:rsidR="002138A3">
      <w:pPr>
        <w:jc w:val="both"/>
      </w:pPr>
    </w:p>
    <w:p w:rsidRDefault="004A023A" w:rsidP="001320B3" w:rsidR="001320B3" w:rsidRPr="001320B3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A5093D" w:rsidP="00A2646D" w:rsidR="00A5093D">
      <w:pPr>
        <w:jc w:val="both"/>
      </w:pPr>
    </w:p>
    <w:p w:rsidRDefault="005F5D6C" w:rsidP="00A2646D" w:rsidR="005F5D6C" w:rsidRPr="00AE7D8E">
      <w:pPr>
        <w:jc w:val="both"/>
      </w:pPr>
    </w:p>
    <w:p w:rsidRDefault="00F35A55" w:rsidP="00685E7B" w:rsidR="00520A14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2138A3">
        <w:t>Nenadu Bakić, Zagreb, Vrhovčev vijenac 41, OIB 13987237540</w:t>
      </w:r>
      <w:r w:rsidR="00685E7B">
        <w:t>, d</w:t>
      </w:r>
      <w:r w:rsidR="00015E03">
        <w:t>osuđuju se nekretnine</w:t>
      </w:r>
      <w:r w:rsidR="00AE43E1">
        <w:t xml:space="preserve"> stečajnog dužnika</w:t>
      </w:r>
      <w:r w:rsidR="00295BD7">
        <w:t xml:space="preserve"> </w:t>
      </w:r>
      <w:r w:rsidR="004A023A" w:rsidRPr="00BF507B">
        <w:t>VUČEDOLSKA GOLUBICA d.o.o. za turizam i ugostiteljstvo, u stečaju, Vukovar, dr. Franje Tuđmana 19, MBS 030063300, OIB 14836675024</w:t>
      </w:r>
      <w:r w:rsidR="00AE7D8E">
        <w:t xml:space="preserve">, </w:t>
      </w:r>
      <w:r w:rsidR="00AE43E1">
        <w:t>i to:</w:t>
      </w:r>
      <w:r w:rsidR="004A023A">
        <w:t xml:space="preserve">  </w:t>
      </w:r>
    </w:p>
    <w:p w:rsidRDefault="00D809B1" w:rsidP="00685E7B" w:rsidR="00685E7B">
      <w:pPr>
        <w:ind w:left="1065"/>
        <w:jc w:val="both"/>
        <w:rPr>
          <w:lang w:val="it-IT"/>
        </w:rPr>
      </w:pPr>
      <w:r>
        <w:rPr>
          <w:lang w:val="it-IT"/>
        </w:rPr>
        <w:t xml:space="preserve">- k.č.br. </w:t>
      </w:r>
      <w:r w:rsidR="002138A3">
        <w:rPr>
          <w:lang w:val="it-IT"/>
        </w:rPr>
        <w:t xml:space="preserve">7038/1  u </w:t>
      </w:r>
      <w:r w:rsidR="00685E7B">
        <w:rPr>
          <w:lang w:val="it-IT"/>
        </w:rPr>
        <w:t>naravi</w:t>
      </w:r>
      <w:r w:rsidR="002138A3">
        <w:rPr>
          <w:lang w:val="it-IT"/>
        </w:rPr>
        <w:t xml:space="preserve"> 23 kuće  za odmor od broja 253, 253/1 do 253/22 Ulica Vučedol i Pašnjak, ukupne površine 13435 m2,     </w:t>
      </w:r>
      <w:r w:rsidR="00685E7B">
        <w:rPr>
          <w:lang w:val="it-IT"/>
        </w:rPr>
        <w:t xml:space="preserve"> </w:t>
      </w:r>
    </w:p>
    <w:p w:rsidRDefault="00685E7B" w:rsidP="00685E7B" w:rsidR="00685E7B">
      <w:pPr>
        <w:ind w:left="1065"/>
        <w:jc w:val="both"/>
        <w:rPr>
          <w:lang w:val="it-IT"/>
        </w:rPr>
      </w:pPr>
      <w:r>
        <w:rPr>
          <w:lang w:val="it-IT"/>
        </w:rPr>
        <w:t>upisano u z.k.ul.</w:t>
      </w:r>
      <w:r w:rsidR="00FD6E2B">
        <w:rPr>
          <w:lang w:val="it-IT"/>
        </w:rPr>
        <w:t xml:space="preserve"> 11346 </w:t>
      </w:r>
      <w:r>
        <w:rPr>
          <w:lang w:val="it-IT"/>
        </w:rPr>
        <w:t xml:space="preserve">k.o. Vukovar, </w:t>
      </w:r>
    </w:p>
    <w:p w:rsidRDefault="00FB07C7" w:rsidP="00685E7B" w:rsidR="00FB07C7">
      <w:pPr>
        <w:pStyle w:val="Tijeloteksta"/>
        <w:ind w:firstLine="708" w:left="357"/>
        <w:rPr>
          <w:bCs/>
        </w:rPr>
      </w:pPr>
      <w:r>
        <w:rPr>
          <w:bCs/>
        </w:rPr>
        <w:t>za k</w:t>
      </w:r>
      <w:r w:rsidR="00AE43E1">
        <w:rPr>
          <w:bCs/>
        </w:rPr>
        <w:t>u</w:t>
      </w:r>
      <w:r w:rsidR="006E2E0D">
        <w:rPr>
          <w:bCs/>
        </w:rPr>
        <w:t xml:space="preserve">povninu u iznosu od  </w:t>
      </w:r>
      <w:r w:rsidR="00FD6E2B">
        <w:rPr>
          <w:bCs/>
        </w:rPr>
        <w:t>452.465,20  kn.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 w:rsidR="00D809B1">
        <w:t xml:space="preserve">Kupac </w:t>
      </w:r>
      <w:r w:rsidR="00FD6E2B">
        <w:t>Nenad Bakić, Zagreb, Vrhovčev vijenac 41, OIB 13987237540</w:t>
      </w:r>
      <w:r w:rsidR="00D809B1">
        <w:t>, dužan je u roku od 30 dana, nakon pravomoćnosti ovog rješenja, uplatiti razliku kupovnine</w:t>
      </w:r>
      <w:r w:rsidR="001320B3">
        <w:t>,</w:t>
      </w:r>
      <w:r w:rsidR="00D809B1">
        <w:t xml:space="preserve"> preko uplaćenog osiguranja, za nekretnine iz točke I ovog rješenja u </w:t>
      </w:r>
      <w:r w:rsidR="00602B20">
        <w:t xml:space="preserve">iznosu od </w:t>
      </w:r>
      <w:r w:rsidR="00FD6E2B">
        <w:t xml:space="preserve">407.165,20 </w:t>
      </w:r>
      <w:r w:rsidR="00D809B1">
        <w:t>kn</w:t>
      </w:r>
      <w:r w:rsidR="00602B20">
        <w:t xml:space="preserve"> </w:t>
      </w:r>
      <w:r w:rsidR="00D809B1">
        <w:t xml:space="preserve">na račun </w:t>
      </w:r>
      <w:r w:rsidR="00AE43E1">
        <w:t>Trgovačkog suda u Osijeku, broj HR31 2390 0011 3000 0020</w:t>
      </w:r>
      <w:r w:rsidR="00AE7D8E">
        <w:t xml:space="preserve"> 0 s pozivom na broj HR05 272-</w:t>
      </w:r>
      <w:r w:rsidR="00D44BD4">
        <w:t>1047</w:t>
      </w:r>
      <w:r w:rsidR="007D5950">
        <w:t xml:space="preserve">-2013 </w:t>
      </w:r>
      <w:r w:rsidR="00AE43E1">
        <w:t>kod Hrvatske poštanske banke.</w:t>
      </w:r>
      <w:r w:rsidR="00FD6E2B">
        <w:t xml:space="preserve"> 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602B20" w:rsidR="00FD6E2B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1320B3">
        <w:t xml:space="preserve">Predmetne nekretnine oslobođene su </w:t>
      </w:r>
      <w:r w:rsidR="00FD6E2B">
        <w:t xml:space="preserve"> plaćanja PDV-a temeljem članka 40. stav 1. točka j. i k. </w:t>
      </w:r>
      <w:r w:rsidR="003E0D1A">
        <w:t>Zakona o porezu na dodanu vrijednost, te je kupac obvezan uplatiti samo iznos neto cijene kupljenih nekretnina.</w:t>
      </w:r>
    </w:p>
    <w:p w:rsidRDefault="00602B20" w:rsidP="00F20618" w:rsidR="00602B20" w:rsidRPr="00F20618">
      <w:pPr>
        <w:pStyle w:val="Tijeloteksta"/>
        <w:rPr>
          <w:b/>
        </w:rPr>
      </w:pPr>
    </w:p>
    <w:p w:rsidRDefault="00F20618" w:rsidP="00602B20" w:rsidR="00A325EF">
      <w:pPr>
        <w:pStyle w:val="Tijeloteksta"/>
        <w:ind w:left="1065"/>
        <w:rPr>
          <w:b/>
        </w:rPr>
      </w:pPr>
      <w:r w:rsidRPr="00F20618">
        <w:rPr>
          <w:b/>
        </w:rPr>
        <w:t>V</w:t>
      </w:r>
      <w:r>
        <w:t xml:space="preserve"> </w:t>
      </w:r>
      <w:r w:rsidR="00AE43E1">
        <w:t xml:space="preserve">Određuje se upis prava vlasništva u korist kupca na dosuđenim nekretninama, nakon pravomoćnosti ovog rješenja </w:t>
      </w:r>
      <w:r w:rsidR="00D44BD4">
        <w:t>i nakon što kupac uplati kupovninu navedenu</w:t>
      </w:r>
      <w:r w:rsidR="00AE43E1">
        <w:t xml:space="preserve"> u točci II ovog r</w:t>
      </w:r>
      <w:r w:rsidR="003E6C32">
        <w:t>ješenja.</w:t>
      </w:r>
      <w:r w:rsidR="00602B20">
        <w:rPr>
          <w:b/>
        </w:rPr>
        <w:t xml:space="preserve"> </w:t>
      </w:r>
    </w:p>
    <w:p w:rsidRDefault="00A359F7" w:rsidP="003E6C32" w:rsidR="00A359F7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F20618">
        <w:rPr>
          <w:b/>
        </w:rPr>
        <w:t>I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9A6B01" w:rsidP="00F35A55" w:rsidR="009A6B01">
      <w:pPr>
        <w:pStyle w:val="Tijeloteksta"/>
        <w:ind w:left="1065"/>
      </w:pPr>
    </w:p>
    <w:p w:rsidRDefault="009A6B01" w:rsidP="00F35A55" w:rsidR="009A6B01">
      <w:pPr>
        <w:pStyle w:val="Tijeloteksta"/>
        <w:ind w:left="1065"/>
      </w:pPr>
    </w:p>
    <w:p w:rsidRDefault="00B37B56" w:rsidP="00F35A55" w:rsidR="00B37B56">
      <w:pPr>
        <w:pStyle w:val="Tijeloteksta"/>
        <w:ind w:left="1065"/>
      </w:pPr>
    </w:p>
    <w:p w:rsidRDefault="009A6B01" w:rsidP="009A6B01" w:rsidR="009A6B01">
      <w:pPr>
        <w:pStyle w:val="Tijeloteksta"/>
        <w:ind w:left="1065"/>
        <w:jc w:val="center"/>
      </w:pPr>
      <w:r>
        <w:lastRenderedPageBreak/>
        <w:t>2</w:t>
      </w:r>
    </w:p>
    <w:p w:rsidRDefault="009A6B01" w:rsidP="009A6B01" w:rsidR="009A6B01">
      <w:pPr>
        <w:pStyle w:val="Tijeloteksta"/>
        <w:ind w:left="1065"/>
        <w:jc w:val="center"/>
      </w:pPr>
    </w:p>
    <w:p w:rsidRDefault="00DC4C74" w:rsidP="00C7526D" w:rsidR="00DC4C74">
      <w:pPr>
        <w:pStyle w:val="Tijeloteksta"/>
      </w:pPr>
    </w:p>
    <w:p w:rsidRDefault="00742763" w:rsidP="00C7526D" w:rsidR="00742763">
      <w:pPr>
        <w:pStyle w:val="Tijeloteksta"/>
      </w:pPr>
    </w:p>
    <w:p w:rsidRDefault="00F35A55" w:rsidP="00B463A7" w:rsidR="00B463A7">
      <w:pPr>
        <w:pStyle w:val="Tijeloteksta"/>
        <w:ind w:left="1065"/>
      </w:pPr>
      <w:r w:rsidRPr="00A2646D">
        <w:rPr>
          <w:b/>
        </w:rPr>
        <w:t>VI</w:t>
      </w:r>
      <w:r w:rsidR="00F20618">
        <w:rPr>
          <w:b/>
        </w:rPr>
        <w:t>I</w:t>
      </w:r>
      <w:r w:rsidR="00A359F7">
        <w:t xml:space="preserve"> </w:t>
      </w:r>
      <w:r w:rsidR="00EE3D3C">
        <w:t>Nekretnine iz točke I</w:t>
      </w:r>
      <w:r>
        <w:t xml:space="preserve"> ovog rješenja predat će se kupcu zaključkom o predaji nekretnina nakon što ovo rješenje postane pravomoćno i nakon što kupac uplati kupovni</w:t>
      </w:r>
      <w:r w:rsidR="00D44BD4">
        <w:t>nu.</w:t>
      </w:r>
    </w:p>
    <w:p w:rsidRDefault="00A2646D" w:rsidP="00AE7D8E" w:rsidR="00A2646D">
      <w:pPr>
        <w:pStyle w:val="Tijeloteksta"/>
      </w:pPr>
    </w:p>
    <w:p w:rsidRDefault="00F35A55" w:rsidP="00C7526D" w:rsidR="00AC78C9">
      <w:pPr>
        <w:pStyle w:val="Tijeloteksta"/>
        <w:ind w:left="1065"/>
      </w:pPr>
      <w:r w:rsidRPr="00A2646D">
        <w:rPr>
          <w:b/>
        </w:rPr>
        <w:t>VII</w:t>
      </w:r>
      <w:r w:rsidR="00F20618">
        <w:rPr>
          <w:b/>
        </w:rPr>
        <w:t>I</w:t>
      </w:r>
      <w:r w:rsidR="00A2646D">
        <w:t xml:space="preserve">  </w:t>
      </w:r>
      <w:r w:rsidR="00D44BD4">
        <w:t>Ako kupac ne uplati</w:t>
      </w:r>
      <w:r w:rsidR="00AC78C9">
        <w:t xml:space="preserve"> razliku  kupovnine</w:t>
      </w:r>
      <w:r>
        <w:t xml:space="preserve">, sud </w:t>
      </w:r>
      <w:r w:rsidR="00AC78C9">
        <w:t xml:space="preserve"> će rješenjem prodaju oglasiti nevažećom i odrediti novu prodaju</w:t>
      </w:r>
      <w:r w:rsidR="004D06C3">
        <w:t xml:space="preserve">, </w:t>
      </w:r>
      <w:r w:rsidR="00AC78C9">
        <w:t>uz uvjete određene za pro</w:t>
      </w:r>
      <w:r w:rsidR="00456207">
        <w:t>daju koja je oglašena nevažećom, a iz položene jamčevine namirit će se troškovi nove prodaje i naknaditi razlika između kupovnine postignute na prijašnjoj prodaji i novoj prodaji.</w:t>
      </w:r>
    </w:p>
    <w:p w:rsidRDefault="00F35A55" w:rsidP="00C7526D" w:rsidR="00F35A55" w:rsidRPr="00A2646D">
      <w:pPr>
        <w:pStyle w:val="Tijeloteksta"/>
        <w:rPr>
          <w:b/>
        </w:rPr>
      </w:pPr>
    </w:p>
    <w:p w:rsidRDefault="00F20618" w:rsidP="009A6B01" w:rsidR="009676E9">
      <w:pPr>
        <w:pStyle w:val="Tijeloteksta"/>
        <w:ind w:left="1065"/>
      </w:pPr>
      <w:r>
        <w:rPr>
          <w:b/>
        </w:rPr>
        <w:t>IX</w:t>
      </w:r>
      <w:r w:rsidR="00F35A55">
        <w:t xml:space="preserve">  Nalaže se</w:t>
      </w:r>
      <w:r w:rsidR="00D44BD4">
        <w:t xml:space="preserve"> Općinskom sudu u Vukovaru</w:t>
      </w:r>
      <w:r w:rsidR="007D5950">
        <w:t xml:space="preserve"> zemljišno- knjižni</w:t>
      </w:r>
      <w:r w:rsidR="00F35A55">
        <w:t xml:space="preserve"> </w:t>
      </w:r>
      <w:r w:rsidR="007D5950">
        <w:t xml:space="preserve">odjel </w:t>
      </w:r>
      <w:r w:rsidR="00D44BD4">
        <w:t>Vukovar</w:t>
      </w:r>
      <w:r w:rsidR="00AE7D8E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A359F7" w:rsidP="009676E9" w:rsidR="00A359F7" w:rsidRPr="00B463A7">
      <w:pPr>
        <w:pStyle w:val="Tijeloteksta"/>
        <w:ind w:left="1065"/>
      </w:pPr>
    </w:p>
    <w:p w:rsidRDefault="00737C36" w:rsidP="00C7526D" w:rsidR="00DC4C74" w:rsidRPr="00C7526D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9676E9" w:rsidP="00B463A7" w:rsidR="009676E9">
      <w:pPr>
        <w:rPr>
          <w:b/>
          <w:bCs/>
        </w:rPr>
      </w:pPr>
    </w:p>
    <w:p w:rsidRDefault="001C353B" w:rsidP="001C353B" w:rsidR="001C353B">
      <w:pPr>
        <w:ind w:firstLine="708"/>
        <w:jc w:val="both"/>
      </w:pPr>
      <w:r>
        <w:t>Rješenjem ovog suda St-1047/13-41 od 22. rujna 2014. godine, na prijedlog stečajnog upravitelja, temeljem odredbe članka 164. Stečajnog zakona (Narodne novine broj  44/96, 29/99, 129/00, 123/03, 82/06, 116/10, 25/12, 133/12 u vezi s člankom 441. Stečajnog zakona Narodne novine 71/15), uz odgovarajuću primjenu odredaba pravila o ovrsi na nekretninama, određena je prodaja nekretnina u vlasništvu stečajnog dužnika, opterećenih razlučnim pravom</w:t>
      </w:r>
      <w:r w:rsidR="00F0109B">
        <w:t xml:space="preserve">. Na predmetnim  nekretninama je izvršena </w:t>
      </w:r>
      <w:r w:rsidR="00235160">
        <w:t>zabilje</w:t>
      </w:r>
      <w:r w:rsidR="00F0109B">
        <w:t>žba</w:t>
      </w:r>
      <w:r w:rsidR="00235160">
        <w:t xml:space="preserve"> svojstva kulturnog dobra. </w:t>
      </w:r>
    </w:p>
    <w:p w:rsidRDefault="00F0109B" w:rsidP="001C353B" w:rsidR="00F0109B">
      <w:pPr>
        <w:ind w:firstLine="708"/>
        <w:jc w:val="both"/>
      </w:pPr>
    </w:p>
    <w:p w:rsidRDefault="00F0109B" w:rsidP="001C353B" w:rsidR="00F0109B">
      <w:pPr>
        <w:ind w:firstLine="708"/>
        <w:jc w:val="both"/>
      </w:pPr>
      <w:r>
        <w:t>Radi ostvarivanja prava prvokupa nekre</w:t>
      </w:r>
      <w:r w:rsidR="00235160">
        <w:t>tnina, koje predstavljaju zaštić</w:t>
      </w:r>
      <w:r>
        <w:t>eno kulturno dobro</w:t>
      </w:r>
      <w:r w:rsidR="00235160">
        <w:t>,</w:t>
      </w:r>
      <w:r>
        <w:t xml:space="preserve"> rješenje je sukladno članku 37. Zakona o zaštiti i očuvanju kulturnih dobara (Narodne novine broj 66/99, 151/03, 157/03, 100/04, 87/09, 88/10, 61/11, 25/12, 136/12, 157/13</w:t>
      </w:r>
      <w:r w:rsidR="005E1FA2">
        <w:t xml:space="preserve">, 152/14, 98/15) </w:t>
      </w:r>
      <w:r w:rsidR="00235160">
        <w:t>dostavljeno nositeljima prava prvokupa Republici Hrvatskoj, Županiji Vukovarsko-srijemskoj i Gradu Vukovaru.</w:t>
      </w:r>
    </w:p>
    <w:p w:rsidRDefault="00235160" w:rsidP="001C353B" w:rsidR="00235160">
      <w:pPr>
        <w:ind w:firstLine="708"/>
        <w:jc w:val="both"/>
      </w:pPr>
    </w:p>
    <w:p w:rsidRDefault="00235160" w:rsidP="001C353B" w:rsidR="00235160">
      <w:pPr>
        <w:ind w:firstLine="708"/>
        <w:jc w:val="both"/>
      </w:pPr>
      <w:r>
        <w:t>Zaključkom ovog suda St-1047/13-</w:t>
      </w:r>
      <w:r w:rsidR="00F20618">
        <w:t>1</w:t>
      </w:r>
      <w:r w:rsidR="00456207">
        <w:t>79 od 13. studenog</w:t>
      </w:r>
      <w:r w:rsidR="00F20618">
        <w:t xml:space="preserve"> 2017</w:t>
      </w:r>
      <w:r>
        <w:t xml:space="preserve">. godine određena je </w:t>
      </w:r>
      <w:r w:rsidR="00456207">
        <w:t>jedanaesta</w:t>
      </w:r>
      <w:r>
        <w:t xml:space="preserve"> javna dražba radi prodaje nekretnina iz točke I ovog rješenja za dan </w:t>
      </w:r>
      <w:r w:rsidR="00456207">
        <w:t>19. prosinac</w:t>
      </w:r>
      <w:r w:rsidR="0024106B">
        <w:t xml:space="preserve"> 2017.  g</w:t>
      </w:r>
      <w:r>
        <w:t xml:space="preserve">odine. </w:t>
      </w:r>
      <w:r w:rsidR="00076C43">
        <w:t>Zaključak o određivanju javne dražbe također je dostavljen nositeljima prava prvokupa na predmetnim nekretninama.</w:t>
      </w:r>
    </w:p>
    <w:p w:rsidRDefault="00707B55" w:rsidP="0070012E" w:rsidR="00707B55">
      <w:pPr>
        <w:jc w:val="both"/>
      </w:pPr>
    </w:p>
    <w:p w:rsidRDefault="0070012E" w:rsidP="0070012E" w:rsidR="00CB3F72">
      <w:pPr>
        <w:jc w:val="both"/>
      </w:pPr>
      <w:r>
        <w:tab/>
        <w:t xml:space="preserve">Na usmenoj  javnoj dražbi, radi prodaje nekretnina stečajnog dužnika, održanoj u prostorijama ovog suda dana </w:t>
      </w:r>
      <w:r w:rsidR="0024106B">
        <w:t>1</w:t>
      </w:r>
      <w:r w:rsidR="00456207">
        <w:t>9. prosinca</w:t>
      </w:r>
      <w:r w:rsidR="0024106B">
        <w:t xml:space="preserve"> 2017.</w:t>
      </w:r>
      <w:r>
        <w:t xml:space="preserve"> godine, </w:t>
      </w:r>
      <w:r w:rsidR="0024106B">
        <w:t>kao jedini ponuditelj za nek</w:t>
      </w:r>
      <w:r w:rsidR="00456207">
        <w:t xml:space="preserve">retnine navedene u točci I </w:t>
      </w:r>
      <w:r w:rsidR="0024106B">
        <w:t xml:space="preserve">zaključka o prodaji </w:t>
      </w:r>
      <w:r>
        <w:t>St-</w:t>
      </w:r>
      <w:r w:rsidR="00CD7979">
        <w:t>10</w:t>
      </w:r>
      <w:r w:rsidR="00076C43">
        <w:t>47/13-</w:t>
      </w:r>
      <w:r w:rsidR="0024106B">
        <w:t>1</w:t>
      </w:r>
      <w:r w:rsidR="004B261E">
        <w:t xml:space="preserve">79 od 13. studenog </w:t>
      </w:r>
      <w:r w:rsidR="0024106B">
        <w:t>2017. sudjelovao je ponuditelj</w:t>
      </w:r>
      <w:r w:rsidR="004B261E">
        <w:t xml:space="preserve"> Nenad Bakić, Zagreb, Vrhovčev vijenac 41</w:t>
      </w:r>
      <w:r w:rsidR="0024106B">
        <w:t xml:space="preserve">. </w:t>
      </w:r>
      <w:r w:rsidR="00704732">
        <w:t xml:space="preserve">Ponuditelj </w:t>
      </w:r>
      <w:r w:rsidR="004B261E">
        <w:t>Nenad Bakić</w:t>
      </w:r>
      <w:r w:rsidR="0024106B">
        <w:t xml:space="preserve"> istakao je ponudu</w:t>
      </w:r>
      <w:r w:rsidR="00704732">
        <w:t xml:space="preserve"> za nekretnine navedene po</w:t>
      </w:r>
      <w:r w:rsidR="004B261E">
        <w:t xml:space="preserve">d točkom I </w:t>
      </w:r>
      <w:r w:rsidR="00704732">
        <w:t xml:space="preserve"> u iznosu od</w:t>
      </w:r>
      <w:r w:rsidR="004B261E">
        <w:t xml:space="preserve"> 452.465,20</w:t>
      </w:r>
      <w:r w:rsidR="00CB3F72">
        <w:t xml:space="preserve"> kn</w:t>
      </w:r>
      <w:r w:rsidR="004B261E">
        <w:t>.</w:t>
      </w:r>
    </w:p>
    <w:p w:rsidRDefault="00A359F7" w:rsidP="009A6B01" w:rsidR="00A359F7"/>
    <w:p w:rsidRDefault="00CB3F72" w:rsidP="00CB3F72" w:rsidR="006643F7">
      <w:pPr>
        <w:ind w:firstLine="708"/>
        <w:jc w:val="both"/>
      </w:pPr>
      <w:r>
        <w:t xml:space="preserve">Na usmenoj javnoj dražbi održanoj dana </w:t>
      </w:r>
      <w:r w:rsidR="004B261E">
        <w:t xml:space="preserve">19. prosinca  </w:t>
      </w:r>
      <w:r>
        <w:t xml:space="preserve"> 2017. nije bio nazočan ni</w:t>
      </w:r>
      <w:r w:rsidR="004B261E">
        <w:t>ti</w:t>
      </w:r>
      <w:r>
        <w:t xml:space="preserve"> jedan od nositelja prava prvokupa</w:t>
      </w:r>
      <w:r w:rsidR="00CF21B5">
        <w:t>,</w:t>
      </w:r>
      <w:r>
        <w:t xml:space="preserve"> </w:t>
      </w:r>
      <w:r w:rsidR="00AF3994">
        <w:t>temeljem</w:t>
      </w:r>
      <w:r w:rsidR="00CF21B5">
        <w:t xml:space="preserve"> članka 37. </w:t>
      </w:r>
      <w:r w:rsidR="00AF3994">
        <w:t xml:space="preserve"> Zakona o zaštiti i očuvanju kulturnih dobara. </w:t>
      </w:r>
      <w:r>
        <w:t xml:space="preserve"> </w:t>
      </w:r>
    </w:p>
    <w:p w:rsidRDefault="00A5093D" w:rsidP="00A5093D" w:rsidR="00A5093D">
      <w:pPr>
        <w:ind w:firstLine="708"/>
        <w:jc w:val="center"/>
      </w:pPr>
    </w:p>
    <w:p w:rsidRDefault="00CF21B5" w:rsidP="00B37B56" w:rsidR="009A6B01">
      <w:pPr>
        <w:ind w:firstLine="708"/>
        <w:jc w:val="both"/>
      </w:pPr>
      <w:r>
        <w:t xml:space="preserve">Nakon zaključenja javne dražbe, </w:t>
      </w:r>
      <w:r w:rsidR="00EF3062">
        <w:t xml:space="preserve">uz dopis od </w:t>
      </w:r>
      <w:r w:rsidR="004B261E">
        <w:t>19. prosinca</w:t>
      </w:r>
      <w:r w:rsidR="00AF3994">
        <w:t xml:space="preserve"> 2017.</w:t>
      </w:r>
      <w:r>
        <w:t xml:space="preserve"> godine, </w:t>
      </w:r>
      <w:r w:rsidR="00EF3062">
        <w:t xml:space="preserve">sud je zapisnik sa ročišta za javnu dražbu dostavio na očitovanje nositeljima prava prvokupa,  radi očitovanja u smislu članka 96.  stav 1. Ovršnog zakona. </w:t>
      </w:r>
    </w:p>
    <w:p w:rsidRDefault="009A6B01" w:rsidP="00B37B56" w:rsidR="009A6B01">
      <w:pPr>
        <w:jc w:val="both"/>
      </w:pPr>
    </w:p>
    <w:p w:rsidRDefault="00F0148C" w:rsidP="006643F7" w:rsidR="00F0148C">
      <w:pPr>
        <w:ind w:firstLine="708"/>
        <w:jc w:val="both"/>
      </w:pPr>
      <w:r>
        <w:t>Podneskom od</w:t>
      </w:r>
      <w:r w:rsidR="002E4624">
        <w:t xml:space="preserve"> </w:t>
      </w:r>
      <w:r w:rsidR="00AF3994">
        <w:t xml:space="preserve"> </w:t>
      </w:r>
      <w:r w:rsidR="004B261E">
        <w:t>27. prosinca</w:t>
      </w:r>
      <w:r w:rsidR="00AF3994">
        <w:t xml:space="preserve"> 2017.</w:t>
      </w:r>
      <w:r w:rsidR="002E4624">
        <w:t xml:space="preserve"> godine</w:t>
      </w:r>
      <w:r w:rsidR="004B261E">
        <w:t xml:space="preserve"> </w:t>
      </w:r>
      <w:r w:rsidR="0041531F">
        <w:t xml:space="preserve">Grad Vukovar, </w:t>
      </w:r>
      <w:r w:rsidR="00AF3994">
        <w:t xml:space="preserve">kao jedan od nositelja prava prvokupa, </w:t>
      </w:r>
      <w:r>
        <w:t xml:space="preserve">obavijestio je sud da </w:t>
      </w:r>
      <w:r w:rsidR="0041531F">
        <w:t>Grad Vukovar nije zainteresiran</w:t>
      </w:r>
      <w:r w:rsidR="005F5D6C">
        <w:t xml:space="preserve"> za kupovinu predmetnih </w:t>
      </w:r>
      <w:r w:rsidR="0041531F">
        <w:t xml:space="preserve"> nekretnin</w:t>
      </w:r>
      <w:r w:rsidR="005F5D6C">
        <w:t>a</w:t>
      </w:r>
      <w:r w:rsidR="0041531F">
        <w:t xml:space="preserve">. </w:t>
      </w:r>
    </w:p>
    <w:p w:rsidRDefault="00B37B56" w:rsidP="006643F7" w:rsidR="00B37B56">
      <w:pPr>
        <w:ind w:firstLine="708"/>
        <w:jc w:val="both"/>
      </w:pPr>
    </w:p>
    <w:p w:rsidRDefault="00B37B56" w:rsidP="00B37B56" w:rsidR="00B37B56">
      <w:pPr>
        <w:ind w:firstLine="708"/>
        <w:jc w:val="center"/>
      </w:pPr>
      <w:r>
        <w:lastRenderedPageBreak/>
        <w:t>3</w:t>
      </w:r>
    </w:p>
    <w:p w:rsidRDefault="00B37B56" w:rsidP="00B37B56" w:rsidR="00B37B56">
      <w:pPr>
        <w:ind w:firstLine="708"/>
        <w:jc w:val="center"/>
      </w:pPr>
    </w:p>
    <w:p w:rsidRDefault="00B37B56" w:rsidP="00B37B56" w:rsidR="00B37B56">
      <w:pPr>
        <w:ind w:firstLine="708"/>
        <w:jc w:val="center"/>
      </w:pPr>
    </w:p>
    <w:p w:rsidRDefault="00B37B56" w:rsidP="00B37B56" w:rsidR="00B37B56">
      <w:pPr>
        <w:ind w:firstLine="708"/>
        <w:jc w:val="center"/>
      </w:pPr>
    </w:p>
    <w:p w:rsidRDefault="0041531F" w:rsidP="006643F7" w:rsidR="0041531F">
      <w:pPr>
        <w:ind w:firstLine="708"/>
        <w:jc w:val="both"/>
      </w:pPr>
    </w:p>
    <w:p w:rsidRDefault="0041531F" w:rsidP="00C754BB" w:rsidR="008542C1">
      <w:pPr>
        <w:ind w:firstLine="708"/>
        <w:jc w:val="both"/>
      </w:pPr>
      <w:r>
        <w:t>Podneskom od 27. prosinca 2017. godine RH Županija Vukovarsko-srijemska</w:t>
      </w:r>
      <w:r w:rsidR="008542C1">
        <w:t>, kao jedan od nositelja prava prvokupa, obavijestila je sud da RH Županija Vukovarsko-srijemska  nije zainteresirana za kup</w:t>
      </w:r>
      <w:r w:rsidR="005F5D6C">
        <w:t xml:space="preserve">ovinu predmetnih nekretnina. </w:t>
      </w:r>
    </w:p>
    <w:p w:rsidRDefault="00F0148C" w:rsidP="006643F7" w:rsidR="00F0148C">
      <w:pPr>
        <w:ind w:firstLine="708"/>
        <w:jc w:val="both"/>
      </w:pPr>
    </w:p>
    <w:p w:rsidRDefault="00F0148C" w:rsidP="006643F7" w:rsidR="0032664B">
      <w:pPr>
        <w:ind w:firstLine="708"/>
        <w:jc w:val="both"/>
      </w:pPr>
      <w:r>
        <w:t xml:space="preserve">Ostali nositelji prava prvokupa: </w:t>
      </w:r>
      <w:r w:rsidR="00C754BB">
        <w:t>RH Ministarstvo kulture, Uprava za zaštitu kulturne baštine Zagreb i RH Ministarstvo državne imovine Zagreb</w:t>
      </w:r>
      <w:r w:rsidR="00CF21B5">
        <w:t>,</w:t>
      </w:r>
      <w:r>
        <w:t xml:space="preserve"> na poslan im poziv za očitovanje </w:t>
      </w:r>
      <w:r w:rsidR="00C035DD">
        <w:t>o namjeri korištenja prava prvokupa</w:t>
      </w:r>
      <w:r w:rsidR="001C61C0">
        <w:t>, nisu se očitovali</w:t>
      </w:r>
      <w:r w:rsidR="00C035DD">
        <w:t xml:space="preserve"> u za to ostavljenom im roku. </w:t>
      </w:r>
    </w:p>
    <w:p w:rsidRDefault="00C035DD" w:rsidP="006643F7" w:rsidR="00C035DD">
      <w:pPr>
        <w:ind w:firstLine="708"/>
        <w:jc w:val="both"/>
      </w:pPr>
    </w:p>
    <w:p w:rsidRDefault="00C035DD" w:rsidP="00A64567" w:rsidR="003E6C32" w:rsidRPr="00FD07CA">
      <w:pPr>
        <w:ind w:firstLine="708"/>
        <w:jc w:val="both"/>
      </w:pPr>
      <w:r>
        <w:t>Kako nitko od nositelja prava prvokupa nije iskazao namjeru z</w:t>
      </w:r>
      <w:r w:rsidR="00A64567">
        <w:t>a kupovinu predmetnih nekretnina</w:t>
      </w:r>
      <w:r>
        <w:t>,</w:t>
      </w:r>
      <w:r w:rsidR="000B6445">
        <w:t xml:space="preserve"> sud je iste nekretnine dosudio ponuditelju </w:t>
      </w:r>
      <w:r w:rsidR="008542C1">
        <w:t>Nenadu Bakić, Zagreb, Vrhovčev vijenac 41</w:t>
      </w:r>
      <w:r w:rsidR="00A64567">
        <w:t xml:space="preserve">, </w:t>
      </w:r>
      <w:r w:rsidR="000B6445">
        <w:t xml:space="preserve">koji je na javnoj dražbi održanoj </w:t>
      </w:r>
      <w:r w:rsidR="008542C1">
        <w:t>19. prosinca</w:t>
      </w:r>
      <w:r w:rsidR="000B6445">
        <w:t xml:space="preserve"> 2017. istakao </w:t>
      </w:r>
      <w:r w:rsidR="00323C65">
        <w:t>jedinu ponudu za kupovinu istih</w:t>
      </w:r>
      <w:r w:rsidR="000B6445">
        <w:t xml:space="preserve"> u iznosu od </w:t>
      </w:r>
      <w:r w:rsidR="008542C1">
        <w:t xml:space="preserve">452.465,20 </w:t>
      </w:r>
      <w:r w:rsidR="000B6445">
        <w:t xml:space="preserve">kn i </w:t>
      </w:r>
      <w:r w:rsidR="00A64567">
        <w:t>ispunio ostale uvjete</w:t>
      </w:r>
      <w:r w:rsidR="000B6445">
        <w:t xml:space="preserve"> javne dražbe</w:t>
      </w:r>
      <w:r w:rsidR="00323C65">
        <w:t xml:space="preserve">, te je temeljem </w:t>
      </w:r>
      <w:r w:rsidR="00A64567">
        <w:t xml:space="preserve">odredbe članka 98. Ovršnog zakona </w:t>
      </w:r>
      <w:r w:rsidR="00D63652">
        <w:t>(Narodne novine broj 57/96, 29/99, 42/00, 173/03, 194/03, 151/04, 88/05, 121/05, 67/08, 139/10, 112/12, 25/13 i 93/14, 55/16)</w:t>
      </w:r>
      <w:r w:rsidR="00A64567">
        <w:t xml:space="preserve"> r</w:t>
      </w:r>
      <w:r w:rsidR="00323C65">
        <w:t>iješeno je kao u izreci ovog rje</w:t>
      </w:r>
      <w:r w:rsidR="00A64567">
        <w:t xml:space="preserve">šenja. </w:t>
      </w:r>
    </w:p>
    <w:p w:rsidRDefault="00DC4C74" w:rsidP="0070012E" w:rsidR="00DC4C74">
      <w:pPr>
        <w:jc w:val="both"/>
        <w:rPr>
          <w:bCs/>
        </w:rPr>
      </w:pPr>
    </w:p>
    <w:p w:rsidRDefault="0070012E" w:rsidP="00B463A7" w:rsidR="00DC4C74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</w:t>
      </w:r>
      <w:r w:rsidR="001C3608">
        <w:rPr>
          <w:bCs/>
        </w:rPr>
        <w:t xml:space="preserve">o on u roku određenom u točki  II </w:t>
      </w:r>
      <w:r>
        <w:rPr>
          <w:bCs/>
        </w:rPr>
        <w:t xml:space="preserve"> ovog rješenja isplati kupovni</w:t>
      </w:r>
      <w:r w:rsidR="001C3608">
        <w:rPr>
          <w:bCs/>
        </w:rPr>
        <w:t>nu u cijelosti.</w:t>
      </w:r>
    </w:p>
    <w:p w:rsidRDefault="00FD07CA" w:rsidP="00B463A7" w:rsidR="00FD07CA">
      <w:pPr>
        <w:jc w:val="both"/>
        <w:rPr>
          <w:bCs/>
        </w:rPr>
      </w:pPr>
    </w:p>
    <w:p w:rsidRDefault="009A6B01" w:rsidP="00B463A7" w:rsidR="009A6B01" w:rsidRPr="00B463A7">
      <w:pPr>
        <w:jc w:val="both"/>
        <w:rPr>
          <w:bCs/>
        </w:rPr>
      </w:pPr>
    </w:p>
    <w:p w:rsidRDefault="00A5093D" w:rsidP="00C754BB" w:rsidR="009A6B01">
      <w:pPr>
        <w:jc w:val="center"/>
      </w:pPr>
      <w:r>
        <w:t>U Osijeku</w:t>
      </w:r>
      <w:r w:rsidR="008542C1">
        <w:t xml:space="preserve"> 10. siječanj 2018.</w:t>
      </w:r>
    </w:p>
    <w:p w:rsidRDefault="00DC4C74" w:rsidP="00C7526D" w:rsidR="00DC4C74"/>
    <w:p w:rsidRDefault="0070012E" w:rsidP="0070012E" w:rsidR="0070012E">
      <w:r>
        <w:t>Zapisničar</w:t>
      </w:r>
    </w:p>
    <w:p w:rsidRDefault="0070012E" w:rsidP="0070012E" w:rsidR="00DC4C74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 w:rsidR="00C7526D">
        <w:tab/>
      </w:r>
      <w:r w:rsidR="00C7526D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A325EF" w:rsidP="0070012E" w:rsidR="00A325EF"/>
    <w:p w:rsidRDefault="003E6C32" w:rsidP="0070012E" w:rsidR="003E6C32"/>
    <w:p w:rsidRDefault="0070012E" w:rsidP="0070012E" w:rsidR="0070012E">
      <w:r>
        <w:t>UPUTA O PRAVNOM LIJEKU:</w:t>
      </w:r>
    </w:p>
    <w:p w:rsidRDefault="0070012E" w:rsidP="00737C36" w:rsidR="00DC4C74">
      <w:r>
        <w:t>Protiv ovog rješenja može  se uložiti žalba Visokom trgovačkom sudu Republike Hrvatske u  roku od 8 dana. Žalba se ulaže ovog sudu pismeno u 3 primjerka.</w:t>
      </w:r>
    </w:p>
    <w:p w:rsidRDefault="00A359F7" w:rsidP="00737C36" w:rsidR="00A359F7" w:rsidRPr="00DC4C74"/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DA17DD" w:rsidR="00737C36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Stečajn</w:t>
      </w:r>
      <w:r w:rsidR="00D51E0D">
        <w:rPr>
          <w:bCs/>
        </w:rPr>
        <w:t>i upravitelj Blanka Gambiraža</w:t>
      </w:r>
    </w:p>
    <w:p w:rsidRDefault="00737C36" w:rsidP="001C3608" w:rsidR="00C754BB" w:rsidRPr="00C754BB">
      <w:pPr>
        <w:numPr>
          <w:ilvl w:val="0"/>
          <w:numId w:val="1"/>
        </w:numPr>
        <w:rPr>
          <w:color w:val="000000"/>
        </w:rPr>
      </w:pPr>
      <w:r w:rsidRPr="00C754BB">
        <w:rPr>
          <w:bCs/>
        </w:rPr>
        <w:t>Kupac</w:t>
      </w:r>
      <w:r w:rsidR="00FA7059" w:rsidRPr="00C754BB">
        <w:rPr>
          <w:bCs/>
        </w:rPr>
        <w:t xml:space="preserve"> </w:t>
      </w:r>
      <w:r w:rsidR="00C754BB">
        <w:t xml:space="preserve">Nenad Bakić, Zagreb, Vrhovčev vijenac 41, </w:t>
      </w:r>
    </w:p>
    <w:p w:rsidRDefault="001C3608" w:rsidP="001C3608" w:rsidR="001C3608" w:rsidRPr="00C754BB">
      <w:pPr>
        <w:numPr>
          <w:ilvl w:val="0"/>
          <w:numId w:val="1"/>
        </w:numPr>
        <w:rPr>
          <w:color w:val="000000"/>
        </w:rPr>
      </w:pPr>
      <w:r>
        <w:t xml:space="preserve">razlučni vjerovnik - </w:t>
      </w:r>
      <w:r w:rsidRPr="00C754BB">
        <w:rPr>
          <w:color w:val="000000"/>
        </w:rPr>
        <w:t>Planum građenje d.o.o. Vukovar, Kardinala A. Stepinca 54,</w:t>
      </w:r>
    </w:p>
    <w:p w:rsidRDefault="001C3608" w:rsidP="001C3608" w:rsidR="001C3608">
      <w:pPr>
        <w:pStyle w:val="Tijeloteksta"/>
        <w:numPr>
          <w:ilvl w:val="0"/>
          <w:numId w:val="1"/>
        </w:numPr>
        <w:jc w:val="left"/>
        <w:rPr>
          <w:color w:val="000000"/>
        </w:rPr>
      </w:pPr>
      <w:r>
        <w:rPr>
          <w:color w:val="000000"/>
        </w:rPr>
        <w:t xml:space="preserve">razlučni vjerovnik - Nada Gagro, Vinkovci, Glagoljaška 52, </w:t>
      </w:r>
    </w:p>
    <w:p w:rsidRDefault="001C3608" w:rsidP="001C3608" w:rsidR="001C3608">
      <w:pPr>
        <w:pStyle w:val="Tijeloteksta"/>
        <w:numPr>
          <w:ilvl w:val="0"/>
          <w:numId w:val="1"/>
        </w:numPr>
        <w:jc w:val="left"/>
      </w:pPr>
      <w:r>
        <w:t>Ministarstvo kulture RH, Uprava za zaštitu kulturne baštine, Zagreb, Runjaninova 2</w:t>
      </w:r>
    </w:p>
    <w:p w:rsidRDefault="001C3608" w:rsidP="001C3608" w:rsidR="001C3608">
      <w:pPr>
        <w:pStyle w:val="Tijeloteksta"/>
        <w:numPr>
          <w:ilvl w:val="0"/>
          <w:numId w:val="1"/>
        </w:numPr>
        <w:jc w:val="left"/>
      </w:pPr>
      <w:r>
        <w:t>RH Ministarstvo državne imovine Zagreb, Dežmanova 10, Zagreb</w:t>
      </w:r>
    </w:p>
    <w:p w:rsidRDefault="009A6B01" w:rsidP="009A6B01" w:rsidR="001C3608">
      <w:pPr>
        <w:pStyle w:val="Tijeloteksta"/>
        <w:numPr>
          <w:ilvl w:val="0"/>
          <w:numId w:val="1"/>
        </w:numPr>
        <w:jc w:val="left"/>
        <w:rPr>
          <w:bCs/>
        </w:rPr>
      </w:pPr>
      <w:r>
        <w:rPr>
          <w:bCs/>
        </w:rPr>
        <w:t>Republika Hrvatska,</w:t>
      </w:r>
      <w:r w:rsidR="001C3608">
        <w:rPr>
          <w:bCs/>
        </w:rPr>
        <w:t>Župani</w:t>
      </w:r>
      <w:r>
        <w:rPr>
          <w:bCs/>
        </w:rPr>
        <w:t xml:space="preserve">ja Vukovarsko – srijemska, Ured </w:t>
      </w:r>
      <w:r w:rsidR="001C3608">
        <w:rPr>
          <w:bCs/>
        </w:rPr>
        <w:t>župana,</w:t>
      </w:r>
      <w:r>
        <w:rPr>
          <w:bCs/>
        </w:rPr>
        <w:t xml:space="preserve"> </w:t>
      </w:r>
      <w:r w:rsidR="001C3608">
        <w:rPr>
          <w:bCs/>
        </w:rPr>
        <w:t>Vukovar,</w:t>
      </w:r>
      <w:r>
        <w:rPr>
          <w:bCs/>
        </w:rPr>
        <w:t xml:space="preserve"> </w:t>
      </w:r>
      <w:r w:rsidR="001C3608">
        <w:rPr>
          <w:bCs/>
        </w:rPr>
        <w:t>Županijska 9</w:t>
      </w:r>
    </w:p>
    <w:p w:rsidRDefault="001C3608" w:rsidP="001C3608" w:rsidR="001C3608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Grad Vukovar, Ured Gradonačelnika, Vukovar, dr. F. Tuđmana 1</w:t>
      </w:r>
    </w:p>
    <w:p w:rsidRDefault="001C3608" w:rsidP="001C3608" w:rsidR="001C3608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 xml:space="preserve">e-oglasna ploča </w:t>
      </w:r>
    </w:p>
    <w:p w:rsidRDefault="00DA17DD" w:rsidP="00DA17DD" w:rsidR="008C5F1B">
      <w:pPr>
        <w:pStyle w:val="Tijeloteksta"/>
        <w:numPr>
          <w:ilvl w:val="0"/>
          <w:numId w:val="1"/>
        </w:numPr>
        <w:jc w:val="left"/>
      </w:pPr>
      <w:r>
        <w:t>Opć</w:t>
      </w:r>
      <w:r w:rsidR="00AE2FCC">
        <w:t>inski sud u</w:t>
      </w:r>
      <w:r>
        <w:t xml:space="preserve"> Vukovaru Zk odjel Vukovar</w:t>
      </w:r>
    </w:p>
    <w:p w:rsidRDefault="008C5F1B" w:rsidP="00DA17DD" w:rsidR="00737C36">
      <w:pPr>
        <w:pStyle w:val="Tijeloteksta"/>
        <w:numPr>
          <w:ilvl w:val="0"/>
          <w:numId w:val="1"/>
        </w:numPr>
        <w:jc w:val="left"/>
      </w:pPr>
      <w:r>
        <w:t>RH MF Porezna uprava Područni ured Vukovar</w:t>
      </w:r>
      <w:r w:rsidR="009438AC" w:rsidRPr="009438AC">
        <w:tab/>
      </w:r>
    </w:p>
    <w:p w:rsidRDefault="00C754BB" w:rsidP="009438AC" w:rsidR="00AE7D8E">
      <w:pPr>
        <w:numPr>
          <w:ilvl w:val="0"/>
          <w:numId w:val="1"/>
        </w:numPr>
      </w:pPr>
      <w:r>
        <w:t xml:space="preserve">kal. </w:t>
      </w:r>
      <w:r w:rsidR="001320B3">
        <w:t>31/1</w:t>
      </w:r>
    </w:p>
    <w:p w:rsidRDefault="002A5965" w:rsidP="002A5965" w:rsidR="002A5965" w:rsidRPr="009438AC">
      <w:pPr>
        <w:ind w:left="360"/>
      </w:pPr>
    </w:p>
    <w:sectPr w:rsidSect="00C7526D" w:rsidR="002A5965" w:rsidRPr="009438AC">
      <w:headerReference w:type="default" r:id="rId11"/>
      <w:pgSz w:h="16838" w:w="11906"/>
      <w:pgMar w:gutter="0" w:footer="708" w:header="708" w:left="1440" w:bottom="709" w:right="1286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9F7" w:rsidP="00A359F7" w:rsidR="00A359F7">
      <w:r>
        <w:separator/>
      </w:r>
    </w:p>
  </w:endnote>
  <w:endnote w:id="0" w:type="continuationSeparator">
    <w:p w:rsidRDefault="00A359F7" w:rsidP="00A359F7" w:rsidR="00A35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9F7" w:rsidP="00A359F7" w:rsidR="00A359F7">
      <w:r>
        <w:separator/>
      </w:r>
    </w:p>
  </w:footnote>
  <w:footnote w:id="0" w:type="continuationSeparator">
    <w:p w:rsidRDefault="00A359F7" w:rsidP="00A359F7" w:rsidR="00A359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9F7" w:rsidP="00A359F7" w:rsidR="00A359F7">
    <w:pPr>
      <w:pStyle w:val="Zaglavlje"/>
      <w:jc w:val="right"/>
    </w:pPr>
    <w:r>
      <w:t>1</w:t>
    </w:r>
    <w:r w:rsidR="002138A3">
      <w:t>3 St-1047/13-188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275984"/>
    <w:multiLevelType w:val="hybridMultilevel"/>
    <w:tmpl w:val="B98486F0"/>
    <w:lvl w:tplc="0D40B3D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76C43"/>
    <w:rsid w:val="00082551"/>
    <w:rsid w:val="000B6445"/>
    <w:rsid w:val="001320B3"/>
    <w:rsid w:val="00135AC8"/>
    <w:rsid w:val="001C353B"/>
    <w:rsid w:val="001C3608"/>
    <w:rsid w:val="001C61C0"/>
    <w:rsid w:val="00204164"/>
    <w:rsid w:val="002138A3"/>
    <w:rsid w:val="00235160"/>
    <w:rsid w:val="0024106B"/>
    <w:rsid w:val="00260103"/>
    <w:rsid w:val="00295BD7"/>
    <w:rsid w:val="002A0766"/>
    <w:rsid w:val="002A5965"/>
    <w:rsid w:val="002E4624"/>
    <w:rsid w:val="00323C65"/>
    <w:rsid w:val="0032664B"/>
    <w:rsid w:val="00353557"/>
    <w:rsid w:val="003B4826"/>
    <w:rsid w:val="003E0D1A"/>
    <w:rsid w:val="003E6C32"/>
    <w:rsid w:val="00402D4F"/>
    <w:rsid w:val="0041531F"/>
    <w:rsid w:val="00456207"/>
    <w:rsid w:val="004A023A"/>
    <w:rsid w:val="004B261E"/>
    <w:rsid w:val="004D06C3"/>
    <w:rsid w:val="004D5C30"/>
    <w:rsid w:val="00520A14"/>
    <w:rsid w:val="005440FB"/>
    <w:rsid w:val="005E1FA2"/>
    <w:rsid w:val="005F5D6C"/>
    <w:rsid w:val="00602B20"/>
    <w:rsid w:val="00657546"/>
    <w:rsid w:val="006643F7"/>
    <w:rsid w:val="00685E7B"/>
    <w:rsid w:val="006E2E0D"/>
    <w:rsid w:val="0070012E"/>
    <w:rsid w:val="00704732"/>
    <w:rsid w:val="00707B55"/>
    <w:rsid w:val="00736DF1"/>
    <w:rsid w:val="00737C36"/>
    <w:rsid w:val="00742763"/>
    <w:rsid w:val="00753AD5"/>
    <w:rsid w:val="00777CE6"/>
    <w:rsid w:val="00780F93"/>
    <w:rsid w:val="007D5950"/>
    <w:rsid w:val="007F5AE8"/>
    <w:rsid w:val="008135DE"/>
    <w:rsid w:val="00836734"/>
    <w:rsid w:val="008473DE"/>
    <w:rsid w:val="008542C1"/>
    <w:rsid w:val="00886919"/>
    <w:rsid w:val="008C5F1B"/>
    <w:rsid w:val="009438AC"/>
    <w:rsid w:val="009676E9"/>
    <w:rsid w:val="009A6B01"/>
    <w:rsid w:val="009C1B13"/>
    <w:rsid w:val="00A2646D"/>
    <w:rsid w:val="00A30D25"/>
    <w:rsid w:val="00A325EF"/>
    <w:rsid w:val="00A359F7"/>
    <w:rsid w:val="00A5093D"/>
    <w:rsid w:val="00A64567"/>
    <w:rsid w:val="00AC78C9"/>
    <w:rsid w:val="00AE2FCC"/>
    <w:rsid w:val="00AE43E1"/>
    <w:rsid w:val="00AE7D8E"/>
    <w:rsid w:val="00AF2274"/>
    <w:rsid w:val="00AF3994"/>
    <w:rsid w:val="00B34F15"/>
    <w:rsid w:val="00B37B56"/>
    <w:rsid w:val="00B463A7"/>
    <w:rsid w:val="00B961EB"/>
    <w:rsid w:val="00BB5F40"/>
    <w:rsid w:val="00BF7A36"/>
    <w:rsid w:val="00C035DD"/>
    <w:rsid w:val="00C067DF"/>
    <w:rsid w:val="00C4558D"/>
    <w:rsid w:val="00C7526D"/>
    <w:rsid w:val="00C754BB"/>
    <w:rsid w:val="00C765EA"/>
    <w:rsid w:val="00C76C98"/>
    <w:rsid w:val="00C8008C"/>
    <w:rsid w:val="00C868B3"/>
    <w:rsid w:val="00CB3F72"/>
    <w:rsid w:val="00CB538F"/>
    <w:rsid w:val="00CC3DEE"/>
    <w:rsid w:val="00CD7979"/>
    <w:rsid w:val="00CE70A0"/>
    <w:rsid w:val="00CF21B5"/>
    <w:rsid w:val="00CF6A1A"/>
    <w:rsid w:val="00D07E0F"/>
    <w:rsid w:val="00D22B2F"/>
    <w:rsid w:val="00D3189F"/>
    <w:rsid w:val="00D44BD4"/>
    <w:rsid w:val="00D51E0D"/>
    <w:rsid w:val="00D63652"/>
    <w:rsid w:val="00D67D22"/>
    <w:rsid w:val="00D809B1"/>
    <w:rsid w:val="00DA17DD"/>
    <w:rsid w:val="00DC4C74"/>
    <w:rsid w:val="00DD53EC"/>
    <w:rsid w:val="00DF6C09"/>
    <w:rsid w:val="00E21566"/>
    <w:rsid w:val="00E24DCA"/>
    <w:rsid w:val="00E51A88"/>
    <w:rsid w:val="00EE3D3C"/>
    <w:rsid w:val="00EF09BD"/>
    <w:rsid w:val="00EF3062"/>
    <w:rsid w:val="00F0109B"/>
    <w:rsid w:val="00F0148C"/>
    <w:rsid w:val="00F01CA4"/>
    <w:rsid w:val="00F20618"/>
    <w:rsid w:val="00F35A55"/>
    <w:rsid w:val="00F64B03"/>
    <w:rsid w:val="00FA7059"/>
    <w:rsid w:val="00FB07C7"/>
    <w:rsid w:val="00FB0D6F"/>
    <w:rsid w:val="00FD07CA"/>
    <w:rsid w:val="00FD173C"/>
    <w:rsid w:val="00FD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A359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59F7"/>
    <w:rPr>
      <w:sz w:val="24"/>
      <w:szCs w:val="24"/>
    </w:rPr>
  </w:style>
  <w:style w:styleId="Podnoje" w:type="paragraph">
    <w:name w:val="footer"/>
    <w:basedOn w:val="Normal"/>
    <w:link w:val="PodnojeChar"/>
    <w:rsid w:val="00A359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59F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D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A359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359F7"/>
    <w:rPr>
      <w:sz w:val="24"/>
      <w:szCs w:val="24"/>
    </w:rPr>
  </w:style>
  <w:style w:styleId="Podnoje" w:type="paragraph">
    <w:name w:val="footer"/>
    <w:basedOn w:val="Normal"/>
    <w:link w:val="PodnojeChar"/>
    <w:rsid w:val="00A359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359F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D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0165A-4BD4-41B3-8907-C0AA9575C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1051</properties:Words>
  <properties:Characters>5867</properties:Characters>
  <properties:Lines>156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7256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2018-01-10T08:47:00Z</dcterms:created>
  <dc:creator>Herman Jadranka</dc:creator>
  <cp:lastModifiedBy>Maja Kocijan</cp:lastModifiedBy>
  <cp:lastPrinted>2018-01-10T08:47:00Z</cp:lastPrinted>
  <dcterms:modified xmlns:xsi="http://www.w3.org/2001/XMLSchema-instance" xsi:type="dcterms:W3CDTF">2018-01-10T08:56:00Z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