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0bab" w14:paraId="d710bab" w:rsidRDefault="0017521A" w:rsidP="00120D6D" w:rsidR="00120D6D">
      <w:pPr>
        <w:spacing w:after="0"/>
        <w:jc w:val="right"/>
        <w15:collapsed w:val="false"/>
      </w:pPr>
      <w:bookmarkStart w:name="_GoBack" w:id="0"/>
      <w:bookmarkEnd w:id="0"/>
      <w:r w:rsidRPr="00CD37EC">
        <w:rPr>
          <w:rFonts w:cs="Times New Roman"/>
        </w:rPr>
        <w:t xml:space="preserve">Poslovni broj: </w:t>
      </w:r>
      <w:r w:rsidR="00120D6D">
        <w:t>7 St-</w:t>
      </w:r>
      <w:r w:rsidR="00613B28">
        <w:t>956</w:t>
      </w:r>
      <w:r w:rsidR="00120D6D">
        <w:t>/18-1</w:t>
      </w:r>
      <w:r w:rsidR="00613B28">
        <w:t>9</w:t>
      </w:r>
    </w:p>
    <w:p w:rsidRDefault="0017521A" w:rsidP="00120D6D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0D3A8D" w:rsidP="000D3A8D" w:rsidR="00120D6D" w:rsidRPr="000D3A8D">
      <w:pPr>
        <w:spacing w:after="0"/>
        <w:ind w:left="6372"/>
        <w:rPr>
          <w:b/>
        </w:rPr>
      </w:pPr>
      <w:r w:rsidRPr="000D3A8D">
        <w:rPr>
          <w:b/>
        </w:rPr>
        <w:t xml:space="preserve">     Blaženka Glavić</w:t>
      </w:r>
    </w:p>
    <w:p w:rsidRDefault="00120D6D" w:rsidP="000D3A8D" w:rsidR="000D3A8D" w:rsidRPr="000D3A8D">
      <w:pPr>
        <w:jc w:val="right"/>
        <w:rPr>
          <w:b/>
        </w:rPr>
      </w:pPr>
      <w:r w:rsidRPr="000D3A8D">
        <w:rPr>
          <w:b/>
        </w:rPr>
        <w:t xml:space="preserve">   </w:t>
      </w:r>
      <w:r w:rsidR="000D3A8D" w:rsidRPr="000D3A8D">
        <w:rPr>
          <w:b/>
        </w:rPr>
        <w:t xml:space="preserve">Osijek, Prolaz Josipa </w:t>
      </w:r>
      <w:proofErr w:type="spellStart"/>
      <w:r w:rsidR="000D3A8D" w:rsidRPr="000D3A8D">
        <w:rPr>
          <w:b/>
        </w:rPr>
        <w:t>Leovića</w:t>
      </w:r>
      <w:proofErr w:type="spellEnd"/>
      <w:r w:rsidR="000D3A8D" w:rsidRPr="000D3A8D">
        <w:rPr>
          <w:b/>
        </w:rPr>
        <w:t xml:space="preserve"> 15</w:t>
      </w:r>
    </w:p>
    <w:p w:rsidRDefault="00120D6D" w:rsidP="00120D6D" w:rsidR="00120D6D" w:rsidRPr="007D67FE">
      <w:pPr>
        <w:spacing w:after="0"/>
        <w:ind w:firstLine="708" w:left="5664"/>
        <w:jc w:val="center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0534F3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120D6D">
        <w:t xml:space="preserve">FINANCIJSKA AGENCIJA OIB: 85821130368, Regionalni centar Osijek, L. </w:t>
      </w:r>
      <w:proofErr w:type="spellStart"/>
      <w:r w:rsidR="00120D6D">
        <w:t>Jägera</w:t>
      </w:r>
      <w:proofErr w:type="spellEnd"/>
      <w:r w:rsidR="00120D6D">
        <w:t xml:space="preserve"> 3, Osijek</w:t>
      </w:r>
    </w:p>
    <w:p w:rsidRDefault="00120D6D" w:rsidP="0017521A" w:rsidR="00120D6D" w:rsidRPr="00CD37EC">
      <w:pPr>
        <w:spacing w:after="0"/>
        <w:jc w:val="both"/>
        <w:rPr>
          <w:rFonts w:cs="Times New Roman"/>
        </w:rPr>
      </w:pPr>
    </w:p>
    <w:p w:rsidRDefault="0017521A" w:rsidP="0017521A" w:rsidR="00B30149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B30149">
        <w:t xml:space="preserve">BLAŽA G j.d.o.o., Osijek, Prolaz Josipa </w:t>
      </w:r>
      <w:proofErr w:type="spellStart"/>
      <w:r w:rsidR="00B30149">
        <w:t>Leovića</w:t>
      </w:r>
      <w:proofErr w:type="spellEnd"/>
      <w:r w:rsidR="00B30149">
        <w:t xml:space="preserve"> 15, MBS: 030188963, OIB: 45919337437</w:t>
      </w:r>
    </w:p>
    <w:p w:rsidRDefault="002904C5" w:rsidP="0017521A" w:rsidR="002B1E07">
      <w:pPr>
        <w:spacing w:after="0"/>
        <w:jc w:val="both"/>
      </w:pPr>
      <w:r>
        <w:t xml:space="preserve"> </w:t>
      </w:r>
    </w:p>
    <w:p w:rsidRDefault="007D67FE" w:rsidP="002904C5" w:rsidR="007D67FE">
      <w:pPr>
        <w:jc w:val="both"/>
      </w:pPr>
      <w:r>
        <w:t xml:space="preserve">zakonski zastupnik </w:t>
      </w:r>
      <w:r w:rsidR="00120D6D">
        <w:t xml:space="preserve">dužnika - </w:t>
      </w:r>
      <w:r w:rsidR="00B30149">
        <w:t xml:space="preserve">direktor Blaženka Glavić, OIB: 49961432835, Osijek, Prolaz Josipa </w:t>
      </w:r>
      <w:proofErr w:type="spellStart"/>
      <w:r w:rsidR="00B30149">
        <w:t>Leovića</w:t>
      </w:r>
      <w:proofErr w:type="spellEnd"/>
      <w:r w:rsidR="00B30149">
        <w:t xml:space="preserve"> 15</w:t>
      </w:r>
    </w:p>
    <w:p w:rsidRDefault="0017521A" w:rsidP="002904C5" w:rsidR="0017521A" w:rsidRPr="00126BAB">
      <w:pPr>
        <w:jc w:val="both"/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B30149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24</w:t>
      </w:r>
      <w:r w:rsidR="00120D6D">
        <w:rPr>
          <w:rFonts w:cs="Times New Roman"/>
          <w:b/>
          <w:u w:val="single"/>
        </w:rPr>
        <w:t>. siječnja 2019</w:t>
      </w:r>
      <w:r w:rsidR="0017521A" w:rsidRPr="00BA1E1E">
        <w:rPr>
          <w:rFonts w:cs="Times New Roman"/>
          <w:b/>
          <w:u w:val="single"/>
        </w:rPr>
        <w:t xml:space="preserve">. godine u </w:t>
      </w:r>
      <w:r w:rsidR="00120D6D">
        <w:rPr>
          <w:rFonts w:cs="Times New Roman"/>
          <w:b/>
          <w:u w:val="single"/>
        </w:rPr>
        <w:t>9</w:t>
      </w:r>
      <w:r w:rsidR="00DE2124" w:rsidRPr="00BA1E1E">
        <w:rPr>
          <w:rFonts w:cs="Times New Roman"/>
          <w:b/>
          <w:u w:val="single"/>
        </w:rPr>
        <w:t>,</w:t>
      </w:r>
      <w:r>
        <w:rPr>
          <w:rFonts w:cs="Times New Roman"/>
          <w:b/>
          <w:u w:val="single"/>
        </w:rPr>
        <w:t>45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F832D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B30149">
        <w:rPr>
          <w:rFonts w:cs="Times New Roman"/>
        </w:rPr>
        <w:t>3. prosinca</w:t>
      </w:r>
      <w:r w:rsidR="00BF4F20">
        <w:rPr>
          <w:rFonts w:cs="Times New Roman"/>
        </w:rPr>
        <w:t xml:space="preserve">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384E2F" w:rsidP="00577924" w:rsidR="00384E2F" w:rsidRPr="00CD37EC">
      <w:pPr>
        <w:jc w:val="center"/>
        <w:rPr>
          <w:rFonts w:cs="Times New Roman"/>
        </w:rPr>
      </w:pP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BE3EB2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263E96">
        <w:rPr>
          <w:rFonts w:cs="Times New Roman"/>
        </w:rPr>
        <w:t xml:space="preserve">    </w:t>
      </w:r>
      <w:r w:rsidR="0017521A" w:rsidRPr="00CD37EC">
        <w:rPr>
          <w:rFonts w:cs="Times New Roman"/>
        </w:rPr>
        <w:t>mr. sc. Boris Vuković</w:t>
      </w:r>
    </w:p>
    <w:p w:rsidRDefault="009A6EBC" w:rsidP="0017521A" w:rsidR="00EA6665">
      <w:pPr>
        <w:jc w:val="both"/>
        <w:rPr>
          <w:rFonts w:cs="Times New Roman"/>
        </w:rPr>
      </w:pPr>
      <w:r>
        <w:rPr>
          <w:rFonts w:cs="Times New Roman"/>
        </w:rPr>
        <w:t>Zapisničar: Danijela Špeletić</w:t>
      </w: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B4532A" w:rsidP="00B4532A" w:rsidR="00B4532A">
      <w:pPr>
        <w:pStyle w:val="Odlomakpopisa"/>
        <w:numPr>
          <w:ilvl w:val="0"/>
          <w:numId w:val="1"/>
        </w:numPr>
        <w:jc w:val="both"/>
      </w:pPr>
      <w:r>
        <w:t>Blaženka Glavić</w:t>
      </w:r>
      <w:r w:rsidR="00AF2899">
        <w:t xml:space="preserve">, </w:t>
      </w:r>
      <w:r>
        <w:t xml:space="preserve">Osijek, Prolaz Josipa </w:t>
      </w:r>
      <w:proofErr w:type="spellStart"/>
      <w:r>
        <w:t>Leovića</w:t>
      </w:r>
      <w:proofErr w:type="spellEnd"/>
      <w:r>
        <w:t xml:space="preserve"> 15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B4532A">
        <w:t>24</w:t>
      </w:r>
      <w:r w:rsidR="00AF2899">
        <w:t>.01.2019. u 9,</w:t>
      </w:r>
      <w:r w:rsidR="00B4532A">
        <w:t>45</w:t>
      </w:r>
      <w:r w:rsidR="00AF2899"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E59" w:rsidR="00304E59">
      <w:pPr>
        <w:spacing w:after="0"/>
      </w:pPr>
      <w:r>
        <w:separator/>
      </w:r>
    </w:p>
  </w:endnote>
  <w:endnote w:id="0" w:type="continuationSeparator">
    <w:p w:rsidRDefault="00304E59" w:rsidR="00304E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4E59" w:rsidR="001349C2">
    <w:pPr>
      <w:pStyle w:val="Podnoje"/>
    </w:pPr>
  </w:p>
  <w:p w:rsidRDefault="00304E59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E59" w:rsidR="00304E59">
      <w:pPr>
        <w:spacing w:after="0"/>
      </w:pPr>
      <w:r>
        <w:separator/>
      </w:r>
    </w:p>
  </w:footnote>
  <w:footnote w:id="0" w:type="continuationSeparator">
    <w:p w:rsidRDefault="00304E59" w:rsidR="00304E59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1650D"/>
    <w:rsid w:val="00053199"/>
    <w:rsid w:val="000534F3"/>
    <w:rsid w:val="000A47C2"/>
    <w:rsid w:val="000B3BF3"/>
    <w:rsid w:val="000D0B62"/>
    <w:rsid w:val="000D3A8D"/>
    <w:rsid w:val="000E0F86"/>
    <w:rsid w:val="000F58F2"/>
    <w:rsid w:val="00120D6D"/>
    <w:rsid w:val="00126BAB"/>
    <w:rsid w:val="001436C2"/>
    <w:rsid w:val="00151386"/>
    <w:rsid w:val="0017521A"/>
    <w:rsid w:val="001E5178"/>
    <w:rsid w:val="00210C8A"/>
    <w:rsid w:val="00245B36"/>
    <w:rsid w:val="00250945"/>
    <w:rsid w:val="00263E96"/>
    <w:rsid w:val="00267A35"/>
    <w:rsid w:val="002904C5"/>
    <w:rsid w:val="002A5EDA"/>
    <w:rsid w:val="002B1E07"/>
    <w:rsid w:val="002B479A"/>
    <w:rsid w:val="002C0072"/>
    <w:rsid w:val="002D5D94"/>
    <w:rsid w:val="002E42C0"/>
    <w:rsid w:val="00304E59"/>
    <w:rsid w:val="003615BE"/>
    <w:rsid w:val="00367CF0"/>
    <w:rsid w:val="00384E2F"/>
    <w:rsid w:val="003C2959"/>
    <w:rsid w:val="003C3E69"/>
    <w:rsid w:val="003D5346"/>
    <w:rsid w:val="003E199A"/>
    <w:rsid w:val="003E6418"/>
    <w:rsid w:val="00414109"/>
    <w:rsid w:val="00425568"/>
    <w:rsid w:val="00447890"/>
    <w:rsid w:val="004663CA"/>
    <w:rsid w:val="00487830"/>
    <w:rsid w:val="004B10E7"/>
    <w:rsid w:val="004B2E52"/>
    <w:rsid w:val="004B44D0"/>
    <w:rsid w:val="004C5730"/>
    <w:rsid w:val="004E7A4D"/>
    <w:rsid w:val="004F10F0"/>
    <w:rsid w:val="004F6A42"/>
    <w:rsid w:val="005035D7"/>
    <w:rsid w:val="00544A24"/>
    <w:rsid w:val="00577562"/>
    <w:rsid w:val="00577924"/>
    <w:rsid w:val="00581D4A"/>
    <w:rsid w:val="005914EB"/>
    <w:rsid w:val="006014C2"/>
    <w:rsid w:val="00613B28"/>
    <w:rsid w:val="006754F6"/>
    <w:rsid w:val="006B0753"/>
    <w:rsid w:val="00740DD0"/>
    <w:rsid w:val="0074666B"/>
    <w:rsid w:val="00762667"/>
    <w:rsid w:val="00790075"/>
    <w:rsid w:val="007C2BF9"/>
    <w:rsid w:val="007D67FE"/>
    <w:rsid w:val="0082166A"/>
    <w:rsid w:val="00836472"/>
    <w:rsid w:val="008B5369"/>
    <w:rsid w:val="00916F32"/>
    <w:rsid w:val="00920BB3"/>
    <w:rsid w:val="00931D5D"/>
    <w:rsid w:val="009A6EBC"/>
    <w:rsid w:val="009B1B08"/>
    <w:rsid w:val="009D3B1F"/>
    <w:rsid w:val="00A16B61"/>
    <w:rsid w:val="00A263E1"/>
    <w:rsid w:val="00AD3D52"/>
    <w:rsid w:val="00AF2899"/>
    <w:rsid w:val="00B1249F"/>
    <w:rsid w:val="00B30149"/>
    <w:rsid w:val="00B4532A"/>
    <w:rsid w:val="00B45ADD"/>
    <w:rsid w:val="00B764FB"/>
    <w:rsid w:val="00B87E9B"/>
    <w:rsid w:val="00B923A8"/>
    <w:rsid w:val="00BA1E1E"/>
    <w:rsid w:val="00BC33EC"/>
    <w:rsid w:val="00BD593F"/>
    <w:rsid w:val="00BD6710"/>
    <w:rsid w:val="00BE3EB2"/>
    <w:rsid w:val="00BF4F20"/>
    <w:rsid w:val="00CF6786"/>
    <w:rsid w:val="00D278E5"/>
    <w:rsid w:val="00D433B5"/>
    <w:rsid w:val="00D71B7C"/>
    <w:rsid w:val="00D86AB7"/>
    <w:rsid w:val="00DE2124"/>
    <w:rsid w:val="00E23BEE"/>
    <w:rsid w:val="00E329A9"/>
    <w:rsid w:val="00E56964"/>
    <w:rsid w:val="00EA6665"/>
    <w:rsid w:val="00ED3129"/>
    <w:rsid w:val="00EE0487"/>
    <w:rsid w:val="00EF1C30"/>
    <w:rsid w:val="00F57E1C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true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1436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36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6C2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1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1436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36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6C2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0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136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0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42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St-956/2018</izvorni_sadrzaj>
    <derivirana_varijabla naziv="DomainObject.Predmet.OznakaBroj_1">St-956/2018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BLAŽA G j.d.o.o. za ugostiteljstvo i prijevoz zastupanog po punomoćniku Blaženka Glavić</izvorni_sadrzaj>
    <derivirana_varijabla naziv="DomainObject.Predmet.ProtustrankaFormated_1">  BLAŽA G j.d.o.o. za ugostiteljstvo i prijevoz zastupanog po punomoćniku Blaženka Glavić</derivirana_varijabla>
  </DomainObject.Predmet.ProtustrankaFormated>
  <DomainObject.Predmet.ProtustrankaFormatedOIB>
    <izvorni_sadrzaj>  BLAŽA G j.d.o.o. za ugostiteljstvo i prijevoz, OIB 45919337437 zastupanog po punomoćniku Blaženka Glavić</izvorni_sadrzaj>
    <derivirana_varijabla naziv="DomainObject.Predmet.ProtustrankaFormatedOIB_1">  BLAŽA G j.d.o.o. za ugostiteljstvo i prijevoz, OIB 45919337437 zastupanog po punomoćniku Blaženka Glavić</derivirana_varijabla>
  </DomainObject.Predmet.ProtustrankaFormatedOIB>
  <DomainObject.Predmet.ProtustrankaFormatedWithAdress>
    <izvorni_sadrzaj> BLAŽA G j.d.o.o. za ugostiteljstvo i prijevoz, Prolaz Josipa Leovića 15, 31000 Osijek zastupanog po punomoćniku Blaženka Glavić</izvorni_sadrzaj>
    <derivirana_varijabla naziv="DomainObject.Predmet.ProtustrankaFormatedWithAdress_1"> BLAŽA G j.d.o.o. za ugostiteljstvo i prijevoz, Prolaz Josipa Leovića 15, 31000 Osijek zastupanog po punomoćniku Blaženka Glavić</derivirana_varijabla>
  </DomainObject.Predmet.ProtustrankaFormatedWithAdress>
  <DomainObject.Predmet.ProtustrankaFormatedWithAdressOIB>
    <izvorni_sadrzaj> BLAŽA G j.d.o.o. za ugostiteljstvo i prijevoz, OIB 45919337437, Prolaz Josipa Leovića 15, 31000 Osijek zastupanog po punomoćniku Blaženka Glavić</izvorni_sadrzaj>
    <derivirana_varijabla naziv="DomainObject.Predmet.ProtustrankaFormatedWithAdressOIB_1"> BLAŽA G j.d.o.o. za ugostiteljstvo i prijevoz, OIB 45919337437, Prolaz Josipa Leovića 15, 31000 Osijek zastupanog po punomoćniku Blaženka Glavić</derivirana_varijabla>
  </DomainObject.Predmet.ProtustrankaFormatedWithAdressOIB>
  <DomainObject.Predmet.ProtustrankaWithAdress>
    <izvorni_sadrzaj>BLAŽA G j.d.o.o. za ugostiteljstvo i prijevoz Prolaz Josipa Leovića 15, 31000 Osijek</izvorni_sadrzaj>
    <derivirana_varijabla naziv="DomainObject.Predmet.ProtustrankaWithAdress_1">BLAŽA G j.d.o.o. za ugostiteljstvo i prijevoz Prolaz Josipa Leovića 15, 31000 Osijek</derivirana_varijabla>
  </DomainObject.Predmet.ProtustrankaWithAdress>
  <DomainObject.Predmet.ProtustrankaWithAdressOIB>
    <izvorni_sadrzaj>BLAŽA G j.d.o.o. za ugostiteljstvo i prijevoz, OIB 45919337437, Prolaz Josipa Leovića 15, 31000 Osijek</izvorni_sadrzaj>
    <derivirana_varijabla naziv="DomainObject.Predmet.ProtustrankaWithAdressOIB_1">BLAŽA G j.d.o.o. za ugostiteljstvo i prijevoz, OIB 45919337437, Prolaz Josipa Leovića 15, 31000 Osijek</derivirana_varijabla>
  </DomainObject.Predmet.ProtustrankaWithAdressOIB>
  <DomainObject.Predmet.ProtustrankaNazivFormated>
    <izvorni_sadrzaj>BLAŽA G j.d.o.o. za ugostiteljstvo i prijevoz</izvorni_sadrzaj>
    <derivirana_varijabla naziv="DomainObject.Predmet.ProtustrankaNazivFormated_1">BLAŽA G j.d.o.o. za ugostiteljstvo i prijevoz</derivirana_varijabla>
  </DomainObject.Predmet.ProtustrankaNazivFormated>
  <DomainObject.Predmet.ProtustrankaNazivFormatedOIB>
    <izvorni_sadrzaj>BLAŽA G j.d.o.o. za ugostiteljstvo i prijevoz, OIB 45919337437</izvorni_sadrzaj>
    <derivirana_varijabla naziv="DomainObject.Predmet.ProtustrankaNazivFormatedOIB_1">BLAŽA G j.d.o.o. za ugostiteljstvo i prijevoz, OIB 45919337437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BLAŽA G j.d.o.o. za ugostiteljstvo i prijevoz zastupanog po punomoćniku Blaženka Glavić</item>
    </izvorni_sadrzaj>
    <derivirana_varijabla naziv="DomainObject.Predmet.ProtuStrankaListFormated_1">
      <item>BLAŽA G j.d.o.o. za ugostiteljstvo i prijevoz zastupanog po punomoćniku Blaženka Glavić</item>
    </derivirana_varijabla>
  </DomainObject.Predmet.ProtuStrankaListFormated>
  <DomainObject.Predmet.ProtuStrankaListFormatedOIB>
    <izvorni_sadrzaj>
      <item>BLAŽA G j.d.o.o. za ugostiteljstvo i prijevoz, OIB 45919337437 zastupanog po punomoćniku Blaženka Glavić</item>
    </izvorni_sadrzaj>
    <derivirana_varijabla naziv="DomainObject.Predmet.ProtuStrankaListFormatedOIB_1">
      <item>BLAŽA G j.d.o.o. za ugostiteljstvo i prijevoz, OIB 45919337437 zastupanog po punomoćniku Blaženka Glavić</item>
    </derivirana_varijabla>
  </DomainObject.Predmet.ProtuStrankaListFormatedOIB>
  <DomainObject.Predmet.ProtuStrankaListFormatedWithAdress>
    <izvorni_sadrzaj>
      <item>BLAŽA G j.d.o.o. za ugostiteljstvo i prijevoz, Prolaz Josipa Leovića 15, 31000 Osijek zastupanog po punomoćniku Blaženka Glavić</item>
    </izvorni_sadrzaj>
    <derivirana_varijabla naziv="DomainObject.Predmet.ProtuStrankaListFormatedWithAdress_1">
      <item>BLAŽA G j.d.o.o. za ugostiteljstvo i prijevoz, Prolaz Josipa Leovića 15, 31000 Osijek zastupanog po punomoćniku Blaženka Glavić</item>
    </derivirana_varijabla>
  </DomainObject.Predmet.ProtuStrankaListFormatedWithAdress>
  <DomainObject.Predmet.ProtuStrankaListFormatedWithAdressOIB>
    <izvorni_sadrzaj>
      <item>BLAŽA G j.d.o.o. za ugostiteljstvo i prijevoz, OIB 45919337437, Prolaz Josipa Leovića 15, 31000 Osijek zastupanog po punomoćniku Blaženka Glavić</item>
    </izvorni_sadrzaj>
    <derivirana_varijabla naziv="DomainObject.Predmet.ProtuStrankaListFormatedWithAdressOIB_1">
      <item>BLAŽA G j.d.o.o. za ugostiteljstvo i prijevoz, OIB 45919337437, Prolaz Josipa Leovića 15, 31000 Osijek zastupanog po punomoćniku Blaženka Glavić</item>
    </derivirana_varijabla>
  </DomainObject.Predmet.ProtuStrankaListFormatedWithAdressOIB>
  <DomainObject.Predmet.ProtuStrankaListNazivFormated>
    <izvorni_sadrzaj>
      <item>BLAŽA G j.d.o.o. za ugostiteljstvo i prijevoz</item>
    </izvorni_sadrzaj>
    <derivirana_varijabla naziv="DomainObject.Predmet.ProtuStrankaListNazivFormated_1">
      <item>BLAŽA G j.d.o.o. za ugostiteljstvo i prijevoz</item>
    </derivirana_varijabla>
  </DomainObject.Predmet.ProtuStrankaListNazivFormated>
  <DomainObject.Predmet.ProtuStrankaListNazivFormatedOIB>
    <izvorni_sadrzaj>
      <item>BLAŽA G j.d.o.o. za ugostiteljstvo i prijevoz, OIB 45919337437</item>
    </izvorni_sadrzaj>
    <derivirana_varijabla naziv="DomainObject.Predmet.ProtuStrankaListNazivFormatedOIB_1">
      <item>BLAŽA G j.d.o.o. za ugostiteljstvo i prijevoz, OIB 45919337437</item>
    </derivirana_varijabla>
  </DomainObject.Predmet.ProtuStrankaListNazivFormatedOIB>
  <DomainObject.Predmet.OstaliListFormated>
    <izvorni_sadrzaj>
      <item>Blaženka Glavić punomoćnica sudionika u postupku BLAŽA G j.d.o.o. za ugostiteljstvo i prijevoz</item>
      <item>Županijsko državno odvjetništvo u Osijeku</item>
    </izvorni_sadrzaj>
    <derivirana_varijabla naziv="DomainObject.Predmet.OstaliListFormated_1">
      <item>Blaženka Glavić punomoćnica sudionika u postupku BLAŽA G j.d.o.o. za ugostiteljstvo i prijevoz</item>
      <item>Županijsko državno odvjetništvo u Osijeku</item>
    </derivirana_varijabla>
  </DomainObject.Predmet.OstaliListFormated>
  <DomainObject.Predmet.OstaliListFormatedOIB>
    <izvorni_sadrzaj>
      <item>Blaženka Glavić, OIB 49961432835 punomoćnica sudionika u postupku BLAŽA G j.d.o.o. za ugostiteljstvo i prijevoz</item>
      <item>Županijsko državno odvjetništvo u Osijeku, OIB 61379160880</item>
    </izvorni_sadrzaj>
    <derivirana_varijabla naziv="DomainObject.Predmet.OstaliListFormatedOIB_1">
      <item>Blaženka Glavić, OIB 49961432835 punomoćnica sudionika u postupku BLAŽA G j.d.o.o. za ugostiteljstvo i prijevoz</item>
      <item>Županijsko državno odvjetništvo u Osijeku, OIB 61379160880</item>
    </derivirana_varijabla>
  </DomainObject.Predmet.OstaliListFormatedOIB>
  <DomainObject.Predmet.OstaliListFormatedWithAdress>
    <izvorni_sadrzaj>
      <item>Blaženka Glavić, Prolaz Josipa Leovića 15, 31000 Osijek punomoćnica sudionika u postupku BLAŽA G j.d.o.o. za ugostiteljstvo i prijevoz</item>
      <item>Županijsko državno odvjetništvo u Osijeku, Kapucinska 21, 31000 Osijek</item>
    </izvorni_sadrzaj>
    <derivirana_varijabla naziv="DomainObject.Predmet.OstaliListFormatedWithAdress_1">
      <item>Blaženka Glavić, Prolaz Josipa Leovića 15, 31000 Osijek punomoćnica sudionika u postupku BLAŽA G j.d.o.o. za ugostiteljstvo i prijevoz</item>
      <item>Županijsko državno odvjetništvo u Osijeku, Kapucinska 21, 31000 Osijek</item>
    </derivirana_varijabla>
  </DomainObject.Predmet.OstaliListFormatedWithAdress>
  <DomainObject.Predmet.OstaliListFormatedWithAdressOIB>
    <izvorni_sadrzaj>
      <item>Blaženka Glavić, OIB 49961432835, Prolaz Josipa Leovića 15, 31000 Osijek punomoćnica sudionika u postupku BLAŽA G j.d.o.o. za ugostiteljstvo i prijevoz</item>
      <item>Županijsko državno odvjetništvo u Osijeku, OIB 61379160880, Kapucinska 21, 31000 Osijek</item>
    </izvorni_sadrzaj>
    <derivirana_varijabla naziv="DomainObject.Predmet.OstaliListFormatedWithAdressOIB_1">
      <item>Blaženka Glavić, OIB 49961432835, Prolaz Josipa Leovića 15, 31000 Osijek punomoćnica sudionika u postupku BLAŽA G j.d.o.o. za ugostiteljstvo i prijevoz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Blaženka Glavić</item>
      <item>Županijsko državno odvjetništvo u Osijeku</item>
    </izvorni_sadrzaj>
    <derivirana_varijabla naziv="DomainObject.Predmet.OstaliListNazivFormated_1">
      <item>Blaženka Glavić</item>
      <item>Županijsko državno odvjetništvo u Osijeku</item>
    </derivirana_varijabla>
  </DomainObject.Predmet.OstaliListNazivFormated>
  <DomainObject.Predmet.OstaliListNazivFormatedOIB>
    <izvorni_sadrzaj>
      <item>Blaženka Glavić, OIB 49961432835</item>
      <item>Županijsko državno odvjetništvo u Osijeku, OIB 61379160880</item>
    </izvorni_sadrzaj>
    <derivirana_varijabla naziv="DomainObject.Predmet.OstaliListNazivFormatedOIB_1">
      <item>Blaženka Glavić, OIB 49961432835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BLAŽA G j.d.o.o. za ugostiteljstvo i prijevoz</izvorni_sadrzaj>
    <derivirana_varijabla naziv="DomainObject.Predmet.ProtustrankaIDrugi_1">BLAŽA G j.d.o.o. za ugostiteljstvo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BLAŽA G j.d.o.o. za ugostiteljstvo i prijevoz, OIB 45919337437, Prolaz Josipa Leovića 15, 31000 Osijek</izvorni_sadrzaj>
    <derivirana_varijabla naziv="DomainObject.Predmet.ProtustrankaIDrugiAdressOIB_1">BLAŽA G j.d.o.o. za ugostiteljstvo i prijevoz, OIB 45919337437, Prolaz Josipa Leovića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BLAŽA G j.d.o.o. za ugostiteljstvo i prijevoz</item>
      <item>Blaženka Glavić</item>
      <item>Županijsko državno odvjetništvo u Osijeku</item>
    </izvorni_sadrzaj>
    <derivirana_varijabla naziv="DomainObject.Predmet.SudioniciListNaziv_1">
      <item>FINA RC OSIJEK</item>
      <item>BLAŽA G j.d.o.o. za ugostiteljstvo i prijevoz</item>
      <item>Blaženka Glavić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BLAŽA G j.d.o.o. za ugostiteljstvo i prijevoz, OIB 45919337437, Prolaz Josipa Leovića 15,31000 Osijek</item>
      <item>Blaženka Glavić, OIB 49961432835, Prolaz Josipa Leovića 15,31000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BLAŽA G j.d.o.o. za ugostiteljstvo i prijevoz, OIB 45919337437, Prolaz Josipa Leovića 15,31000 Osijek</item>
      <item>Blaženka Glavić, OIB 49961432835, Prolaz Josipa Leovića 15,31000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45919337437</item>
      <item>, OIB 49961432835</item>
      <item>, OIB 61379160880</item>
    </izvorni_sadrzaj>
    <derivirana_varijabla naziv="DomainObject.Predmet.SudioniciListNazivOIB_1">
      <item>, OIB 85821130368</item>
      <item>, OIB 45919337437</item>
      <item>, OIB 49961432835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St-956/2018-10</izvorni_sadrzaj>
    <derivirana_varijabla naziv="DomainObject.PredzadnjaOdlukaIzPredmeta.Oznaka_1">St-956/2018-10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CCBF0F-DBAC-419A-A0C1-735E96560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192</properties:Words>
  <properties:Characters>1055</properties:Characters>
  <properties:Lines>40</properties:Lines>
  <properties:Paragraphs>24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2018-09-18T12:16:00Z</cp:lastPrinted>
  <dcterms:modified xmlns:xsi="http://www.w3.org/2001/XMLSchema-instance" xsi:type="dcterms:W3CDTF">2018-12-03T12:52:00Z</dcterms:modified>
  <cp:revision>152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(956-18_(-19)_Blaženka_Glavić.docx)</vt:lpwstr>
  </prop:property>
  <prop:property name="CC_coloring" pid="5" fmtid="{D5CDD505-2E9C-101B-9397-08002B2CF9AE}">
    <vt:bool>true</vt:bool>
  </prop:property>
</prop:Properties>
</file>