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a4ed" w14:paraId="365a4ed" w:rsidRDefault="00F56070" w:rsidP="00F56070" w:rsidR="00D25BFE" w:rsidRPr="004E4E4D">
      <w:pPr>
        <w:jc w:val="both"/>
        <w15:collapsed w:val="false"/>
      </w:pPr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B67B57">
        <w:rPr>
          <w:sz w:val="22"/>
          <w:szCs w:val="22"/>
        </w:rPr>
        <w:t>362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B67B57">
        <w:t xml:space="preserve">Lovačko društvo "Jelen" </w:t>
      </w:r>
      <w:proofErr w:type="spellStart"/>
      <w:r w:rsidR="00B67B57">
        <w:t>Ostrovo</w:t>
      </w:r>
      <w:proofErr w:type="spellEnd"/>
      <w:r w:rsidR="00B67B57">
        <w:t xml:space="preserve">, Nikole Demonje 0, </w:t>
      </w:r>
      <w:proofErr w:type="spellStart"/>
      <w:r w:rsidR="00B67B57">
        <w:t>Ostrovo</w:t>
      </w:r>
      <w:proofErr w:type="spellEnd"/>
      <w:r w:rsidR="00B67B57">
        <w:t>, Registarski broj: 16000486, OIB: 78974686006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B67B57">
        <w:t xml:space="preserve">Lovačko društvo "Jelen" </w:t>
      </w:r>
      <w:proofErr w:type="spellStart"/>
      <w:r w:rsidR="00B67B57">
        <w:t>Ostrovo</w:t>
      </w:r>
      <w:proofErr w:type="spellEnd"/>
      <w:r w:rsidR="00B67B57">
        <w:t xml:space="preserve">, Nikole Demonje 0, </w:t>
      </w:r>
      <w:proofErr w:type="spellStart"/>
      <w:r w:rsidR="00B67B57">
        <w:t>Ostrovo</w:t>
      </w:r>
      <w:proofErr w:type="spellEnd"/>
      <w:r w:rsidR="00B67B57">
        <w:t>, Registarski broj: 16000486, OIB: 78974686006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540977" w:rsidR="00540977" w:rsidRPr="002424BC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B67B57">
        <w:t xml:space="preserve">Sabina Lalić iz Osijeka, </w:t>
      </w:r>
      <w:proofErr w:type="spellStart"/>
      <w:r w:rsidR="00B67B57">
        <w:t>Gundulićeva</w:t>
      </w:r>
      <w:proofErr w:type="spellEnd"/>
      <w:r w:rsidR="00B67B57">
        <w:t xml:space="preserve"> 5, OIB 09145874795</w:t>
      </w:r>
      <w:r>
        <w:rPr>
          <w:lang w:eastAsia="en-US"/>
        </w:rPr>
        <w:t>.</w:t>
      </w:r>
      <w:r w:rsidR="00B67B57">
        <w:rPr>
          <w:lang w:eastAsia="en-US"/>
        </w:rPr>
        <w:t xml:space="preserve"> 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B67B57">
        <w:t xml:space="preserve">Lovačko društvo "Jelen" </w:t>
      </w:r>
      <w:proofErr w:type="spellStart"/>
      <w:r w:rsidR="00B67B57">
        <w:t>Ostrovo</w:t>
      </w:r>
      <w:proofErr w:type="spellEnd"/>
      <w:r w:rsidR="00B67B57">
        <w:t xml:space="preserve">, Nikole Demonje 0, </w:t>
      </w:r>
      <w:proofErr w:type="spellStart"/>
      <w:r w:rsidR="00B67B57">
        <w:t>Ostrovo</w:t>
      </w:r>
      <w:proofErr w:type="spellEnd"/>
      <w:r w:rsidR="00B67B57">
        <w:t>, Registarski broj: 16000486, OIB: 78974686006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B67B57">
        <w:t>24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B67B57">
        <w:t xml:space="preserve">Lovačko društvo "Jelen" </w:t>
      </w:r>
      <w:proofErr w:type="spellStart"/>
      <w:r w:rsidR="00B67B57">
        <w:t>Ostrovo</w:t>
      </w:r>
      <w:proofErr w:type="spellEnd"/>
      <w:r w:rsidR="00B67B57">
        <w:t xml:space="preserve">, Nikole Demonje 0, </w:t>
      </w:r>
      <w:proofErr w:type="spellStart"/>
      <w:r w:rsidR="00B67B57">
        <w:t>Ostrovo</w:t>
      </w:r>
      <w:proofErr w:type="spellEnd"/>
      <w:r w:rsidR="00B67B57">
        <w:t>, Registarski broj: 16000486, OIB: 78974686006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ED0633" w:rsidR="00ED0633" w:rsidRPr="004E4E4D">
      <w:pPr>
        <w:jc w:val="right"/>
      </w:pPr>
      <w:r w:rsidRPr="004E4E4D">
        <w:lastRenderedPageBreak/>
        <w:t>6 St-</w:t>
      </w:r>
      <w:r w:rsidR="00B67B57">
        <w:t>362</w:t>
      </w:r>
      <w:r w:rsidR="004E4E4D">
        <w:t>/17-4</w:t>
      </w:r>
    </w:p>
    <w:p w:rsidRDefault="00ED0633" w:rsidP="00ED0633" w:rsidR="00ED0633" w:rsidRPr="004E4E4D">
      <w:pPr>
        <w:jc w:val="center"/>
      </w:pPr>
      <w:r w:rsidRPr="004E4E4D">
        <w:t>2</w:t>
      </w:r>
    </w:p>
    <w:p w:rsidRDefault="00ED0633" w:rsidP="00046C09" w:rsidR="00ED0633" w:rsidRPr="004E4E4D">
      <w:pPr>
        <w:jc w:val="both"/>
      </w:pPr>
    </w:p>
    <w:p w:rsidRDefault="008C4385" w:rsidP="00CC0773" w:rsidR="008C4385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B67B57">
        <w:t>24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E429D3" w:rsidP="00655A7A" w:rsidR="00655A7A" w:rsidRPr="00F61DDE"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77740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  <w:r w:rsidR="00655A7A" w:rsidRPr="00F61DDE"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3E32D3" w:rsidP="00655A7A" w:rsidR="00655A7A" w:rsidRPr="00F61DDE">
      <w:pPr>
        <w:jc w:val="both"/>
      </w:pPr>
      <w:r>
        <w:t>5. R</w:t>
      </w:r>
      <w:r w:rsidR="00655A7A" w:rsidRPr="00F61DDE">
        <w:t>egistar suda - ovdje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 xml:space="preserve">6. Kal. </w:t>
      </w:r>
      <w:r w:rsidR="00B67B57">
        <w:t>18</w:t>
      </w:r>
      <w:r>
        <w:t>.5.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p w:rsidRDefault="008B7386" w:rsidP="00CC0773" w:rsidR="008B7386" w:rsidRPr="004E4E4D">
      <w:pPr>
        <w:jc w:val="both"/>
      </w:pPr>
    </w:p>
    <w:p w:rsidRDefault="001C3D0B" w:rsidP="00CC0773" w:rsidR="001C3D0B" w:rsidRPr="004E4E4D">
      <w:pPr>
        <w:jc w:val="both"/>
      </w:pPr>
    </w:p>
    <w:sectPr w:rsidSect="008C4385" w:rsidR="001C3D0B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39A" w:rsidP="00E5585D" w:rsidR="0013639A">
      <w:r>
        <w:separator/>
      </w:r>
    </w:p>
  </w:endnote>
  <w:endnote w:id="0" w:type="continuationSeparator">
    <w:p w:rsidRDefault="0013639A" w:rsidP="00E5585D" w:rsidR="00136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39A" w:rsidP="00E5585D" w:rsidR="0013639A">
      <w:r>
        <w:separator/>
      </w:r>
    </w:p>
  </w:footnote>
  <w:footnote w:id="0" w:type="continuationSeparator">
    <w:p w:rsidRDefault="0013639A" w:rsidP="00E5585D" w:rsidR="00136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3639A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E4E4D"/>
    <w:rsid w:val="004F4899"/>
    <w:rsid w:val="00520C9B"/>
    <w:rsid w:val="00526891"/>
    <w:rsid w:val="00540977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77402"/>
    <w:rsid w:val="007922AC"/>
    <w:rsid w:val="00792CA5"/>
    <w:rsid w:val="00797152"/>
    <w:rsid w:val="007A5C21"/>
    <w:rsid w:val="007D4D15"/>
    <w:rsid w:val="007F6D66"/>
    <w:rsid w:val="0083210A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29D3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1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2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1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1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2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1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St-362/2017-4</izvorni_sadrzaj>
    <derivirana_varijabla naziv="DomainObject.Oznaka_1">St-362/2017-4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"Jelen" Ostrovo</izvorni_sadrzaj>
    <derivirana_varijabla naziv="DomainObject.Predmet.ProtustrankaFormated_1">  Lovačko društvo "Jelen" Ostrovo</derivirana_varijabla>
  </DomainObject.Predmet.ProtustrankaFormated>
  <DomainObject.Predmet.ProtustrankaFormatedOIB>
    <izvorni_sadrzaj>  Lovačko društvo "Jelen" Ostrovo, OIB 78974686006</izvorni_sadrzaj>
    <derivirana_varijabla naziv="DomainObject.Predmet.ProtustrankaFormatedOIB_1">  Lovačko društvo "Jelen" Ostrovo, OIB 78974686006</derivirana_varijabla>
  </DomainObject.Predmet.ProtustrankaFormatedOIB>
  <DomainObject.Predmet.ProtustrankaFormatedWithAdress>
    <izvorni_sadrzaj> Lovačko društvo "Jelen" Ostrovo, Ostrovo 0, 32213 Ostrovo</izvorni_sadrzaj>
    <derivirana_varijabla naziv="DomainObject.Predmet.ProtustrankaFormatedWithAdress_1"> Lovačko društvo "Jelen" Ostrovo, Ostrovo 0, 32213 Ostrovo</derivirana_varijabla>
  </DomainObject.Predmet.ProtustrankaFormatedWithAdress>
  <DomainObject.Predmet.ProtustrankaFormatedWithAdressOIB>
    <izvorni_sadrzaj> Lovačko društvo "Jelen" Ostrovo, OIB 78974686006, Ostrovo 0, 32213 Ostrovo</izvorni_sadrzaj>
    <derivirana_varijabla naziv="DomainObject.Predmet.ProtustrankaFormatedWithAdressOIB_1"> Lovačko društvo "Jelen" Ostrovo, OIB 78974686006, Ostrovo 0, 32213 Ostrovo</derivirana_varijabla>
  </DomainObject.Predmet.ProtustrankaFormatedWithAdressOIB>
  <DomainObject.Predmet.ProtustrankaWithAdress>
    <izvorni_sadrzaj>Lovačko društvo "Jelen" Ostrovo Ostrovo 0, 32213 Ostrovo</izvorni_sadrzaj>
    <derivirana_varijabla naziv="DomainObject.Predmet.ProtustrankaWithAdress_1">Lovačko društvo "Jelen" Ostrovo Ostrovo 0, 32213 Ostrovo</derivirana_varijabla>
  </DomainObject.Predmet.ProtustrankaWithAdress>
  <DomainObject.Predmet.ProtustrankaWithAdressOIB>
    <izvorni_sadrzaj>Lovačko društvo "Jelen" Ostrovo, OIB 78974686006, Ostrovo 0, 32213 Ostrovo</izvorni_sadrzaj>
    <derivirana_varijabla naziv="DomainObject.Predmet.ProtustrankaWithAdressOIB_1">Lovačko društvo "Jelen" Ostrovo, OIB 78974686006, Ostrovo 0, 32213 Ostrovo</derivirana_varijabla>
  </DomainObject.Predmet.ProtustrankaWithAdressOIB>
  <DomainObject.Predmet.ProtustrankaNazivFormated>
    <izvorni_sadrzaj>Lovačko društvo "Jelen" Ostrovo</izvorni_sadrzaj>
    <derivirana_varijabla naziv="DomainObject.Predmet.ProtustrankaNazivFormated_1">Lovačko društvo "Jelen" Ostrovo</derivirana_varijabla>
  </DomainObject.Predmet.ProtustrankaNazivFormated>
  <DomainObject.Predmet.ProtustrankaNazivFormatedOIB>
    <izvorni_sadrzaj>Lovačko društvo "Jelen" Ostrovo, OIB 78974686006</izvorni_sadrzaj>
    <derivirana_varijabla naziv="DomainObject.Predmet.ProtustrankaNazivFormatedOIB_1">Lovačko društvo "Jelen" Ostrovo, OIB 78974686006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Lovačko društvo "Jelen" Ostrovo</item>
    </izvorni_sadrzaj>
    <derivirana_varijabla naziv="DomainObject.Predmet.ProtuStrankaListFormated_1">
      <item>Lovačko društvo "Jelen" Ostrovo</item>
    </derivirana_varijabla>
  </DomainObject.Predmet.ProtuStrankaListFormated>
  <DomainObject.Predmet.ProtuStrankaListFormatedOIB>
    <izvorni_sadrzaj>
      <item>Lovačko društvo "Jelen" Ostrovo, OIB 78974686006</item>
    </izvorni_sadrzaj>
    <derivirana_varijabla naziv="DomainObject.Predmet.ProtuStrankaListFormatedOIB_1">
      <item>Lovačko društvo "Jelen" Ostrovo, OIB 78974686006</item>
    </derivirana_varijabla>
  </DomainObject.Predmet.ProtuStrankaListFormatedOIB>
  <DomainObject.Predmet.ProtuStrankaListFormatedWithAdress>
    <izvorni_sadrzaj>
      <item>Lovačko društvo "Jelen" Ostrovo, Ostrovo 0, 32213 Ostrovo</item>
    </izvorni_sadrzaj>
    <derivirana_varijabla naziv="DomainObject.Predmet.ProtuStrankaListFormatedWithAdress_1">
      <item>Lovačko društvo "Jelen" Ostrovo, Ostrovo 0, 32213 Ostrovo</item>
    </derivirana_varijabla>
  </DomainObject.Predmet.ProtuStrankaListFormatedWithAdress>
  <DomainObject.Predmet.ProtuStrankaListFormatedWithAdressOIB>
    <izvorni_sadrzaj>
      <item>Lovačko društvo "Jelen" Ostrovo, OIB 78974686006, Ostrovo 0, 32213 Ostrovo</item>
    </izvorni_sadrzaj>
    <derivirana_varijabla naziv="DomainObject.Predmet.ProtuStrankaListFormatedWithAdressOIB_1">
      <item>Lovačko društvo "Jelen" Ostrovo, OIB 78974686006, Ostrovo 0, 32213 Ostrovo</item>
    </derivirana_varijabla>
  </DomainObject.Predmet.ProtuStrankaListFormatedWithAdressOIB>
  <DomainObject.Predmet.ProtuStrankaListNazivFormated>
    <izvorni_sadrzaj>
      <item>Lovačko društvo "Jelen" Ostrovo</item>
    </izvorni_sadrzaj>
    <derivirana_varijabla naziv="DomainObject.Predmet.ProtuStrankaListNazivFormated_1">
      <item>Lovačko društvo "Jelen" Ostrovo</item>
    </derivirana_varijabla>
  </DomainObject.Predmet.ProtuStrankaListNazivFormated>
  <DomainObject.Predmet.ProtuStrankaListNazivFormatedOIB>
    <izvorni_sadrzaj>
      <item>Lovačko društvo "Jelen" Ostrovo, OIB 78974686006</item>
    </izvorni_sadrzaj>
    <derivirana_varijabla naziv="DomainObject.Predmet.ProtuStrankaListNazivFormatedOIB_1">
      <item>Lovačko društvo "Jelen" Ostrovo, OIB 78974686006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St-362/2017-4</izvorni_sadrzaj>
    <derivirana_varijabla naziv="DomainObject.PoslovniBrojDokumenta_1">St-362/2017-4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Lovačko društvo "Jelen" Ostrovo</izvorni_sadrzaj>
    <derivirana_varijabla naziv="DomainObject.Predmet.ProtustrankaIDrugi_1">Lovačko društvo "Jelen" Ostrovo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Lovačko društvo "Jelen" Ostrovo, OIB 78974686006, Ostrovo 0, 32213 Ostrovo</izvorni_sadrzaj>
    <derivirana_varijabla naziv="DomainObject.Predmet.ProtustrankaIDrugiAdressOIB_1">Lovačko društvo "Jelen" Ostrovo, OIB 78974686006, Ostrovo 0, 32213 Ostrovo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Lovačko društvo "Jelen" Ostrovo</item>
    </izvorni_sadrzaj>
    <derivirana_varijabla naziv="DomainObject.Predmet.SudioniciListNaziv_1">
      <item>FINA RC OSIJEK</item>
      <item>Lovačko društvo "Jelen" Ostrovo</item>
    </derivirana_varijabla>
  </DomainObject.Predmet.SudioniciListNaziv>
  <DomainObject.Predmet.SudioniciListAdressOIB>
    <izvorni_sadrzaj>
      <item>FINA RC OSIJEK, OIB 85821130368</item>
      <item>Lovačko društvo "Jelen" Ostrovo, OIB 78974686006, Ostrovo 0,32213 Ostrovo</item>
    </izvorni_sadrzaj>
    <derivirana_varijabla naziv="DomainObject.Predmet.SudioniciListAdressOIB_1">
      <item>FINA RC OSIJEK, OIB 85821130368</item>
      <item>Lovačko društvo "Jelen" Ostrovo, OIB 78974686006, Ostrovo 0,32213 Ostrovo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78974686006</item>
    </izvorni_sadrzaj>
    <derivirana_varijabla naziv="DomainObject.Predmet.SudioniciListNazivOIB_1">
      <item>, OIB 85821130368</item>
      <item>, OIB 78974686006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10547-0AE2-4186-A514-955F54C9F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2031</properties:Characters>
  <properties:Lines>94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2017-04-18T06:23:00Z</dcterms:created>
  <dc:creator>grgicv</dc:creator>
  <cp:lastModifiedBy>Snježana Markotić Jurić</cp:lastModifiedBy>
  <cp:lastPrinted>2017-04-18T06:21:00Z</cp:lastPrinted>
  <dcterms:modified xmlns:xsi="http://www.w3.org/2001/XMLSchema-instance" xsi:type="dcterms:W3CDTF">2017-04-18T06:53:00Z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St-362/2017-4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