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7677" w14:paraId="f6a7677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5A11BE">
        <w:t>1500</w:t>
      </w:r>
      <w:r w:rsidR="006D254D" w:rsidRPr="003D4D89">
        <w:t>/</w:t>
      </w:r>
      <w:r w:rsidR="00006672" w:rsidRPr="003D4D89">
        <w:t>17</w:t>
      </w:r>
      <w:r w:rsidR="005A11BE">
        <w:t>-9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5A11BE" w:rsidRPr="005A11BE">
        <w:t>ŠAHOVSKI KLUB „KRALJICA“ GORJANI, Gorjani, Ritvara 1, Reg. Broj: 14004271, OIB: 40920923013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5A11BE">
        <w:t>6</w:t>
      </w:r>
      <w:r w:rsidR="00A928E1" w:rsidRPr="003D4D89">
        <w:t xml:space="preserve">. </w:t>
      </w:r>
      <w:r w:rsidR="005A11BE">
        <w:t>studenog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5A11BE" w:rsidRPr="005A11BE">
        <w:t>ŠAHOVSKI KLUB „KRALJICA“ GORJANI, Gorjani, Ritvara 1, Reg. Broj: 14004271, OIB: 40920923013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5A11BE">
        <w:t>13. prosinca</w:t>
      </w:r>
      <w:r w:rsidR="0037616B" w:rsidRPr="003D4D89">
        <w:t xml:space="preserve"> 2017.</w:t>
      </w:r>
      <w:r w:rsidR="00A928E1" w:rsidRPr="003D4D89">
        <w:t>g.</w:t>
      </w:r>
      <w:r w:rsidR="005A11BE">
        <w:t xml:space="preserve"> u 10:30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5A70F4" w:rsidR="006C2276" w:rsidRPr="005A70F4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5A70F4" w:rsidRPr="005A70F4">
        <w:t>Kata Rašić, Vinkovci, S.S.Kranjčevića 31, OIB: 84450283675.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5A11BE">
        <w:t>, dana 18. rujna</w:t>
      </w:r>
      <w:r w:rsidR="00501209" w:rsidRPr="003D4D89">
        <w:t xml:space="preserve"> 2017</w:t>
      </w:r>
      <w:r w:rsidR="005868BA" w:rsidRPr="003D4D89">
        <w:t>.</w:t>
      </w:r>
      <w:r w:rsidR="00BD529C">
        <w:t>g.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>na</w:t>
      </w:r>
      <w:r w:rsidR="00AE76B5">
        <w:t xml:space="preserve"> propisanom obrascu prijedlog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lastRenderedPageBreak/>
        <w:t>6</w:t>
      </w:r>
      <w:r w:rsidRPr="003D4D89">
        <w:t xml:space="preserve"> St-</w:t>
      </w:r>
      <w:r w:rsidR="005A11BE">
        <w:t>1500</w:t>
      </w:r>
      <w:r w:rsidRPr="003D4D89">
        <w:t>/17-</w:t>
      </w:r>
      <w:r w:rsidR="005A11BE">
        <w:t>9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AE76B5" w:rsidP="005A7923" w:rsidR="000B4C0A">
      <w:pPr>
        <w:pStyle w:val="Tijeloteksta"/>
      </w:pPr>
      <w:r>
        <w:t>za otvaranje</w:t>
      </w:r>
      <w:r w:rsidR="008E4797" w:rsidRPr="003D4D89">
        <w:t xml:space="preserve"> stečajnog postupka nad dužnikom </w:t>
      </w:r>
      <w:r w:rsidR="005A11BE" w:rsidRPr="005A11BE">
        <w:t>ŠAHOVSKI KLUB „KRALJICA“ GORJANI, Gorjani, Ritvara 1, Reg. Broj: 14004271, OIB: 40920923013</w:t>
      </w:r>
      <w:r w:rsidR="008E4797"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AE76B5">
        <w:rPr>
          <w:color w:val="000000"/>
        </w:rPr>
        <w:t xml:space="preserve">, </w:t>
      </w:r>
      <w:r w:rsidR="00006672" w:rsidRPr="003D4D89">
        <w:rPr>
          <w:color w:val="000000"/>
        </w:rPr>
        <w:t xml:space="preserve">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5A70F4" w:rsidRPr="005A70F4">
        <w:t>Kata Rašić iz Vinkovaca</w:t>
      </w:r>
      <w:r w:rsidR="008E4797" w:rsidRPr="005A70F4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5A11BE">
        <w:t>6. studenog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F512F9" w:rsidP="004B741D" w:rsidR="007242CD" w:rsidRPr="003D4D89">
      <w:pPr>
        <w:pStyle w:val="Tijeloteksta"/>
        <w:jc w:val="left"/>
      </w:pPr>
      <w:r>
        <w:t>Žana Bem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F512F9" w:rsidP="004B741D" w:rsidR="00F512F9">
      <w:pPr>
        <w:pStyle w:val="Tijeloteksta"/>
        <w:jc w:val="left"/>
      </w:pPr>
    </w:p>
    <w:p w:rsidRDefault="00F512F9" w:rsidP="004B741D" w:rsidR="00F512F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F512F9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A70F4" w:rsidR="002D5985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5A11BE">
        <w:t xml:space="preserve">13/12 </w:t>
      </w:r>
    </w:p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846" w:rsidR="003C1846">
      <w:r>
        <w:separator/>
      </w:r>
    </w:p>
  </w:endnote>
  <w:endnote w:id="0" w:type="continuationSeparator">
    <w:p w:rsidRDefault="003C1846" w:rsidR="003C1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846" w:rsidR="003C1846">
      <w:r>
        <w:separator/>
      </w:r>
    </w:p>
  </w:footnote>
  <w:footnote w:id="0" w:type="continuationSeparator">
    <w:p w:rsidRDefault="003C1846" w:rsidR="003C1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A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C1846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1BE"/>
    <w:rsid w:val="005A1D35"/>
    <w:rsid w:val="005A3E5A"/>
    <w:rsid w:val="005A70F4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E76B5"/>
    <w:rsid w:val="00AF0E4E"/>
    <w:rsid w:val="00B00E84"/>
    <w:rsid w:val="00B0432C"/>
    <w:rsid w:val="00B16A9F"/>
    <w:rsid w:val="00B27DE9"/>
    <w:rsid w:val="00B32D98"/>
    <w:rsid w:val="00B36136"/>
    <w:rsid w:val="00B94A89"/>
    <w:rsid w:val="00B953C8"/>
    <w:rsid w:val="00BC33DE"/>
    <w:rsid w:val="00BD529C"/>
    <w:rsid w:val="00BF5580"/>
    <w:rsid w:val="00C008D6"/>
    <w:rsid w:val="00C11CA2"/>
    <w:rsid w:val="00C15361"/>
    <w:rsid w:val="00C205B0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12F9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OSIJEK</izvorni_sadrzaj>
    <derivirana_varijabla naziv="DomainObject.Predmet.StrankaFormated_1">  RH MF PU PODRUČNI URAED OSIJEK</derivirana_varijabla>
  </DomainObject.Predmet.StrankaFormated>
  <DomainObject.Predmet.StrankaFormatedOIB>
    <izvorni_sadrzaj>  RH MF PU PODRUČNI URAED OSIJEK, OIB 18683136487</izvorni_sadrzaj>
    <derivirana_varijabla naziv="DomainObject.Predmet.StrankaFormatedOIB_1">  RH MF PU PODRUČNI URAED OSIJEK, OIB 18683136487</derivirana_varijabla>
  </DomainObject.Predmet.StrankaFormatedOIB>
  <DomainObject.Predmet.StrankaFormatedWithAdress>
    <izvorni_sadrzaj> RH MF PU PODRUČNI URAED OSIJEK</izvorni_sadrzaj>
    <derivirana_varijabla naziv="DomainObject.Predmet.StrankaFormatedWithAdress_1"> RH MF PU PODRUČNI URAED OSIJEK</derivirana_varijabla>
  </DomainObject.Predmet.StrankaFormatedWithAdress>
  <DomainObject.Predmet.StrankaFormatedWithAdressOIB>
    <izvorni_sadrzaj> RH MF PU PODRUČNI URAED OSIJEK, OIB 18683136487</izvorni_sadrzaj>
    <derivirana_varijabla naziv="DomainObject.Predmet.StrankaFormatedWithAdressOIB_1"> RH MF PU PODRUČNI URAED OSIJEK, OIB 18683136487</derivirana_varijabla>
  </DomainObject.Predmet.StrankaFormatedWithAdressOIB>
  <DomainObject.Predmet.StrankaWithAdress>
    <izvorni_sadrzaj>RH MF PU PODRUČNI URAED OSIJEK </izvorni_sadrzaj>
    <derivirana_varijabla naziv="DomainObject.Predmet.StrankaWithAdress_1">RH MF PU PODRUČNI URAED OSIJEK </derivirana_varijabla>
  </DomainObject.Predmet.StrankaWithAdress>
  <DomainObject.Predmet.StrankaWithAdressOIB>
    <izvorni_sadrzaj>RH MF PU PODRUČNI URAED OSIJEK, OIB 18683136487</izvorni_sadrzaj>
    <derivirana_varijabla naziv="DomainObject.Predmet.StrankaWithAdressOIB_1">RH MF PU PODRUČNI URAED OSIJEK, OIB 18683136487</derivirana_varijabla>
  </DomainObject.Predmet.StrankaWithAdressOIB>
  <DomainObject.Predmet.StrankaNazivFormated>
    <izvorni_sadrzaj>RH MF PU PODRUČNI URAED OSIJEK</izvorni_sadrzaj>
    <derivirana_varijabla naziv="DomainObject.Predmet.StrankaNazivFormated_1">RH MF PU PODRUČNI URAED OSIJEK</derivirana_varijabla>
  </DomainObject.Predmet.StrankaNazivFormated>
  <DomainObject.Predmet.StrankaNazivFormatedOIB>
    <izvorni_sadrzaj>RH MF PU PODRUČNI URAED OSIJEK, OIB 18683136487</izvorni_sadrzaj>
    <derivirana_varijabla naziv="DomainObject.Predmet.StrankaNazivFormatedOIB_1">RH MF PU PODRUČNI URAED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URAED OSIJEK</item>
    </izvorni_sadrzaj>
    <derivirana_varijabla naziv="DomainObject.Predmet.StrankaListFormated_1">
      <item>RH MF PU PODRUČNI URAED OSIJEK</item>
    </derivirana_varijabla>
  </DomainObject.Predmet.StrankaListFormated>
  <DomainObject.Predmet.StrankaListFormatedOIB>
    <izvorni_sadrzaj>
      <item>RH MF PU PODRUČNI URAED OSIJEK, OIB 18683136487</item>
    </izvorni_sadrzaj>
    <derivirana_varijabla naziv="DomainObject.Predmet.StrankaListFormatedOIB_1">
      <item>RH MF PU PODRUČNI URAED OSIJEK, OIB 18683136487</item>
    </derivirana_varijabla>
  </DomainObject.Predmet.StrankaListFormatedOIB>
  <DomainObject.Predmet.StrankaListFormatedWithAdress>
    <izvorni_sadrzaj>
      <item>RH MF PU PODRUČNI URAED OSIJEK</item>
    </izvorni_sadrzaj>
    <derivirana_varijabla naziv="DomainObject.Predmet.StrankaListFormatedWithAdress_1">
      <item>RH MF PU PODRUČNI URAED OSIJEK</item>
    </derivirana_varijabla>
  </DomainObject.Predmet.StrankaListFormatedWithAdress>
  <DomainObject.Predmet.StrankaListFormatedWithAdressOIB>
    <izvorni_sadrzaj>
      <item>RH MF PU PODRUČNI URAED OSIJEK, OIB 18683136487</item>
    </izvorni_sadrzaj>
    <derivirana_varijabla naziv="DomainObject.Predmet.StrankaListFormatedWithAdressOIB_1">
      <item>RH MF PU PODRUČNI URAED OSIJEK, OIB 18683136487</item>
    </derivirana_varijabla>
  </DomainObject.Predmet.StrankaListFormatedWithAdressOIB>
  <DomainObject.Predmet.StrankaListNazivFormated>
    <izvorni_sadrzaj>
      <item>RH MF PU PODRUČNI URAED OSIJEK</item>
    </izvorni_sadrzaj>
    <derivirana_varijabla naziv="DomainObject.Predmet.StrankaListNazivFormated_1">
      <item>RH MF PU PODRUČNI URAED OSIJEK</item>
    </derivirana_varijabla>
  </DomainObject.Predmet.StrankaListNazivFormated>
  <DomainObject.Predmet.StrankaListNazivFormatedOIB>
    <izvorni_sadrzaj>
      <item>RH MF PU PODRUČNI URAED OSIJEK, OIB 18683136487</item>
    </izvorni_sadrzaj>
    <derivirana_varijabla naziv="DomainObject.Predmet.StrankaListNazivFormatedOIB_1">
      <item>RH MF PU PODRUČNI URAED OSIJEK, OIB 18683136487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OSIJEK</izvorni_sadrzaj>
    <derivirana_varijabla naziv="DomainObject.Predmet.StrankaIDrugi_1">RH MF PU PODRUČNI URAED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RH MF PU PODRUČNI URAED OSIJEK, OIB 18683136487</izvorni_sadrzaj>
    <derivirana_varijabla naziv="DomainObject.Predmet.StrankaIDrugiAdressOIB_1">RH MF PU PODRUČNI URAED OSIJEK, OIB 18683136487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"KRALJICA" GORJANI</item>
      <item>RH MF PU PODRUČNI URAED OSIJEK</item>
    </izvorni_sadrzaj>
    <derivirana_varijabla naziv="DomainObject.Predmet.SudioniciListNaziv_1">
      <item>ŠAHOVSKI KLUB "KRALJICA" GORJANI</item>
      <item>RH MF PU PODRUČNI URAED OSIJEK</item>
    </derivirana_varijabla>
  </DomainObject.Predmet.SudioniciListNaziv>
  <DomainObject.Predmet.SudioniciListAdressOIB>
    <izvorni_sadrzaj>
      <item>ŠAHOVSKI KLUB "KRALJICA" GORJANI, OIB 40920923013, Ritvara 1,31422 Gorjani</item>
      <item>RH MF PU PODRUČNI URAED OSIJEK, OIB 18683136487</item>
    </izvorni_sadrzaj>
    <derivirana_varijabla naziv="DomainObject.Predmet.SudioniciListAdressOIB_1">
      <item>ŠAHOVSKI KLUB "KRALJICA" GORJANI, OIB 40920923013, Ritvara 1,31422 Gorjani</item>
      <item>RH MF PU PODRUČNI URAED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40920923013</item>
      <item>, OIB 18683136487</item>
    </izvorni_sadrzaj>
    <derivirana_varijabla naziv="DomainObject.Predmet.SudioniciListNazivOIB_1">
      <item>, OIB 40920923013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19D4E-E2D3-4B47-8DBC-CB7A65E2B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2678</properties:Characters>
  <properties:Lines>92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2017-11-06T07:11:00Z</dcterms:created>
  <dc:creator>hermanj</dc:creator>
  <cp:lastModifiedBy>Žana Bem</cp:lastModifiedBy>
  <cp:lastPrinted>2017-10-24T09:10:00Z</cp:lastPrinted>
  <dcterms:modified xmlns:xsi="http://www.w3.org/2001/XMLSchema-instance" xsi:type="dcterms:W3CDTF">2017-11-06T07:13:00Z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