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8e27" w14:paraId="e418e2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48270D">
        <w:t>102</w:t>
      </w:r>
      <w:r w:rsidR="00C27877">
        <w:t>5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BA5F49">
        <w:t>LOVIŠTE BREZOVICA</w:t>
      </w:r>
      <w:r w:rsidR="00BA5F49" w:rsidRPr="00BB3D58">
        <w:t xml:space="preserve"> d.o.o. za usluge</w:t>
      </w:r>
      <w:r w:rsidR="00BA5F49">
        <w:t>, trgovinu  i projektiranje, Potok, Mišička 10, MBS: 080427706, OIB: 27570288094</w:t>
      </w:r>
      <w:r>
        <w:t>,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A5F49">
        <w:t>LOVIŠTE BREZOVICA</w:t>
      </w:r>
      <w:r w:rsidR="00BA5F49" w:rsidRPr="00BB3D58">
        <w:t xml:space="preserve"> d.o.o. za usluge</w:t>
      </w:r>
      <w:r w:rsidR="00BA5F49">
        <w:t>, trgovinu  i projektiranje, Potok, Mišička 10, MBS: 080427706, OIB: 27570288094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3D5851" w:rsidR="00D02C9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3D5851" w:rsidRPr="00B03FBD">
        <w:t xml:space="preserve">Zdenko Krstić, </w:t>
      </w:r>
      <w:r w:rsidR="003D5851">
        <w:t xml:space="preserve">Čeminac, Matije Gupca 23, OIB: </w:t>
      </w:r>
      <w:r w:rsidR="003D5851" w:rsidRPr="00B03FBD">
        <w:t>13827089798</w:t>
      </w:r>
      <w:r w:rsidR="003D5851">
        <w:t xml:space="preserve"> s poslovnom adresom Osijek, Županijska 2.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A5F49">
        <w:t>LOVIŠTE BREZOVICA</w:t>
      </w:r>
      <w:r w:rsidR="00BA5F49" w:rsidRPr="00BB3D58">
        <w:t xml:space="preserve"> d.o.o. za usluge</w:t>
      </w:r>
      <w:r w:rsidR="00BA5F49">
        <w:t>, trgovinu  i projektiranje, Potok, Mišička 10, MBS: 080427706, OIB: 27570288094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B56434">
        <w:t>podnijela je dana 20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BA5F49">
        <w:t>LOVIŠTE BREZOVICA</w:t>
      </w:r>
      <w:r w:rsidR="00BA5F49" w:rsidRPr="00BB3D58">
        <w:t xml:space="preserve"> d.o.o. za usluge</w:t>
      </w:r>
      <w:r w:rsidR="00BA5F49">
        <w:t>, trgovinu  i projektiranje, Potok, Mišička 10, MBS: 080427706, OIB: 27570288094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1F3914">
        <w:t>10</w:t>
      </w:r>
      <w:r w:rsidR="0048270D">
        <w:t>2</w:t>
      </w:r>
      <w:r w:rsidR="00C27877">
        <w:t>5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1E0E89">
        <w:t>6</w:t>
      </w:r>
      <w:r>
        <w:t>. svibnja 2016. godine objavio oglas na mrežnoj stranici e-Oglasna ploča sudova pod poslovnim brojem St-</w:t>
      </w:r>
      <w:r w:rsidR="00626C97">
        <w:t>10</w:t>
      </w:r>
      <w:r w:rsidR="00457193">
        <w:t>2</w:t>
      </w:r>
      <w:r w:rsidR="00C27877">
        <w:t>5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3B5A64" w:rsidP="009A079B" w:rsidR="009A079B">
      <w:pPr>
        <w:pStyle w:val="Tijeloteksta"/>
        <w:numPr>
          <w:ilvl w:val="0"/>
          <w:numId w:val="1"/>
        </w:numPr>
        <w:jc w:val="left"/>
      </w:pPr>
      <w:r>
        <w:t>Kal. 15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2CF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E0E89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B5A64"/>
    <w:rsid w:val="003D5851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35A69"/>
    <w:rsid w:val="00A5754A"/>
    <w:rsid w:val="00AC2EA2"/>
    <w:rsid w:val="00AE6351"/>
    <w:rsid w:val="00AE7B81"/>
    <w:rsid w:val="00B447A0"/>
    <w:rsid w:val="00B56434"/>
    <w:rsid w:val="00B80AFD"/>
    <w:rsid w:val="00B82754"/>
    <w:rsid w:val="00BA52CF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856B5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A52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52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2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2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A52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52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2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2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LOVIŠTE BREZOVICA d.o.o.</izvorni_sadrzaj>
    <derivirana_varijabla naziv="DomainObject.Predmet.ProtustrankaFormated_1">  LOVIŠTE BREZOVICA d.o.o.</derivirana_varijabla>
  </DomainObject.Predmet.ProtustrankaFormated>
  <DomainObject.Predmet.ProtustrankaFormatedOIB>
    <izvorni_sadrzaj>  LOVIŠTE BREZOVICA d.o.o., OIB 27570288094</izvorni_sadrzaj>
    <derivirana_varijabla naziv="DomainObject.Predmet.ProtustrankaFormatedOIB_1">  LOVIŠTE BREZOVICA d.o.o., OIB 27570288094</derivirana_varijabla>
  </DomainObject.Predmet.ProtustrankaFormatedOIB>
  <DomainObject.Predmet.ProtustrankaFormatedWithAdress>
    <izvorni_sadrzaj> LOVIŠTE BREZOVICA d.o.o., Mišička 10, 44317 Potok</izvorni_sadrzaj>
    <derivirana_varijabla naziv="DomainObject.Predmet.ProtustrankaFormatedWithAdress_1"> LOVIŠTE BREZOVICA d.o.o., Mišička 10, 44317 Potok</derivirana_varijabla>
  </DomainObject.Predmet.ProtustrankaFormatedWithAdress>
  <DomainObject.Predmet.ProtustrankaFormatedWithAdressOIB>
    <izvorni_sadrzaj> LOVIŠTE BREZOVICA d.o.o., OIB 27570288094, Mišička 10, 44317 Potok</izvorni_sadrzaj>
    <derivirana_varijabla naziv="DomainObject.Predmet.ProtustrankaFormatedWithAdressOIB_1"> LOVIŠTE BREZOVICA d.o.o., OIB 27570288094, Mišička 10, 44317 Potok</derivirana_varijabla>
  </DomainObject.Predmet.ProtustrankaFormatedWithAdressOIB>
  <DomainObject.Predmet.ProtustrankaWithAdress>
    <izvorni_sadrzaj>LOVIŠTE BREZOVICA d.o.o. Mišička 10, 44317 Potok</izvorni_sadrzaj>
    <derivirana_varijabla naziv="DomainObject.Predmet.ProtustrankaWithAdress_1">LOVIŠTE BREZOVICA d.o.o. Mišička 10, 44317 Potok</derivirana_varijabla>
  </DomainObject.Predmet.ProtustrankaWithAdress>
  <DomainObject.Predmet.ProtustrankaWithAdressOIB>
    <izvorni_sadrzaj>LOVIŠTE BREZOVICA d.o.o., OIB 27570288094, Mišička 10, 44317 Potok</izvorni_sadrzaj>
    <derivirana_varijabla naziv="DomainObject.Predmet.ProtustrankaWithAdressOIB_1">LOVIŠTE BREZOVICA d.o.o., OIB 27570288094, Mišička 10, 44317 Potok</derivirana_varijabla>
  </DomainObject.Predmet.ProtustrankaWithAdressOIB>
  <DomainObject.Predmet.ProtustrankaNazivFormated>
    <izvorni_sadrzaj>LOVIŠTE BREZOVICA d.o.o.</izvorni_sadrzaj>
    <derivirana_varijabla naziv="DomainObject.Predmet.ProtustrankaNazivFormated_1">LOVIŠTE BREZOVICA d.o.o.</derivirana_varijabla>
  </DomainObject.Predmet.ProtustrankaNazivFormated>
  <DomainObject.Predmet.ProtustrankaNazivFormatedOIB>
    <izvorni_sadrzaj>LOVIŠTE BREZOVICA d.o.o., OIB 27570288094</izvorni_sadrzaj>
    <derivirana_varijabla naziv="DomainObject.Predmet.ProtustrankaNazivFormatedOIB_1">LOVIŠTE BREZOVICA d.o.o., OIB 27570288094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LOVIŠTE BREZOVICA d.o.o.</item>
    </izvorni_sadrzaj>
    <derivirana_varijabla naziv="DomainObject.Predmet.ProtuStrankaListFormated_1">
      <item>LOVIŠTE BREZOVICA d.o.o.</item>
    </derivirana_varijabla>
  </DomainObject.Predmet.ProtuStrankaListFormated>
  <DomainObject.Predmet.ProtuStrankaListFormatedOIB>
    <izvorni_sadrzaj>
      <item>LOVIŠTE BREZOVICA d.o.o., OIB 27570288094</item>
    </izvorni_sadrzaj>
    <derivirana_varijabla naziv="DomainObject.Predmet.ProtuStrankaListFormatedOIB_1">
      <item>LOVIŠTE BREZOVICA d.o.o., OIB 27570288094</item>
    </derivirana_varijabla>
  </DomainObject.Predmet.ProtuStrankaListFormatedOIB>
  <DomainObject.Predmet.ProtuStrankaListFormatedWithAdress>
    <izvorni_sadrzaj>
      <item>LOVIŠTE BREZOVICA d.o.o., Mišička 10, 44317 Potok</item>
    </izvorni_sadrzaj>
    <derivirana_varijabla naziv="DomainObject.Predmet.ProtuStrankaListFormatedWithAdress_1">
      <item>LOVIŠTE BREZOVICA d.o.o., Mišička 10, 44317 Potok</item>
    </derivirana_varijabla>
  </DomainObject.Predmet.ProtuStrankaListFormatedWithAdress>
  <DomainObject.Predmet.ProtuStrankaListFormatedWithAdressOIB>
    <izvorni_sadrzaj>
      <item>LOVIŠTE BREZOVICA d.o.o., OIB 27570288094, Mišička 10, 44317 Potok</item>
    </izvorni_sadrzaj>
    <derivirana_varijabla naziv="DomainObject.Predmet.ProtuStrankaListFormatedWithAdressOIB_1">
      <item>LOVIŠTE BREZOVICA d.o.o., OIB 27570288094, Mišička 10, 44317 Potok</item>
    </derivirana_varijabla>
  </DomainObject.Predmet.ProtuStrankaListFormatedWithAdressOIB>
  <DomainObject.Predmet.ProtuStrankaListNazivFormated>
    <izvorni_sadrzaj>
      <item>LOVIŠTE BREZOVICA d.o.o.</item>
    </izvorni_sadrzaj>
    <derivirana_varijabla naziv="DomainObject.Predmet.ProtuStrankaListNazivFormated_1">
      <item>LOVIŠTE BREZOVICA d.o.o.</item>
    </derivirana_varijabla>
  </DomainObject.Predmet.ProtuStrankaListNazivFormated>
  <DomainObject.Predmet.ProtuStrankaListNazivFormatedOIB>
    <izvorni_sadrzaj>
      <item>LOVIŠTE BREZOVICA d.o.o., OIB 27570288094</item>
    </izvorni_sadrzaj>
    <derivirana_varijabla naziv="DomainObject.Predmet.ProtuStrankaListNazivFormatedOIB_1">
      <item>LOVIŠTE BREZOVICA d.o.o., OIB 27570288094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LOVIŠTE BREZOVICA d.o.o.</izvorni_sadrzaj>
    <derivirana_varijabla naziv="DomainObject.Predmet.ProtustrankaIDrugi_1">LOVIŠTE BREZOVICA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LOVIŠTE BREZOVICA d.o.o., OIB 27570288094, Mišička 10, 44317 Potok</izvorni_sadrzaj>
    <derivirana_varijabla naziv="DomainObject.Predmet.ProtustrankaIDrugiAdressOIB_1">LOVIŠTE BREZOVICA d.o.o., OIB 27570288094, Mišička 10,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LOVIŠTE BREZOVICA d.o.o.</item>
      <item>FINA Regionalni centar Zagreb</item>
    </izvorni_sadrzaj>
    <derivirana_varijabla naziv="DomainObject.Predmet.SudioniciListNaziv_1">
      <item>LOVIŠTE BREZOVICA d.o.o.</item>
      <item>FINA Regionalni centar Zagreb</item>
    </derivirana_varijabla>
  </DomainObject.Predmet.SudioniciListNaziv>
  <DomainObject.Predmet.SudioniciListAdressOIB>
    <izvorni_sadrzaj>
      <item>LOVIŠTE BREZOVICA d.o.o., OIB 27570288094, Mišička 10,44317 Potok</item>
      <item>FINA Regionalni centar Zagreb, OIB 85821130368, Trg svibanjskih žrtava 1995. br. 1,10000 Zagreb</item>
    </izvorni_sadrzaj>
    <derivirana_varijabla naziv="DomainObject.Predmet.SudioniciListAdressOIB_1">
      <item>LOVIŠTE BREZOVICA d.o.o., OIB 27570288094, Mišička 10,44317 Potok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27570288094</item>
      <item>, OIB 85821130368</item>
    </izvorni_sadrzaj>
    <derivirana_varijabla naziv="DomainObject.Predmet.SudioniciListNazivOIB_1">
      <item>, OIB 27570288094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A4FC4-871E-446F-94E7-BE5F08006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2659</properties:Characters>
  <properties:Lines>97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2016-08-18T05:03:00Z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