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84FBF" w:rsidR="00884FBF" w:rsidRPr="00884FBF">
        <w:trPr>
          <w:gridAfter w:val="1"/>
          <w:wAfter w:type="dxa" w:w="284"/>
        </w:trPr>
        <w:tc>
          <w:tcPr>
            <w:tcW w:type="dxa" w:w="2943"/>
            <w:hideMark/>
          </w:tcPr>
          <w:p w:rsidRDefault="00884FBF" w:rsidP="00884FBF" w:rsidR="00884FBF" w:rsidRPr="00884FBF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884FBF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46125" cx="592455"/>
                  <wp:effectExtent b="0" r="0" t="0" l="0"/>
                  <wp:docPr descr="Opis: 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Opis: 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6125" cx="5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84FBF" w:rsidR="00884FBF" w:rsidRPr="00884FBF">
        <w:tc>
          <w:tcPr>
            <w:tcW w:type="dxa" w:w="3227"/>
            <w:gridSpan w:val="2"/>
            <w:hideMark/>
          </w:tcPr>
          <w:p w:rsidRDefault="00884FBF" w:rsidP="00884FBF" w:rsidR="00884FBF" w:rsidRPr="00884FBF">
            <w:pPr>
              <w:jc w:val="center"/>
              <w:rPr>
                <w:rFonts w:hAnsi="Times New Roman" w:ascii="Times New Roman"/>
              </w:rPr>
            </w:pPr>
            <w:r w:rsidRPr="00884FBF">
              <w:rPr>
                <w:rFonts w:hAnsi="Times New Roman" w:ascii="Times New Roman"/>
              </w:rPr>
              <w:t>Republika Hrvatska</w:t>
            </w:r>
          </w:p>
          <w:p w:rsidRDefault="00884FBF" w:rsidP="00884FBF" w:rsidR="00884FBF" w:rsidRPr="00884FBF">
            <w:pPr>
              <w:jc w:val="center"/>
              <w:rPr>
                <w:rFonts w:hAnsi="Times New Roman" w:ascii="Times New Roman"/>
              </w:rPr>
            </w:pPr>
            <w:r w:rsidRPr="00884FBF">
              <w:rPr>
                <w:rFonts w:hAnsi="Times New Roman" w:ascii="Times New Roman"/>
              </w:rPr>
              <w:t>Trgovački sud u Zadru</w:t>
            </w:r>
          </w:p>
          <w:p w:rsidRDefault="00884FBF" w:rsidP="00884FBF" w:rsidR="00884FBF" w:rsidRPr="00884FBF">
            <w:pPr>
              <w:jc w:val="center"/>
              <w:rPr>
                <w:rFonts w:hAnsi="Times New Roman" w:ascii="Times New Roman"/>
              </w:rPr>
            </w:pPr>
            <w:r w:rsidRPr="00884FBF">
              <w:rPr>
                <w:rFonts w:hAnsi="Times New Roman" w:ascii="Times New Roman"/>
              </w:rPr>
              <w:t>Zadar, Dr. Franje Tuđmana 35</w:t>
            </w:r>
          </w:p>
        </w:tc>
      </w:tr>
    </w:tbl>
    <w:p w14:textId="52810c8" w14:paraId="52810c8" w:rsidRDefault="00721F79" w:rsidP="00721F79" w:rsidR="00721F79" w:rsidRPr="00912551">
      <w:pPr>
        <w15:collapsed w:val="false"/>
      </w:pPr>
      <w:r w:rsidRPr="00912551">
        <w:tab/>
      </w:r>
      <w:r w:rsidRPr="00912551">
        <w:tab/>
      </w:r>
      <w:r w:rsidRPr="00912551">
        <w:tab/>
      </w:r>
      <w:r w:rsidRPr="00912551">
        <w:tab/>
      </w:r>
      <w:r w:rsidRPr="00912551">
        <w:tab/>
      </w:r>
    </w:p>
    <w:p w:rsidRDefault="002B5525" w:rsidP="00B0143C" w:rsidR="002B5525" w:rsidRPr="00912551"/>
    <w:p w:rsidRDefault="00AA1AD1" w:rsidP="00AA1AD1" w:rsidR="00AA1AD1" w:rsidRPr="00912551">
      <w:pPr>
        <w:jc w:val="center"/>
      </w:pPr>
      <w:r w:rsidRPr="00912551">
        <w:t xml:space="preserve">R E P U B L I K A  H R V A T S KA </w:t>
      </w:r>
    </w:p>
    <w:p w:rsidRDefault="005A3991" w:rsidP="00721F79" w:rsidR="005A3991" w:rsidRPr="00912551"/>
    <w:p w:rsidRDefault="00721F79" w:rsidP="00360AB6" w:rsidR="00721F79" w:rsidRPr="00912551">
      <w:pPr>
        <w:jc w:val="center"/>
      </w:pPr>
      <w:r w:rsidRPr="00912551">
        <w:t>R J E Š E N J E</w:t>
      </w:r>
    </w:p>
    <w:p w:rsidRDefault="002B5525" w:rsidP="00721F79" w:rsidR="002B5525" w:rsidRPr="00912551">
      <w:pPr>
        <w:jc w:val="both"/>
      </w:pPr>
    </w:p>
    <w:p w:rsidRDefault="00846B1C" w:rsidP="00912551" w:rsidR="004270AE" w:rsidRPr="00912551">
      <w:pPr>
        <w:ind w:firstLine="708"/>
        <w:jc w:val="both"/>
      </w:pPr>
      <w:r w:rsidRPr="00912551">
        <w:t xml:space="preserve">Trgovački sud u Zadru </w:t>
      </w:r>
      <w:r w:rsidR="00360AB6" w:rsidRPr="00912551">
        <w:t>po su</w:t>
      </w:r>
      <w:r w:rsidR="00B0143C" w:rsidRPr="00912551">
        <w:t>tkinji</w:t>
      </w:r>
      <w:r w:rsidR="00360AB6" w:rsidRPr="00912551">
        <w:t xml:space="preserve"> Ani Markač, povodom prijedloga za otvaranje stečajnog postupka nad dužnikom </w:t>
      </w:r>
      <w:r w:rsidR="00C078AA" w:rsidRPr="00912551">
        <w:t>Energija - ETIS jednostavno društvo s ograničenom odgovornošću za proizvodnju i trgovinu, Zadar, Stjepana Radića 34,  OIB: 71174643511</w:t>
      </w:r>
      <w:r w:rsidR="000524EB" w:rsidRPr="00912551">
        <w:t xml:space="preserve">, </w:t>
      </w:r>
      <w:r w:rsidR="00360AB6" w:rsidRPr="00912551">
        <w:t xml:space="preserve">dana </w:t>
      </w:r>
      <w:r w:rsidR="00912551">
        <w:t>21. studenog</w:t>
      </w:r>
      <w:r w:rsidR="00630839" w:rsidRPr="00912551">
        <w:t xml:space="preserve"> </w:t>
      </w:r>
      <w:r w:rsidR="002463E8" w:rsidRPr="00912551">
        <w:t>2017</w:t>
      </w:r>
      <w:r w:rsidR="00360AB6" w:rsidRPr="00912551">
        <w:t>.</w:t>
      </w:r>
      <w:r w:rsidR="001349D9" w:rsidRPr="00912551">
        <w:t>,</w:t>
      </w:r>
      <w:r w:rsidR="00360AB6" w:rsidRPr="00912551">
        <w:t xml:space="preserve"> </w:t>
      </w:r>
    </w:p>
    <w:p w:rsidRDefault="00721F79" w:rsidP="00721F79" w:rsidR="00721F79" w:rsidRPr="00912551">
      <w:pPr>
        <w:jc w:val="center"/>
      </w:pPr>
      <w:r w:rsidRPr="00912551">
        <w:t>r i j e š i o  j e</w:t>
      </w:r>
    </w:p>
    <w:p w:rsidRDefault="00D44689" w:rsidP="0063724D" w:rsidR="00D44689" w:rsidRPr="00912551"/>
    <w:p w:rsidRDefault="00846B1C" w:rsidP="00846B1C" w:rsidR="00F1060A">
      <w:pPr>
        <w:jc w:val="both"/>
      </w:pPr>
      <w:r>
        <w:t>I.</w:t>
      </w:r>
      <w:r>
        <w:tab/>
      </w:r>
      <w:r w:rsidR="00CC3921" w:rsidRPr="005A072F">
        <w:t>Pokreće se prethodni postupak radi utvrđivanja</w:t>
      </w:r>
      <w:r w:rsidR="00456801" w:rsidRPr="005A072F">
        <w:t xml:space="preserve"> pretpostavki za otvaranje stečajnog</w:t>
      </w:r>
      <w:r w:rsidR="00DE7329" w:rsidRPr="005A072F">
        <w:t xml:space="preserve"> postupka</w:t>
      </w:r>
      <w:r w:rsidR="00456801" w:rsidRPr="005A072F">
        <w:t xml:space="preserve"> nad</w:t>
      </w:r>
      <w:r w:rsidR="00DE7329" w:rsidRPr="005A072F">
        <w:t xml:space="preserve"> stečajnim dužnikom</w:t>
      </w:r>
      <w:r w:rsidR="005A7FDB">
        <w:t xml:space="preserve"> </w:t>
      </w:r>
      <w:r w:rsidR="00C078AA" w:rsidRPr="00C078AA">
        <w:rPr>
          <w:lang w:val="en-AU"/>
        </w:rPr>
        <w:t>Energija - ETIS jednostavno društvo s ograničenom odgovornošću za proizvodnju i trgovinu, Z</w:t>
      </w:r>
      <w:r w:rsidR="00912551">
        <w:rPr>
          <w:lang w:val="en-AU"/>
        </w:rPr>
        <w:t>adar, Stjepana Radića 34,  OIB:</w:t>
      </w:r>
      <w:r w:rsidR="00C078AA" w:rsidRPr="00C078AA">
        <w:rPr>
          <w:lang w:val="en-AU"/>
        </w:rPr>
        <w:t>71174643511</w:t>
      </w:r>
      <w:r>
        <w:t>.</w:t>
      </w:r>
    </w:p>
    <w:p w:rsidRDefault="000371B4" w:rsidP="00B743D5" w:rsidR="000371B4">
      <w:pPr>
        <w:jc w:val="both"/>
      </w:pPr>
    </w:p>
    <w:p w:rsidRDefault="000371B4" w:rsidP="000371B4" w:rsidR="000371B4" w:rsidRPr="0050072D">
      <w:pPr>
        <w:jc w:val="both"/>
      </w:pPr>
      <w:r>
        <w:t xml:space="preserve">II. </w:t>
      </w:r>
      <w:r>
        <w:tab/>
        <w:t>Spajaju se ročište</w:t>
      </w:r>
      <w:r w:rsidRPr="0050072D">
        <w:t xml:space="preserve"> radi očitovanja o prijedlogu za otvaranje stečajnog postupka nad dužnikom i ročište radi rasprave o pretpostavkama za otvaranje stečajnog postupka nad dužnikom u jedno ročište koje se zakazuje za dan </w:t>
      </w:r>
      <w:r w:rsidR="00912551" w:rsidRPr="00912551">
        <w:rPr>
          <w:b/>
        </w:rPr>
        <w:t>12. prosinca</w:t>
      </w:r>
      <w:r w:rsidR="00912551">
        <w:t xml:space="preserve"> </w:t>
      </w:r>
      <w:r w:rsidRPr="00485F9D">
        <w:rPr>
          <w:b/>
        </w:rPr>
        <w:t xml:space="preserve">2017. u </w:t>
      </w:r>
      <w:r w:rsidR="00912551">
        <w:rPr>
          <w:b/>
        </w:rPr>
        <w:t>8,2</w:t>
      </w:r>
      <w:r>
        <w:rPr>
          <w:b/>
        </w:rPr>
        <w:t>0</w:t>
      </w:r>
      <w:r w:rsidRPr="0050072D">
        <w:t xml:space="preserve"> </w:t>
      </w:r>
      <w:r w:rsidRPr="00485F9D">
        <w:rPr>
          <w:b/>
          <w:bCs/>
        </w:rPr>
        <w:t>sati</w:t>
      </w:r>
      <w:r w:rsidR="00912551">
        <w:t xml:space="preserve"> kod ovog s</w:t>
      </w:r>
      <w:r w:rsidRPr="0050072D">
        <w:t>uda, Ulica Franje Tuđmana br. 35, sudnica br, 14/I.</w:t>
      </w:r>
    </w:p>
    <w:p w:rsidRDefault="000371B4" w:rsidP="000371B4" w:rsidR="000371B4">
      <w:pPr>
        <w:jc w:val="both"/>
      </w:pPr>
    </w:p>
    <w:p w:rsidRDefault="000371B4" w:rsidP="000371B4" w:rsidR="000371B4" w:rsidRPr="0050072D">
      <w:pPr>
        <w:jc w:val="both"/>
      </w:pPr>
      <w:r w:rsidRPr="0050072D">
        <w:t>III.</w:t>
      </w:r>
      <w:r w:rsidRPr="0050072D">
        <w:tab/>
        <w:t>Na ročište se poziva</w:t>
      </w:r>
      <w:r>
        <w:t xml:space="preserve"> osoba</w:t>
      </w:r>
      <w:r w:rsidRPr="0050072D">
        <w:t xml:space="preserve"> ovlašten</w:t>
      </w:r>
      <w:r>
        <w:t>a</w:t>
      </w:r>
      <w:r w:rsidRPr="0050072D">
        <w:t xml:space="preserve"> za zastupanje dužnika po zakonu, podnositelj</w:t>
      </w:r>
      <w:r>
        <w:t>i</w:t>
      </w:r>
      <w:r w:rsidRPr="0050072D">
        <w:t xml:space="preserve"> prijedloga, te pravna osoba koja obavlja poslove platnog prometa za dužnika. </w:t>
      </w:r>
    </w:p>
    <w:p w:rsidRDefault="000371B4" w:rsidP="00B743D5" w:rsidR="000371B4">
      <w:pPr>
        <w:jc w:val="both"/>
      </w:pPr>
    </w:p>
    <w:p w:rsidRDefault="000371B4" w:rsidP="00B743D5" w:rsidR="00B743D5" w:rsidRPr="00B743D5">
      <w:pPr>
        <w:jc w:val="both"/>
      </w:pPr>
      <w:r>
        <w:t>I</w:t>
      </w:r>
      <w:r w:rsidR="00B743D5" w:rsidRPr="00B743D5">
        <w:t>V.</w:t>
      </w:r>
      <w:r w:rsidR="00B743D5" w:rsidRPr="00B743D5">
        <w:tab/>
        <w:t xml:space="preserve">Upozorava se osoba ovlaštena za zastupanje dužnika po zakonu </w:t>
      </w:r>
      <w:r w:rsidR="00C078AA" w:rsidRPr="00C078AA">
        <w:t>Željko Škara</w:t>
      </w:r>
      <w:r w:rsidR="00C078AA">
        <w:t xml:space="preserve"> iz Zadra</w:t>
      </w:r>
      <w:r>
        <w:t>, da u slučaju</w:t>
      </w:r>
      <w:r w:rsidR="00B743D5" w:rsidRPr="00B743D5">
        <w:t xml:space="preserve"> neodazivanja istoga ovom pozivu, Sud će temeljem čl. 180. u svezi čl. 178. Stečajnog zakona odrediti njegovo prisilno dovođenje. </w:t>
      </w:r>
    </w:p>
    <w:p w:rsidRDefault="001349D9" w:rsidP="000371B4" w:rsidR="001349D9"/>
    <w:p w:rsidRDefault="00912551" w:rsidP="000371B4" w:rsidR="00912551"/>
    <w:p w:rsidRDefault="00721F79" w:rsidP="00721F79" w:rsidR="00721F79" w:rsidRPr="005A072F">
      <w:pPr>
        <w:jc w:val="center"/>
      </w:pPr>
      <w:r w:rsidRPr="005A072F">
        <w:t>Obrazloženje</w:t>
      </w:r>
    </w:p>
    <w:p w:rsidRDefault="00D44689" w:rsidP="00360AB6" w:rsidR="00D44689" w:rsidRPr="005A072F"/>
    <w:p w:rsidRDefault="00630839" w:rsidP="00630839" w:rsidR="00630839" w:rsidRPr="00EF5927">
      <w:pPr>
        <w:ind w:firstLine="708"/>
        <w:jc w:val="both"/>
      </w:pPr>
      <w:r w:rsidRPr="00EF5927">
        <w:t xml:space="preserve">Postupajući po zahtjevu Financijske agencije, RC Split, Podružnica Zadar od </w:t>
      </w:r>
      <w:r w:rsidR="00C078AA">
        <w:t>18</w:t>
      </w:r>
      <w:r w:rsidR="00846B1C">
        <w:t xml:space="preserve">. </w:t>
      </w:r>
      <w:r w:rsidR="00C078AA">
        <w:t xml:space="preserve">svibnja </w:t>
      </w:r>
      <w:r w:rsidR="00846B1C">
        <w:t xml:space="preserve"> </w:t>
      </w:r>
      <w:r w:rsidR="00C078AA">
        <w:t>2017</w:t>
      </w:r>
      <w:r w:rsidRPr="00EF5927">
        <w:t>., oglasom ovog Suda od</w:t>
      </w:r>
      <w:r w:rsidR="00846B1C">
        <w:t xml:space="preserve"> </w:t>
      </w:r>
      <w:r w:rsidR="00C078AA">
        <w:t>29</w:t>
      </w:r>
      <w:r w:rsidR="00F1060A">
        <w:t xml:space="preserve">. </w:t>
      </w:r>
      <w:r w:rsidR="00C078AA">
        <w:t>svibnja</w:t>
      </w:r>
      <w:r w:rsidR="00F1060A">
        <w:t xml:space="preserve"> </w:t>
      </w:r>
      <w:r w:rsidR="00B743D5">
        <w:t>2017</w:t>
      </w:r>
      <w:r w:rsidRPr="00EF5927">
        <w:t xml:space="preserve">. pozvani su članovi uprave da dostave prokazni popis imovine i vjerovnici da u roku od 45 dana predlože otvaranje postupka. </w:t>
      </w:r>
    </w:p>
    <w:p w:rsidRDefault="00630839" w:rsidP="00630839" w:rsidR="00912551">
      <w:pPr>
        <w:ind w:firstLine="708"/>
        <w:jc w:val="both"/>
      </w:pPr>
      <w:r w:rsidRPr="00EF5927">
        <w:t>U propisanom roku prijedlog za otvaranje stečajnog postupka podni</w:t>
      </w:r>
      <w:r w:rsidR="00912551">
        <w:t xml:space="preserve">o je </w:t>
      </w:r>
      <w:r w:rsidR="00912551" w:rsidRPr="00E53DBB">
        <w:rPr>
          <w:rFonts w:cstheme="majorBidi" w:hAnsiTheme="majorBidi" w:asciiTheme="majorBidi"/>
        </w:rPr>
        <w:t xml:space="preserve">vjerovnik </w:t>
      </w:r>
      <w:r w:rsidR="00912551">
        <w:rPr>
          <w:rFonts w:cstheme="majorBidi" w:hAnsiTheme="majorBidi" w:asciiTheme="majorBidi"/>
        </w:rPr>
        <w:t>ZKM ZADAR d.o.o., Jadranska cesta 47, OIB:71840639609.</w:t>
      </w:r>
    </w:p>
    <w:p w:rsidRDefault="00630839" w:rsidP="00630839" w:rsidR="00630839">
      <w:pPr>
        <w:ind w:firstLine="708"/>
        <w:jc w:val="both"/>
      </w:pPr>
      <w:r>
        <w:t xml:space="preserve">Obzirom da </w:t>
      </w:r>
      <w:r w:rsidRPr="00EF5927">
        <w:t>nisu</w:t>
      </w:r>
      <w:r>
        <w:t xml:space="preserve"> bile</w:t>
      </w:r>
      <w:r w:rsidRPr="00EF5927">
        <w:t xml:space="preserve"> ispunjene pretpostavke za otvaranje i zaključenje skraćenog stečajnog postupka propisane čl. 431. Stečajnog zakona jer </w:t>
      </w:r>
      <w:r>
        <w:t xml:space="preserve">je </w:t>
      </w:r>
      <w:r w:rsidR="00912551" w:rsidRPr="00E53DBB">
        <w:rPr>
          <w:rFonts w:cstheme="majorBidi" w:hAnsiTheme="majorBidi" w:asciiTheme="majorBidi"/>
        </w:rPr>
        <w:t xml:space="preserve">vjerovnik </w:t>
      </w:r>
      <w:r w:rsidR="00912551">
        <w:rPr>
          <w:rFonts w:cstheme="majorBidi" w:hAnsiTheme="majorBidi" w:asciiTheme="majorBidi"/>
        </w:rPr>
        <w:t>ZKM ZADAR d.o.o., Jadranska cesta 47, OIB:71840639609</w:t>
      </w:r>
      <w:r w:rsidR="00912551" w:rsidRPr="00E53DBB">
        <w:rPr>
          <w:rFonts w:cstheme="majorBidi" w:hAnsiTheme="majorBidi" w:asciiTheme="majorBidi"/>
        </w:rPr>
        <w:t>,</w:t>
      </w:r>
      <w:r w:rsidR="00912551">
        <w:rPr>
          <w:rFonts w:cstheme="majorBidi" w:hAnsiTheme="majorBidi" w:asciiTheme="majorBidi"/>
        </w:rPr>
        <w:t xml:space="preserve"> </w:t>
      </w:r>
      <w:r w:rsidRPr="00EF5927">
        <w:t>podni</w:t>
      </w:r>
      <w:r w:rsidR="00912551">
        <w:t>o</w:t>
      </w:r>
      <w:r w:rsidRPr="00EF5927">
        <w:t xml:space="preserve"> prijedlog za otvaranje stečajnog postupka nad ovim dužnikom, pri čemu je ist</w:t>
      </w:r>
      <w:r w:rsidR="00912551">
        <w:t>i</w:t>
      </w:r>
      <w:r w:rsidRPr="00EF5927">
        <w:t xml:space="preserve"> učini</w:t>
      </w:r>
      <w:r w:rsidR="00912551">
        <w:t>o</w:t>
      </w:r>
      <w:r w:rsidRPr="00EF5927">
        <w:t xml:space="preserve"> vjerojatnim postajanje svoje tražbine prema istom/dužniku dostavom gore navedene dokumentacije, to je skraćeni stečajni postupak </w:t>
      </w:r>
      <w:r w:rsidR="00912551">
        <w:t>s</w:t>
      </w:r>
      <w:r>
        <w:t>ud obustavio primjenom o</w:t>
      </w:r>
      <w:r w:rsidRPr="00EF5927">
        <w:t>dredbe čl. 433. Stečajnog zakona</w:t>
      </w:r>
      <w:r>
        <w:t xml:space="preserve"> rješenjem posl. br. St-</w:t>
      </w:r>
      <w:r w:rsidR="00C078AA">
        <w:t>236/17</w:t>
      </w:r>
      <w:r w:rsidR="00846B1C">
        <w:t>-</w:t>
      </w:r>
      <w:r w:rsidR="00C078AA">
        <w:t>8</w:t>
      </w:r>
      <w:r w:rsidR="00846B1C">
        <w:t xml:space="preserve"> od </w:t>
      </w:r>
      <w:r w:rsidR="00C078AA">
        <w:t>23</w:t>
      </w:r>
      <w:r w:rsidR="00846B1C">
        <w:t xml:space="preserve">. </w:t>
      </w:r>
      <w:r w:rsidR="00C078AA">
        <w:t xml:space="preserve">kolovoza </w:t>
      </w:r>
      <w:r w:rsidR="00F1060A">
        <w:t xml:space="preserve"> </w:t>
      </w:r>
      <w:r w:rsidR="00B743D5">
        <w:t>2017</w:t>
      </w:r>
      <w:r w:rsidRPr="00EF5927">
        <w:t>.</w:t>
      </w:r>
      <w:r>
        <w:t xml:space="preserve">, a koje je postalo pravomoćno </w:t>
      </w:r>
      <w:r w:rsidR="001349D9">
        <w:t xml:space="preserve">dana </w:t>
      </w:r>
      <w:r w:rsidR="00C078AA">
        <w:t>12</w:t>
      </w:r>
      <w:r w:rsidR="00846B1C">
        <w:t xml:space="preserve">. </w:t>
      </w:r>
      <w:r w:rsidR="00C078AA">
        <w:t>rujna</w:t>
      </w:r>
      <w:r w:rsidR="00846B1C">
        <w:t xml:space="preserve"> </w:t>
      </w:r>
      <w:r w:rsidR="00B743D5">
        <w:t>2017</w:t>
      </w:r>
      <w:r w:rsidR="001349D9">
        <w:t xml:space="preserve">. </w:t>
      </w:r>
    </w:p>
    <w:p w:rsidRDefault="001349D9" w:rsidP="001349D9" w:rsidR="001349D9">
      <w:pPr>
        <w:ind w:firstLine="708"/>
        <w:jc w:val="both"/>
      </w:pPr>
      <w:r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1349D9" w:rsidP="001349D9" w:rsidR="001349D9">
      <w:pPr>
        <w:jc w:val="both"/>
      </w:pPr>
      <w:r>
        <w:tab/>
        <w:t xml:space="preserve">Slijedom navedenog odlučeno je kao u izreci. </w:t>
      </w:r>
    </w:p>
    <w:p w:rsidRDefault="005A3991" w:rsidP="00ED6162" w:rsidR="005A3991" w:rsidRPr="005A072F"/>
    <w:p w:rsidRDefault="00721F79" w:rsidP="00B0143C" w:rsidR="003C5ED2" w:rsidRPr="005A072F">
      <w:pPr>
        <w:jc w:val="center"/>
      </w:pPr>
      <w:r w:rsidRPr="005A072F">
        <w:t>U Zadru</w:t>
      </w:r>
      <w:r w:rsidR="00846B1C">
        <w:t xml:space="preserve"> </w:t>
      </w:r>
      <w:r w:rsidR="00912551">
        <w:t xml:space="preserve">21. studenog </w:t>
      </w:r>
      <w:r w:rsidR="00534ACA">
        <w:t xml:space="preserve">2017. </w:t>
      </w:r>
      <w:r w:rsidRPr="005A072F">
        <w:t xml:space="preserve"> </w:t>
      </w:r>
      <w:r w:rsidR="00360AB6" w:rsidRPr="005A072F">
        <w:t xml:space="preserve"> </w:t>
      </w:r>
    </w:p>
    <w:p w:rsidRDefault="00884FBF" w:rsidP="00884FBF" w:rsidR="00884FBF"/>
    <w:p w:rsidRDefault="00884FBF" w:rsidP="00884FBF" w:rsidR="00884FBF"/>
    <w:p w:rsidRDefault="00884FBF" w:rsidP="00884FBF" w:rsidR="00884FBF" w:rsidRPr="00884FBF">
      <w:r w:rsidRPr="00884FBF">
        <w:t xml:space="preserve">Za točnost otpravka – ovlaštena službenica </w:t>
      </w:r>
      <w:r w:rsidRPr="00884FBF">
        <w:tab/>
      </w:r>
      <w:r w:rsidRPr="00884FBF">
        <w:tab/>
      </w:r>
      <w:r w:rsidRPr="00884FBF">
        <w:tab/>
      </w:r>
      <w:r w:rsidRPr="00884FBF">
        <w:tab/>
      </w:r>
      <w:r w:rsidRPr="00884FBF">
        <w:tab/>
        <w:t xml:space="preserve">                   Sutkinja        Elena Glavan</w:t>
      </w:r>
      <w:r w:rsidRPr="00884FBF">
        <w:tab/>
      </w:r>
      <w:r w:rsidRPr="00884FBF">
        <w:tab/>
      </w:r>
      <w:r w:rsidRPr="00884FBF">
        <w:tab/>
      </w:r>
      <w:r w:rsidRPr="00884FBF">
        <w:tab/>
      </w:r>
      <w:r w:rsidRPr="00884FBF">
        <w:tab/>
        <w:t xml:space="preserve">            </w:t>
      </w:r>
      <w:r w:rsidRPr="00884FBF">
        <w:tab/>
        <w:t xml:space="preserve">                             Ana Markač, v.r.</w:t>
      </w:r>
    </w:p>
    <w:p w:rsidRDefault="00884FBF" w:rsidP="00884FBF" w:rsidR="00884FBF" w:rsidRPr="00884FBF">
      <w:pPr>
        <w:overflowPunct w:val="false"/>
        <w:autoSpaceDE w:val="false"/>
        <w:autoSpaceDN w:val="false"/>
        <w:adjustRightInd w:val="false"/>
        <w:rPr>
          <w:rFonts w:hAnsi="Arial" w:ascii="Arial"/>
          <w:sz w:val="22"/>
          <w:szCs w:val="20"/>
        </w:rPr>
      </w:pPr>
    </w:p>
    <w:p w:rsidRDefault="001349D9" w:rsidP="00884FBF" w:rsidR="001349D9">
      <w:pPr>
        <w:jc w:val="right"/>
      </w:pPr>
    </w:p>
    <w:p w:rsidRDefault="00534ACA" w:rsidP="00721F79" w:rsidR="00534ACA"/>
    <w:p w:rsidRDefault="00534ACA" w:rsidP="00721F79" w:rsidR="00534ACA"/>
    <w:p w:rsidRDefault="0020610B" w:rsidP="00721F79" w:rsidR="00721F79" w:rsidRPr="005A072F">
      <w:r w:rsidRPr="005A072F">
        <w:t>U</w:t>
      </w:r>
      <w:r w:rsidR="00721F79" w:rsidRPr="005A072F">
        <w:t xml:space="preserve">PUTA O PRAVNOM LIJEKU:  </w:t>
      </w:r>
    </w:p>
    <w:p w:rsidRDefault="00721F79" w:rsidP="00E13AFB" w:rsidR="00C862B5" w:rsidRPr="005A072F">
      <w:r w:rsidRPr="005A072F">
        <w:t>Protiv ovog rješenja nije dopuštena žalba.</w:t>
      </w:r>
    </w:p>
    <w:p w:rsidRDefault="00360AB6" w:rsidP="005A7FDB" w:rsidR="00360AB6" w:rsidRPr="005A072F"/>
    <w:p w:rsidRDefault="0020610B" w:rsidP="0020610B" w:rsidR="0020610B" w:rsidRPr="005A072F">
      <w:pPr>
        <w:ind w:firstLine="360"/>
      </w:pPr>
      <w:r w:rsidRPr="005A072F">
        <w:t xml:space="preserve">Dostaviti: </w:t>
      </w:r>
    </w:p>
    <w:p w:rsidRDefault="00C078AA" w:rsidP="00C078AA" w:rsidR="0020610B" w:rsidRPr="005A072F">
      <w:pPr>
        <w:pStyle w:val="Odlomakpopisa"/>
        <w:numPr>
          <w:ilvl w:val="0"/>
          <w:numId w:val="3"/>
        </w:numPr>
      </w:pPr>
      <w:r>
        <w:t>Energija - ETIS j.d.o.o.</w:t>
      </w:r>
      <w:r w:rsidR="00B743D5">
        <w:t xml:space="preserve">, Zadar, </w:t>
      </w:r>
      <w:r w:rsidRPr="00C078AA">
        <w:t xml:space="preserve">Stjepana Radića 34  </w:t>
      </w:r>
    </w:p>
    <w:p w:rsidRDefault="00C078AA" w:rsidP="0020610B" w:rsidR="00C078AA">
      <w:pPr>
        <w:numPr>
          <w:ilvl w:val="0"/>
          <w:numId w:val="3"/>
        </w:numPr>
      </w:pPr>
      <w:r w:rsidRPr="00C078AA">
        <w:t>Željko Škara</w:t>
      </w:r>
      <w:r>
        <w:t xml:space="preserve">, </w:t>
      </w:r>
      <w:r w:rsidRPr="00C078AA">
        <w:t>Zadar, Miroslava Krleže 18</w:t>
      </w:r>
    </w:p>
    <w:p w:rsidRDefault="0020610B" w:rsidP="0020610B" w:rsidR="00AB76CD">
      <w:pPr>
        <w:numPr>
          <w:ilvl w:val="0"/>
          <w:numId w:val="3"/>
        </w:numPr>
      </w:pPr>
      <w:r w:rsidRPr="005A072F">
        <w:t>FINA</w:t>
      </w:r>
      <w:r w:rsidR="00B743D5">
        <w:t xml:space="preserve"> </w:t>
      </w:r>
      <w:r w:rsidR="00004F3B" w:rsidRPr="005A072F">
        <w:t xml:space="preserve"> </w:t>
      </w:r>
    </w:p>
    <w:p w:rsidRDefault="00F1060A" w:rsidP="0020610B" w:rsidR="00F1060A" w:rsidRPr="005A072F">
      <w:pPr>
        <w:numPr>
          <w:ilvl w:val="0"/>
          <w:numId w:val="3"/>
        </w:numPr>
      </w:pPr>
      <w:r>
        <w:t>RH putem ŽDO-a u Zadru</w:t>
      </w:r>
    </w:p>
    <w:p w:rsidRDefault="00917A5C" w:rsidP="0020610B" w:rsidR="0020610B" w:rsidRPr="005A072F">
      <w:pPr>
        <w:numPr>
          <w:ilvl w:val="0"/>
          <w:numId w:val="3"/>
        </w:numPr>
      </w:pPr>
      <w:r w:rsidRPr="005A072F">
        <w:t>Porezna uprava</w:t>
      </w:r>
      <w:r w:rsidR="0020610B" w:rsidRPr="005A072F">
        <w:t xml:space="preserve"> </w:t>
      </w:r>
      <w:r w:rsidR="00D44689" w:rsidRPr="005A072F">
        <w:t>Zadar</w:t>
      </w:r>
      <w:r w:rsidR="00F835AE" w:rsidRPr="005A072F">
        <w:t xml:space="preserve"> </w:t>
      </w:r>
    </w:p>
    <w:p w:rsidRDefault="002B5525" w:rsidP="0020610B" w:rsidR="0020610B" w:rsidRPr="005A072F">
      <w:pPr>
        <w:numPr>
          <w:ilvl w:val="0"/>
          <w:numId w:val="3"/>
        </w:numPr>
      </w:pPr>
      <w:r w:rsidRPr="005A072F">
        <w:t>e-</w:t>
      </w:r>
      <w:r w:rsidR="00534ACA">
        <w:t>O</w:t>
      </w:r>
      <w:r w:rsidR="0020610B" w:rsidRPr="005A072F">
        <w:t>glasna ploča</w:t>
      </w:r>
      <w:r w:rsidR="00B743D5">
        <w:t xml:space="preserve"> sudova</w:t>
      </w:r>
    </w:p>
    <w:p w:rsidRDefault="0020610B" w:rsidP="00F60CD9" w:rsidR="0020610B" w:rsidRPr="005A072F">
      <w:pPr>
        <w:numPr>
          <w:ilvl w:val="0"/>
          <w:numId w:val="3"/>
        </w:numPr>
      </w:pPr>
      <w:r w:rsidRPr="005A072F">
        <w:t>u spis</w:t>
      </w:r>
    </w:p>
    <w:p w:rsidRDefault="0020610B" w:rsidP="0020610B" w:rsidR="0020610B" w:rsidRPr="005A072F"/>
    <w:p w:rsidRDefault="0020610B" w:rsidP="0020610B" w:rsidR="0020610B" w:rsidRPr="005A072F"/>
    <w:p w:rsidRDefault="0020610B" w:rsidP="0020610B" w:rsidR="0020610B" w:rsidRPr="005A072F">
      <w:pPr>
        <w:ind w:firstLine="360"/>
      </w:pPr>
    </w:p>
    <w:p w:rsidRDefault="0020610B" w:rsidP="005A3991" w:rsidR="0020610B" w:rsidRPr="005A072F">
      <w:pPr>
        <w:ind w:firstLine="360"/>
      </w:pPr>
    </w:p>
    <w:sectPr w:rsidSect="00F1060A" w:rsidR="0020610B" w:rsidRPr="005A072F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F1060A" w:rsidR="00F1060A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F664EA">
      <w:rPr>
        <w:noProof/>
      </w:rPr>
      <w:t>2</w:t>
    </w:r>
    <w:r w:rsidR="00631438">
      <w:fldChar w:fldCharType="end"/>
    </w:r>
    <w:r w:rsidR="00631438">
      <w:tab/>
    </w:r>
    <w:r w:rsidR="00F1060A">
      <w:t>Poslovni broj: 2 St-</w:t>
    </w:r>
    <w:r w:rsidR="00C078AA">
      <w:t>403</w:t>
    </w:r>
    <w:r w:rsidR="00846B1C">
      <w:t>/</w:t>
    </w:r>
    <w:r w:rsidR="002463E8">
      <w:t>17</w:t>
    </w:r>
    <w:r w:rsidR="00C078AA">
      <w:t>-10</w:t>
    </w:r>
  </w:p>
  <w:p w:rsidRDefault="00631438" w:rsidP="00F1060A" w:rsidR="00631438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C078AA">
      <w:t>403</w:t>
    </w:r>
    <w:r>
      <w:t>/</w:t>
    </w:r>
    <w:r w:rsidR="002463E8">
      <w:t>17</w:t>
    </w:r>
    <w:r>
      <w:t>-</w:t>
    </w:r>
    <w:r w:rsidR="00C078AA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371B4"/>
    <w:rsid w:val="0004017B"/>
    <w:rsid w:val="00046564"/>
    <w:rsid w:val="000524EB"/>
    <w:rsid w:val="0005791D"/>
    <w:rsid w:val="00061A25"/>
    <w:rsid w:val="0006226B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34AC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B3BD5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50C5F"/>
    <w:rsid w:val="006510EC"/>
    <w:rsid w:val="006511FA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1BB1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4FBF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2551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43D5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078AA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664EA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84F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F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F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F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F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884FBF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84F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F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F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F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F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884FBF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6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913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677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St-403/2017</izvorni_sadrzaj>
    <derivirana_varijabla naziv="DomainObject.Predmet.OznakaBroj_1">St-403/2017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Energija - ETIS  jednostavno društvo s ograničenom odgovornošću za proizvodnju i trgovinu</izvorni_sadrzaj>
    <derivirana_varijabla naziv="DomainObject.Predmet.ProtustrankaFormated_1">  Energija - ETIS  jednostavno društvo s ograničenom odgovornošću za proizvodnju i trgovinu</derivirana_varijabla>
  </DomainObject.Predmet.ProtustrankaFormated>
  <DomainObject.Predmet.ProtustrankaFormatedOIB>
    <izvorni_sadrzaj>  Energija - ETIS  jednostavno društvo s ograničenom odgovornošću za proizvodnju i trgovinu, OIB 71174643511</izvorni_sadrzaj>
    <derivirana_varijabla naziv="DomainObject.Predmet.ProtustrankaFormatedOIB_1">  Energija - ETIS  jednostavno društvo s ograničenom odgovornošću za proizvodnju i trgovinu, OIB 71174643511</derivirana_varijabla>
  </DomainObject.Predmet.ProtustrankaFormatedOIB>
  <DomainObject.Predmet.ProtustrankaFormatedWithAdress>
    <izvorni_sadrzaj> Energija - ETIS  jednostavno društvo s ograničenom odgovornošću za proizvodnju i trgovinu, Stjepana Radića 34, 23000 Zadar</izvorni_sadrzaj>
    <derivirana_varijabla naziv="DomainObject.Predmet.ProtustrankaFormatedWithAdress_1"> Energija - ETIS  jednostavno društvo s ograničenom odgovornošću za proizvodnju i trgovinu, Stjepana Radića 34, 23000 Zadar</derivirana_varijabla>
  </DomainObject.Predmet.ProtustrankaFormatedWithAdress>
  <DomainObject.Predmet.ProtustrankaFormatedWithAdressOIB>
    <izvorni_sadrzaj> Energija - ETIS  jednostavno društvo s ograničenom odgovornošću za proizvodnju i trgovinu, OIB 71174643511, Stjepana Radića 34, 23000 Zadar</izvorni_sadrzaj>
    <derivirana_varijabla naziv="DomainObject.Predmet.ProtustrankaFormatedWithAdressOIB_1"> Energija - ETIS  jednostavno društvo s ograničenom odgovornošću za proizvodnju i trgovinu, OIB 71174643511, Stjepana Radića 34, 23000 Zadar</derivirana_varijabla>
  </DomainObject.Predmet.ProtustrankaFormatedWithAdressOIB>
  <DomainObject.Predmet.ProtustrankaWithAdress>
    <izvorni_sadrzaj>Energija - ETIS  jednostavno društvo s ograničenom odgovornošću za proizvodnju i trgovinu Stjepana Radića 34, 23000 Zadar</izvorni_sadrzaj>
    <derivirana_varijabla naziv="DomainObject.Predmet.ProtustrankaWithAdress_1">Energija - ETIS  jednostavno društvo s ograničenom odgovornošću za proizvodnju i trgovinu Stjepana Radića 34, 23000 Zadar</derivirana_varijabla>
  </DomainObject.Predmet.ProtustrankaWithAdress>
  <DomainObject.Predmet.ProtustrankaWithAdressOIB>
    <izvorni_sadrzaj>Energija - ETIS  jednostavno društvo s ograničenom odgovornošću za proizvodnju i trgovinu, OIB 71174643511, Stjepana Radića 34, 23000 Zadar</izvorni_sadrzaj>
    <derivirana_varijabla naziv="DomainObject.Predmet.ProtustrankaWithAdressOIB_1">Energija - ETIS  jednostavno društvo s ograničenom odgovornošću za proizvodnju i trgovinu, OIB 71174643511, Stjepana Radića 34, 23000 Zadar</derivirana_varijabla>
  </DomainObject.Predmet.ProtustrankaWithAdressOIB>
  <DomainObject.Predmet.ProtustrankaNazivFormated>
    <izvorni_sadrzaj>Energija - ETIS  jednostavno društvo s ograničenom odgovornošću za proizvodnju i trgovinu</izvorni_sadrzaj>
    <derivirana_varijabla naziv="DomainObject.Predmet.ProtustrankaNazivFormated_1">Energija - ETIS  jednostavno društvo s ograničenom odgovornošću za proizvodnju i trgovinu</derivirana_varijabla>
  </DomainObject.Predmet.ProtustrankaNazivFormated>
  <DomainObject.Predmet.ProtustrankaNazivFormatedOIB>
    <izvorni_sadrzaj>Energija - ETIS  jednostavno društvo s ograničenom odgovornošću za proizvodnju i trgovinu, OIB 71174643511</izvorni_sadrzaj>
    <derivirana_varijabla naziv="DomainObject.Predmet.ProtustrankaNazivFormatedOIB_1">Energija - ETIS  jednostavno društvo s ograničenom odgovornošću za proizvodnju i trgovinu, OIB 71174643511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Energija - ETIS  jednostavno društvo s ograničenom odgovornošću za proizvodnju i trgovinu</item>
    </izvorni_sadrzaj>
    <derivirana_varijabla naziv="DomainObject.Predmet.ProtuStrankaListFormated_1">
      <item>Energija - ETIS  jednostavno društvo s ograničenom odgovornošću za proizvodnju i trgovinu</item>
    </derivirana_varijabla>
  </DomainObject.Predmet.ProtuStrankaListFormated>
  <DomainObject.Predmet.ProtuStrankaListFormatedOIB>
    <izvorni_sadrzaj>
      <item>Energija - ETIS  jednostavno društvo s ograničenom odgovornošću za proizvodnju i trgovinu, OIB 71174643511</item>
    </izvorni_sadrzaj>
    <derivirana_varijabla naziv="DomainObject.Predmet.ProtuStrankaListFormatedOIB_1">
      <item>Energija - ETIS  jednostavno društvo s ograničenom odgovornošću za proizvodnju i trgovinu, OIB 71174643511</item>
    </derivirana_varijabla>
  </DomainObject.Predmet.ProtuStrankaListFormatedOIB>
  <DomainObject.Predmet.ProtuStrankaListFormatedWithAdress>
    <izvorni_sadrzaj>
      <item>Energija - ETIS  jednostavno društvo s ograničenom odgovornošću za proizvodnju i trgovinu, Stjepana Radića 34, 23000 Zadar</item>
    </izvorni_sadrzaj>
    <derivirana_varijabla naziv="DomainObject.Predmet.ProtuStrankaListFormatedWithAdress_1">
      <item>Energija - ETIS  jednostavno društvo s ograničenom odgovornošću za proizvodnju i trgovinu, Stjepana Radića 34, 23000 Zadar</item>
    </derivirana_varijabla>
  </DomainObject.Predmet.ProtuStrankaListFormatedWithAdress>
  <DomainObject.Predmet.ProtuStrankaListFormatedWithAdressOIB>
    <izvorni_sadrzaj>
      <item>Energija - ETIS  jednostavno društvo s ograničenom odgovornošću za proizvodnju i trgovinu, OIB 71174643511, Stjepana Radića 34, 23000 Zadar</item>
    </izvorni_sadrzaj>
    <derivirana_varijabla naziv="DomainObject.Predmet.ProtuStrankaListFormatedWithAdressOIB_1">
      <item>Energija - ETIS  jednostavno društvo s ograničenom odgovornošću za proizvodnju i trgovinu, OIB 71174643511, Stjepana Radića 34, 23000 Zadar</item>
    </derivirana_varijabla>
  </DomainObject.Predmet.ProtuStrankaListFormatedWithAdressOIB>
  <DomainObject.Predmet.ProtuStrankaListNazivFormated>
    <izvorni_sadrzaj>
      <item>Energija - ETIS  jednostavno društvo s ograničenom odgovornošću za proizvodnju i trgovinu</item>
    </izvorni_sadrzaj>
    <derivirana_varijabla naziv="DomainObject.Predmet.ProtuStrankaListNazivFormated_1">
      <item>Energija - ETIS  jednostavno društvo s ograničenom odgovornošću za proizvodnju i trgovinu</item>
    </derivirana_varijabla>
  </DomainObject.Predmet.ProtuStrankaListNazivFormated>
  <DomainObject.Predmet.ProtuStrankaListNazivFormatedOIB>
    <izvorni_sadrzaj>
      <item>Energija - ETIS  jednostavno društvo s ograničenom odgovornošću za proizvodnju i trgovinu, OIB 71174643511</item>
    </izvorni_sadrzaj>
    <derivirana_varijabla naziv="DomainObject.Predmet.ProtuStrankaListNazivFormatedOIB_1">
      <item>Energija - ETIS  jednostavno društvo s ograničenom odgovornošću za proizvodnju i trgovinu, OIB 71174643511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Energija - ETIS  jednostavno društvo s ograničenom odgovornošću za proizvodnju i trgovinu</izvorni_sadrzaj>
    <derivirana_varijabla naziv="DomainObject.Predmet.ProtustrankaIDrugi_1">Energija - ETIS  jednostavno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Energija - ETIS  jednostavno društvo s ograničenom odgovornošću za proizvodnju i trgovinu, OIB 71174643511, Stjepana Radića 34, 23000 Zadar</izvorni_sadrzaj>
    <derivirana_varijabla naziv="DomainObject.Predmet.ProtustrankaIDrugiAdressOIB_1">Energija - ETIS  jednostavno društvo s ograničenom odgovornošću za proizvodnju i trgovinu, OIB 71174643511, Stjepana Radića 34,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Energija - ETIS  jednostavno društvo s ograničenom odgovornošću za proizvodnju i trgovinu</item>
      <item>FINA</item>
    </izvorni_sadrzaj>
    <derivirana_varijabla naziv="DomainObject.Predmet.SudioniciListNaziv_1">
      <item>Energija - ETIS  jednostavno društvo s ograničenom odgovornošću za proizvodnju i trgovinu</item>
      <item>FINA</item>
    </derivirana_varijabla>
  </DomainObject.Predmet.SudioniciListNaziv>
  <DomainObject.Predmet.SudioniciListAdressOIB>
    <izvorni_sadrzaj>
      <item>Energija - ETIS  jednostavno društvo s ograničenom odgovornošću za proizvodnju i trgovinu, OIB 71174643511, Stjepana Radića 34,23000 Zadar</item>
      <item>FINA, OIB 85821130368</item>
    </izvorni_sadrzaj>
    <derivirana_varijabla naziv="DomainObject.Predmet.SudioniciListAdressOIB_1">
      <item>Energija - ETIS  jednostavno društvo s ograničenom odgovornošću za proizvodnju i trgovinu, OIB 71174643511, Stjepana Radića 34,23000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71174643511</item>
      <item>, OIB 85821130368</item>
    </izvorni_sadrzaj>
    <derivirana_varijabla naziv="DomainObject.Predmet.SudioniciListNazivOIB_1">
      <item>, OIB 71174643511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4D7985-118B-4A28-8CDB-D5D2F6EAD2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466</properties:Words>
  <properties:Characters>2560</properties:Characters>
  <properties:Lines>75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2017-10-17T11:54:00Z</dcterms:created>
  <dc:creator>Administrator</dc:creator>
  <cp:lastModifiedBy>Marijana Žuža</cp:lastModifiedBy>
  <cp:lastPrinted>2017-11-21T10:32:00Z</cp:lastPrinted>
  <dcterms:modified xmlns:xsi="http://www.w3.org/2001/XMLSchema-instance" xsi:type="dcterms:W3CDTF">2017-11-23T12:16:00Z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