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b398" w14:paraId="517b39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1A3F5D">
        <w:t>2944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A3F5D">
        <w:t>2944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A3F5D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1A3F5D" w:rsidRPr="001A3F5D">
        <w:t xml:space="preserve">AZUR </w:t>
      </w:r>
      <w:proofErr w:type="spellStart"/>
      <w:r w:rsidR="001A3F5D" w:rsidRPr="001A3F5D">
        <w:t>R.T</w:t>
      </w:r>
      <w:proofErr w:type="spellEnd"/>
      <w:r w:rsidR="001A3F5D" w:rsidRPr="001A3F5D">
        <w:t>. d.o.o.</w:t>
      </w:r>
      <w:r w:rsidR="00C95BAB">
        <w:t xml:space="preserve">, Zagreb, </w:t>
      </w:r>
      <w:r w:rsidR="001A3F5D" w:rsidRPr="001A3F5D">
        <w:t xml:space="preserve">Nova </w:t>
      </w:r>
      <w:proofErr w:type="spellStart"/>
      <w:r w:rsidR="001A3F5D" w:rsidRPr="001A3F5D">
        <w:t>Ves</w:t>
      </w:r>
      <w:proofErr w:type="spellEnd"/>
      <w:r w:rsidR="001A3F5D" w:rsidRPr="001A3F5D">
        <w:t xml:space="preserve"> 23/a</w:t>
      </w:r>
      <w:r w:rsidR="00C95BAB" w:rsidRPr="009F1879">
        <w:t xml:space="preserve">, </w:t>
      </w:r>
      <w:r w:rsidR="00C95BAB">
        <w:t xml:space="preserve"> </w:t>
      </w:r>
      <w:r w:rsidR="00C95BAB" w:rsidRPr="009F1879">
        <w:t>MBS:</w:t>
      </w:r>
      <w:r w:rsidR="00C95BAB">
        <w:t xml:space="preserve"> </w:t>
      </w:r>
      <w:r w:rsidR="001A3F5D" w:rsidRPr="001A3F5D">
        <w:t>080215996</w:t>
      </w:r>
      <w:r w:rsidR="00C95BAB" w:rsidRPr="009F1879">
        <w:t>, OIB:</w:t>
      </w:r>
      <w:r w:rsidR="00C95BAB">
        <w:t xml:space="preserve"> </w:t>
      </w:r>
      <w:r w:rsidR="001A3F5D" w:rsidRPr="001A3F5D">
        <w:t>67847465816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5E5B46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</w:t>
      </w:r>
    </w:p>
    <w:p w:rsidRDefault="005E5B46" w:rsidP="005E5B46" w:rsidR="00AC4528">
      <w:r>
        <w:t xml:space="preserve">                       </w:t>
      </w:r>
      <w:r w:rsidR="00D30182">
        <w:t xml:space="preserve"> </w:t>
      </w:r>
      <w:r w:rsidR="001A3F5D">
        <w:t>171</w:t>
      </w:r>
      <w:r w:rsidR="00C95BAB">
        <w:t>.</w:t>
      </w:r>
      <w:r w:rsidR="001A3F5D">
        <w:t>679</w:t>
      </w:r>
      <w:r w:rsidR="00C95BAB">
        <w:t>,</w:t>
      </w:r>
      <w:r w:rsidR="001A3F5D">
        <w:t>32</w:t>
      </w:r>
      <w:r w:rsidR="00FE0A4B">
        <w:t xml:space="preserve"> 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439B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A3F5D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95802"/>
    <w:rsid w:val="009E6170"/>
    <w:rsid w:val="009E7BB3"/>
    <w:rsid w:val="009F0A4A"/>
    <w:rsid w:val="009F4C99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2944</izvorni_sadrzaj>
    <derivirana_varijabla naziv="DomainObject.Predmet.Broj_1">2944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St-2944/2015</izvorni_sadrzaj>
    <derivirana_varijabla naziv="DomainObject.Predmet.OznakaBroj_1">St-2944/2015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AZUR R.T. d.o.o.</izvorni_sadrzaj>
    <derivirana_varijabla naziv="DomainObject.Predmet.ProtustrankaFormated_1">  AZUR R.T. d.o.o.</derivirana_varijabla>
  </DomainObject.Predmet.ProtustrankaFormated>
  <DomainObject.Predmet.ProtustrankaFormatedOIB>
    <izvorni_sadrzaj>  AZUR R.T. d.o.o., OIB 67847465816</izvorni_sadrzaj>
    <derivirana_varijabla naziv="DomainObject.Predmet.ProtustrankaFormatedOIB_1">  AZUR R.T. d.o.o., OIB 67847465816</derivirana_varijabla>
  </DomainObject.Predmet.ProtustrankaFormatedOIB>
  <DomainObject.Predmet.ProtustrankaFormatedWithAdress>
    <izvorni_sadrzaj> AZUR R.T. d.o.o., Nova Ves 23/a, 10000 Zagreb</izvorni_sadrzaj>
    <derivirana_varijabla naziv="DomainObject.Predmet.ProtustrankaFormatedWithAdress_1"> AZUR R.T. d.o.o., Nova Ves 23/a, 10000 Zagreb</derivirana_varijabla>
  </DomainObject.Predmet.ProtustrankaFormatedWithAdress>
  <DomainObject.Predmet.ProtustrankaFormatedWithAdressOIB>
    <izvorni_sadrzaj> AZUR R.T. d.o.o., OIB 67847465816, Nova Ves 23/a, 10000 Zagreb</izvorni_sadrzaj>
    <derivirana_varijabla naziv="DomainObject.Predmet.ProtustrankaFormatedWithAdressOIB_1"> AZUR R.T. d.o.o., OIB 67847465816, Nova Ves 23/a, 10000 Zagreb</derivirana_varijabla>
  </DomainObject.Predmet.ProtustrankaFormatedWithAdressOIB>
  <DomainObject.Predmet.ProtustrankaWithAdress>
    <izvorni_sadrzaj>AZUR R.T. d.o.o. Nova Ves 23/a, 10000 Zagreb</izvorni_sadrzaj>
    <derivirana_varijabla naziv="DomainObject.Predmet.ProtustrankaWithAdress_1">AZUR R.T. d.o.o. Nova Ves 23/a, 10000 Zagreb</derivirana_varijabla>
  </DomainObject.Predmet.ProtustrankaWithAdress>
  <DomainObject.Predmet.ProtustrankaWithAdressOIB>
    <izvorni_sadrzaj>AZUR R.T. d.o.o., OIB 67847465816, Nova Ves 23/a, 10000 Zagreb</izvorni_sadrzaj>
    <derivirana_varijabla naziv="DomainObject.Predmet.ProtustrankaWithAdressOIB_1">AZUR R.T. d.o.o., OIB 67847465816, Nova Ves 23/a, 10000 Zagreb</derivirana_varijabla>
  </DomainObject.Predmet.ProtustrankaWithAdressOIB>
  <DomainObject.Predmet.ProtustrankaNazivFormated>
    <izvorni_sadrzaj>AZUR R.T. d.o.o.</izvorni_sadrzaj>
    <derivirana_varijabla naziv="DomainObject.Predmet.ProtustrankaNazivFormated_1">AZUR R.T. d.o.o.</derivirana_varijabla>
  </DomainObject.Predmet.ProtustrankaNazivFormated>
  <DomainObject.Predmet.ProtustrankaNazivFormatedOIB>
    <izvorni_sadrzaj>AZUR R.T. d.o.o., OIB 67847465816</izvorni_sadrzaj>
    <derivirana_varijabla naziv="DomainObject.Predmet.ProtustrankaNazivFormatedOIB_1">AZUR R.T. d.o.o., OIB 67847465816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AZUR R.T. d.o.o.</item>
    </izvorni_sadrzaj>
    <derivirana_varijabla naziv="DomainObject.Predmet.ProtuStrankaListFormated_1">
      <item>AZUR R.T. d.o.o.</item>
    </derivirana_varijabla>
  </DomainObject.Predmet.ProtuStrankaListFormated>
  <DomainObject.Predmet.ProtuStrankaListFormatedOIB>
    <izvorni_sadrzaj>
      <item>AZUR R.T. d.o.o., OIB 67847465816</item>
    </izvorni_sadrzaj>
    <derivirana_varijabla naziv="DomainObject.Predmet.ProtuStrankaListFormatedOIB_1">
      <item>AZUR R.T. d.o.o., OIB 67847465816</item>
    </derivirana_varijabla>
  </DomainObject.Predmet.ProtuStrankaListFormatedOIB>
  <DomainObject.Predmet.ProtuStrankaListFormatedWithAdress>
    <izvorni_sadrzaj>
      <item>AZUR R.T. d.o.o., Nova Ves 23/a, 10000 Zagreb</item>
    </izvorni_sadrzaj>
    <derivirana_varijabla naziv="DomainObject.Predmet.ProtuStrankaListFormatedWithAdress_1">
      <item>AZUR R.T. d.o.o., Nova Ves 23/a, 10000 Zagreb</item>
    </derivirana_varijabla>
  </DomainObject.Predmet.ProtuStrankaListFormatedWithAdress>
  <DomainObject.Predmet.ProtuStrankaListFormatedWithAdressOIB>
    <izvorni_sadrzaj>
      <item>AZUR R.T. d.o.o., OIB 67847465816, Nova Ves 23/a, 10000 Zagreb</item>
    </izvorni_sadrzaj>
    <derivirana_varijabla naziv="DomainObject.Predmet.ProtuStrankaListFormatedWithAdressOIB_1">
      <item>AZUR R.T. d.o.o., OIB 67847465816, Nova Ves 23/a, 10000 Zagreb</item>
    </derivirana_varijabla>
  </DomainObject.Predmet.ProtuStrankaListFormatedWithAdressOIB>
  <DomainObject.Predmet.ProtuStrankaListNazivFormated>
    <izvorni_sadrzaj>
      <item>AZUR R.T. d.o.o.</item>
    </izvorni_sadrzaj>
    <derivirana_varijabla naziv="DomainObject.Predmet.ProtuStrankaListNazivFormated_1">
      <item>AZUR R.T. d.o.o.</item>
    </derivirana_varijabla>
  </DomainObject.Predmet.ProtuStrankaListNazivFormated>
  <DomainObject.Predmet.ProtuStrankaListNazivFormatedOIB>
    <izvorni_sadrzaj>
      <item>AZUR R.T. d.o.o., OIB 67847465816</item>
    </izvorni_sadrzaj>
    <derivirana_varijabla naziv="DomainObject.Predmet.ProtuStrankaListNazivFormatedOIB_1">
      <item>AZUR R.T. d.o.o., OIB 67847465816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AZUR R.T. d.o.o.</izvorni_sadrzaj>
    <derivirana_varijabla naziv="DomainObject.Predmet.ProtustrankaIDrugi_1">AZUR R.T.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AZUR R.T. d.o.o., OIB 67847465816, Nova Ves 23/a, 10000 Zagreb</izvorni_sadrzaj>
    <derivirana_varijabla naziv="DomainObject.Predmet.ProtustrankaIDrugiAdressOIB_1">AZUR R.T. d.o.o., OIB 67847465816, Nova Ves 23/a,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AZUR R.T. d.o.o.</item>
    </izvorni_sadrzaj>
    <derivirana_varijabla naziv="DomainObject.Predmet.SudioniciListNaziv_1">
      <item>FINA Regionalni centar Zagreb</item>
      <item>AZUR R.T.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AZUR R.T. d.o.o., OIB 67847465816, Nova Ves 23/a,10000 Zagreb</item>
    </izvorni_sadrzaj>
    <derivirana_varijabla naziv="DomainObject.Predmet.SudioniciListAdressOIB_1">
      <item>FINA Regionalni centar Zagreb, OIB 85821130368, Trg svibanjskih žrtava 1995. 1,10000 Zagreb</item>
      <item>AZUR R.T. d.o.o., OIB 67847465816, Nova Ves 23/a,10000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67847465816</item>
    </izvorni_sadrzaj>
    <derivirana_varijabla naziv="DomainObject.Predmet.SudioniciListNazivOIB_1">
      <item>, OIB 85821130368</item>
      <item>, OIB 67847465816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1343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2016-02-12T12:34:00Z</dcterms:created>
  <dc:creator>ilukac</dc:creator>
  <cp:lastModifiedBy>Katica Franjić</cp:lastModifiedBy>
  <cp:lastPrinted>2015-12-30T07:55:00Z</cp:lastPrinted>
  <dcterms:modified xmlns:xsi="http://www.w3.org/2001/XMLSchema-instance" xsi:type="dcterms:W3CDTF">2016-02-12T14:35:00Z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