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e3c3" w14:paraId="359e3c3" w:rsidRDefault="00AE649C" w:rsidP="00FA5B5E" w:rsidR="00AE649C" w:rsidRPr="00B76F3C">
      <w:pPr>
        <w:pStyle w:val="Naslov3"/>
        <w15:collapsed w:val="false"/>
      </w:pPr>
    </w:p>
    <w:p w:rsidRDefault="00A270D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270DE" w:rsidP="00A270DE" w:rsidR="00A270DE">
      <w:pPr>
        <w:pStyle w:val="Bezproreda"/>
        <w:ind w:firstLine="708" w:left="4956"/>
      </w:pPr>
      <w:r>
        <w:t>1  St-157/2016-23</w:t>
      </w: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  <w:jc w:val="center"/>
      </w:pPr>
      <w:r>
        <w:t>R J E Š E N J E</w:t>
      </w: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  <w:r>
        <w:t xml:space="preserve">TRGOVAČKI SUD U BJELOVARU po sucu Branki Pleskalt, u predmetu stečaja nad trgovačkim društvom ILIČIĆ d.o.o. za građenje, trgovinu i usluge u stečaju, KAPELA DVOR kbr. 30, LUKAČ, OIB: 65753907537,  temeljem odredbe članka 342, stavak l. Zakona o parničnom postupku, dana  29. rujna  2016. godine </w:t>
      </w: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  <w:jc w:val="center"/>
      </w:pPr>
      <w:r>
        <w:t>r i j e š i o     j e</w:t>
      </w: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  <w:r>
        <w:t xml:space="preserve">I Ispravlja se  Zaključak  ovog suda broj: 1 St-157/2016-20 od  17.  kolovoza  2016. godine i to na način da  u izreci Zaključka   u </w:t>
      </w:r>
      <w:proofErr w:type="spellStart"/>
      <w:r>
        <w:t>toč</w:t>
      </w:r>
      <w:proofErr w:type="spellEnd"/>
      <w:r>
        <w:t>. V.  u petom redu  umjesto „na račun Trgovačkog suda u Bjelovaru broj: IBAN: HR6123900011300000630 s pozivom na broj 05 540-157-2016…“ ….treba stajati ……..“uplaćuje na posebne račune Financijske agencije koje je Agencija otvorila u poslovnoj banci u navedene svrhe.“.</w:t>
      </w: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  <w:r>
        <w:t>II  U ostalom dijelu  Zaključak ostaje neizmijenjen.</w:t>
      </w: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  <w:jc w:val="center"/>
      </w:pPr>
      <w:r>
        <w:t>Obrazloženje</w:t>
      </w: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  <w:r>
        <w:t>Kako je prilikom pisanja gore navedene presude  došlo do očite pogreške u pisanju to je temeljem članka 342. st. 1.,   isto valjalo ispraviti  i riješiti kao u izreci.</w:t>
      </w: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  <w:r>
        <w:t>U Bjelovaru,  29. rujna   2016.</w:t>
      </w:r>
    </w:p>
    <w:p w:rsidRDefault="00A270DE" w:rsidP="00A270DE" w:rsidR="00A270D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BRANKA PLESKALT   </w:t>
      </w:r>
      <w:r>
        <w:tab/>
      </w: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  <w:r>
        <w:t xml:space="preserve">POUKA O PRAVNOM LIJEKU: protiv ovog rješenja pristoji pravo žalbe u </w:t>
      </w:r>
      <w:proofErr w:type="spellStart"/>
      <w:r>
        <w:t>rku</w:t>
      </w:r>
      <w:proofErr w:type="spellEnd"/>
      <w:r>
        <w:t xml:space="preserve"> od 8 dana računajući od dana primitka pismenog </w:t>
      </w:r>
      <w:proofErr w:type="spellStart"/>
      <w:r>
        <w:t>otpravka</w:t>
      </w:r>
      <w:proofErr w:type="spellEnd"/>
      <w:r>
        <w:t xml:space="preserve"> na Visoki trgovački sud u Zagrebu, a putem ovog suda. Žalba se podnosi u 3 primjerka.</w:t>
      </w: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</w:p>
    <w:p w:rsidRDefault="00A270DE" w:rsidP="00A270DE" w:rsidR="00A270D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A270DE" w:rsidP="00A270DE" w:rsidR="00A270DE">
      <w:pPr>
        <w:pStyle w:val="Bezproreda"/>
      </w:pPr>
      <w:r>
        <w:t xml:space="preserve">Dna: FINI Zagreb, </w:t>
      </w:r>
    </w:p>
    <w:p w:rsidRDefault="00A270DE" w:rsidP="00A270DE" w:rsidR="00A270DE">
      <w:pPr>
        <w:pStyle w:val="Bezproreda"/>
      </w:pPr>
      <w:r>
        <w:t xml:space="preserve">         Sc. 8 dana</w:t>
      </w:r>
    </w:p>
    <w:p w:rsidRDefault="00A270DE" w:rsidP="00A270DE" w:rsidR="00DA0242">
      <w:pPr>
        <w:pStyle w:val="Bezproreda"/>
      </w:pPr>
      <w:r>
        <w:t>Bjelovar,29. 09. 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0DE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946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St-157/2016-24</izvorni_sadrzaj>
    <derivirana_varijabla naziv="DomainObject.Oznaka_1">St-157/2016-24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St-157/2016</izvorni_sadrzaj>
    <derivirana_varijabla naziv="DomainObject.Predmet.OznakaBroj_1">St-157/2016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ILIČIĆ društvo s ograničenom odgovornošću za građenje, trgovinu i usluge, Kapela Dvor</izvorni_sadrzaj>
    <derivirana_varijabla naziv="DomainObject.Predmet.ProtustrankaFormated_1">  ILIČIĆ društvo s ograničenom odgovornošću za građenje, trgovinu i usluge, Kapela Dvor</derivirana_varijabla>
  </DomainObject.Predmet.ProtustrankaFormated>
  <DomainObject.Predmet.ProtustrankaFormatedOIB>
    <izvorni_sadrzaj>  ILIČIĆ društvo s ograničenom odgovornošću za građenje, trgovinu i usluge, Kapela Dvor, OIB 65753907537</izvorni_sadrzaj>
    <derivirana_varijabla naziv="DomainObject.Predmet.ProtustrankaFormatedOIB_1">  ILIČIĆ društvo s ograničenom odgovornošću za građenje, trgovinu i usluge, Kapela Dvor, OIB 65753907537</derivirana_varijabla>
  </DomainObject.Predmet.ProtustrankaFormatedOIB>
  <DomainObject.Predmet.ProtustrankaFormatedWithAdress>
    <izvorni_sadrzaj> ILIČIĆ društvo s ograničenom odgovornošću za građenje, trgovinu i usluge, Kapela Dvor, Kapela Dvor 30, 33406 Kapela Dvor</izvorni_sadrzaj>
    <derivirana_varijabla naziv="DomainObject.Predmet.ProtustrankaFormatedWithAdress_1"> ILIČIĆ društvo s ograničenom odgovornošću za građenje, trgovinu i usluge, Kapela Dvor, Kapela Dvor 30, 33406 Kapela Dvor</derivirana_varijabla>
  </DomainObject.Predmet.ProtustrankaFormatedWithAdress>
  <DomainObject.Predmet.ProtustrankaFormatedWithAdressOIB>
    <izvorni_sadrzaj> ILIČIĆ društvo s ograničenom odgovornošću za građenje, trgovinu i usluge, Kapela Dvor, OIB 65753907537, Kapela Dvor 30, 33406 Kapela Dvor</izvorni_sadrzaj>
    <derivirana_varijabla naziv="DomainObject.Predmet.ProtustrankaFormatedWithAdressOIB_1"> ILIČIĆ društvo s ograničenom odgovornošću za građenje, trgovinu i usluge, Kapela Dvor, OIB 65753907537, Kapela Dvor 30, 33406 Kapela Dvor</derivirana_varijabla>
  </DomainObject.Predmet.ProtustrankaFormatedWithAdressOIB>
  <DomainObject.Predmet.ProtustrankaWithAdress>
    <izvorni_sadrzaj>ILIČIĆ društvo s ograničenom odgovornošću za građenje, trgovinu i usluge, Kapela Dvor Kapela Dvor 30, 33406 Kapela Dvor</izvorni_sadrzaj>
    <derivirana_varijabla naziv="DomainObject.Predmet.ProtustrankaWithAdress_1">ILIČIĆ društvo s ograničenom odgovornošću za građenje, trgovinu i usluge, Kapela Dvor Kapela Dvor 30, 33406 Kapela Dvor</derivirana_varijabla>
  </DomainObject.Predmet.ProtustrankaWithAdress>
  <DomainObject.Predmet.ProtustrankaWithAdressOIB>
    <izvorni_sadrzaj>ILIČIĆ društvo s ograničenom odgovornošću za građenje, trgovinu i usluge, Kapela Dvor, OIB 65753907537, Kapela Dvor 30, 33406 Kapela Dvor</izvorni_sadrzaj>
    <derivirana_varijabla naziv="DomainObject.Predmet.ProtustrankaWithAdressOIB_1">ILIČIĆ društvo s ograničenom odgovornošću za građenje, trgovinu i usluge, Kapela Dvor, OIB 65753907537, Kapela Dvor 30, 33406 Kapela Dvor</derivirana_varijabla>
  </DomainObject.Predmet.ProtustrankaWithAdressOIB>
  <DomainObject.Predmet.ProtustrankaNazivFormated>
    <izvorni_sadrzaj>ILIČIĆ društvo s ograničenom odgovornošću za građenje, trgovinu i usluge, Kapela Dvor</izvorni_sadrzaj>
    <derivirana_varijabla naziv="DomainObject.Predmet.ProtustrankaNazivFormated_1">ILIČIĆ društvo s ograničenom odgovornošću za građenje, trgovinu i usluge, Kapela Dvor</derivirana_varijabla>
  </DomainObject.Predmet.ProtustrankaNazivFormated>
  <DomainObject.Predmet.ProtustrankaNazivFormatedOIB>
    <izvorni_sadrzaj>ILIČIĆ društvo s ograničenom odgovornošću za građenje, trgovinu i usluge, Kapela Dvor, OIB 65753907537</izvorni_sadrzaj>
    <derivirana_varijabla naziv="DomainObject.Predmet.ProtustrankaNazivFormatedOIB_1">ILIČIĆ društvo s ograničenom odgovornošću za građenje, trgovinu i usluge, Kapela Dvor, OIB 65753907537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usluge, Zagreb; RH, Ministarstvo financija, Porezna uprava, Područni ured Slavonija i Baranja zastupanog po punomoćniku ŽUPANIJSKO DRŽAVNO ODVJETNIŠTVO U BJELOVARU</izvorni_sadrzaj>
    <derivirana_varijabla naziv="DomainObject.Predmet.StrankaFormated_1">  H-ABDUCO društvo s ograničenom odgovornošću za usluge, Zagreb; RH,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H-ABDUCO društvo s ograničenom odgovornošću za usluge, Zagreb, OIB 13667298928; RH, Ministarstvo financija, Porezna uprava, Područni ured Slavonija i Baranja, OIB 52634238587 zastupanog po punomoćniku ŽUPANIJSKO DRŽAVNO ODVJETNIŠTVO U BJELOVARU</izvorni_sadrzaj>
    <derivirana_varijabla naziv="DomainObject.Predmet.StrankaFormatedOIB_1">  H-ABDUCO društvo s ograničenom odgovornošću za usluge, Zagreb, OIB 13667298928; RH,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H-ABDUCO društvo s ograničenom odgovornošću za usluge, Zagreb, Slavonska avenija 6A, 10000 Zagreb; RH, Ministarstvo financija, Porezna uprava, Područni ured Slavonija i Baranja zastupanog po punomoćniku ŽUPANIJSKO DRŽAVNO ODVJETNIŠTVO U BJELOVARU</izvorni_sadrzaj>
    <derivirana_varijabla naziv="DomainObject.Predmet.StrankaFormatedWithAdress_1"> H-ABDUCO društvo s ograničenom odgovornošću za usluge, Zagreb, Slavonska avenija 6A, 10000 Zagreb; RH,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izvorni_sadrzaj>
    <derivirana_varijabla naziv="DomainObject.Predmet.StrankaFormatedWithAdressOIB_1"> H-ABDUCO društvo s ograničenom odgovornošću za usluge, Zagreb, OIB 13667298928, Slavonska avenija 6A, 10000 Zagreb; RH,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H-ABDUCO društvo s ograničenom odgovornošću za usluge, Zagreb Slavonska avenija 6A,10000 Zagreb,RH, Ministarstvo financija, Porezna uprava, Područni ured Slavonija i Baranja </izvorni_sadrzaj>
    <derivirana_varijabla naziv="DomainObject.Predmet.StrankaWithAdress_1">H-ABDUCO društvo s ograničenom odgovornošću za usluge, Zagreb Slavonska avenija 6A,10000 Zagreb,RH, Ministarstvo financija, Porezna uprava, Područni ured Slavonija i Baranja </derivirana_varijabla>
  </DomainObject.Predmet.StrankaWithAdress>
  <DomainObject.Predmet.StrankaWithAdressOIB>
    <izvorni_sadrzaj>H-ABDUCO društvo s ograničenom odgovornošću za usluge, Zagreb, OIB 13667298928, Slavonska avenija 6A,10000 Zagreb,RH, Ministarstvo financija, Porezna uprava, Područni ured Slavonija i Baranja, OIB 52634238587</izvorni_sadrzaj>
    <derivirana_varijabla naziv="DomainObject.Predmet.StrankaWithAdressOIB_1">H-ABDUCO društvo s ograničenom odgovornošću za usluge, Zagreb, OIB 13667298928, Slavonska avenija 6A,10000 Zagreb,RH, Ministarstvo financija, Porezna uprava, Područni ured Slavonija i Baranja, OIB 52634238587</derivirana_varijabla>
  </DomainObject.Predmet.StrankaWithAdressOIB>
  <DomainObject.Predmet.StrankaNazivFormated>
    <izvorni_sadrzaj>H-ABDUCO društvo s ograničenom odgovornošću za usluge, Zagreb,RH, Ministarstvo financija, Porezna uprava, Područni ured Slavonija i Baranja</izvorni_sadrzaj>
    <derivirana_varijabla naziv="DomainObject.Predmet.StrankaNazivFormated_1">H-ABDUCO društvo s ograničenom odgovornošću za usluge, Zagreb,RH, Ministarstvo financija, Porezna uprava, Područni ured Slavonija i Baranja</derivirana_varijabla>
  </DomainObject.Predmet.StrankaNazivFormated>
  <DomainObject.Predmet.StrankaNazivFormatedOIB>
    <izvorni_sadrzaj>H-ABDUCO društvo s ograničenom odgovornošću za usluge, Zagreb, OIB 13667298928,RH, Ministarstvo financija, Porezna uprava, Područni ured Slavonija i Baranja, OIB 52634238587</izvorni_sadrzaj>
    <derivirana_varijabla naziv="DomainObject.Predmet.StrankaNazivFormatedOIB_1">H-ABDUCO društvo s ograničenom odgovornošću za usluge, Zagreb, OIB 13667298928,RH,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H-ABDUCO društvo s ograničenom odgovornošću za usluge,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_1">
      <item>H-ABDUCO društvo s ograničenom odgovornošću za usluge, Zagreb</item>
      <item>RH,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H-ABDUCO društvo s ograničenom odgovornošću za usluge, Zagreb, OIB 13667298928</item>
      <item>RH,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H-ABDUCO društvo s ograničenom odgovornošću za usluge, Zagreb, Slavonska avenija 6A, 10000 Zagreb</item>
      <item>RH,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H-ABDUCO društvo s ograničenom odgovornošću za usluge, Zagreb, OIB 13667298928, Slavonska avenija 6A, 10000 Zagreb</item>
      <item>RH,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H-ABDUCO društvo s ograničenom odgovornošću za usluge, Zagreb</item>
      <item>RH, Ministarstvo financija, Porezna uprava, Područni ured Slavonija i Baranja</item>
    </izvorni_sadrzaj>
    <derivirana_varijabla naziv="DomainObject.Predmet.StrankaListNazivFormated_1">
      <item>H-ABDUCO društvo s ograničenom odgovornošću za usluge, Zagreb</item>
      <item>RH, Ministarstvo financija, Porezna uprava, Područni ured Slavonija i Baranja</item>
    </derivirana_varijabla>
  </DomainObject.Predmet.StrankaListNazivFormated>
  <DomainObject.Predmet.StrankaListNazivFormatedOIB>
    <izvorni_sadrzaj>
      <item>H-ABDUCO društvo s ograničenom odgovornošću za usluge, Zagreb, OIB 13667298928</item>
      <item>RH, Ministarstvo financija, Porezna uprava, Područni ured Slavonija i Baranja, OIB 52634238587</item>
    </izvorni_sadrzaj>
    <derivirana_varijabla naziv="DomainObject.Predmet.StrankaListNazivFormatedOIB_1">
      <item>H-ABDUCO društvo s ograničenom odgovornošću za usluge, Zagreb, OIB 13667298928</item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ILIČIĆ društvo s ograničenom odgovornošću za građenje, trgovinu i usluge, Kapela Dvor</item>
    </izvorni_sadrzaj>
    <derivirana_varijabla naziv="DomainObject.Predmet.ProtuStrankaListFormated_1">
      <item>ILIČIĆ društvo s ograničenom odgovornošću za građenje, trgovinu i usluge, Kapela Dvor</item>
    </derivirana_varijabla>
  </DomainObject.Predmet.ProtuStrankaListFormated>
  <DomainObject.Predmet.ProtuStrankaListFormatedOIB>
    <izvorni_sadrzaj>
      <item>ILIČIĆ društvo s ograničenom odgovornošću za građenje, trgovinu i usluge, Kapela Dvor, OIB 65753907537</item>
    </izvorni_sadrzaj>
    <derivirana_varijabla naziv="DomainObject.Predmet.ProtuStrankaListFormatedOIB_1">
      <item>ILIČIĆ društvo s ograničenom odgovornošću za građenje, trgovinu i usluge, Kapela Dvor, OIB 65753907537</item>
    </derivirana_varijabla>
  </DomainObject.Predmet.ProtuStrankaListFormatedOIB>
  <DomainObject.Predmet.ProtuStrankaListFormatedWithAdress>
    <izvorni_sadrzaj>
      <item>ILIČIĆ društvo s ograničenom odgovornošću za građenje, trgovinu i usluge, Kapela Dvor, Kapela Dvor 30, 33406 Kapela Dvor</item>
    </izvorni_sadrzaj>
    <derivirana_varijabla naziv="DomainObject.Predmet.ProtuStrankaListFormatedWithAdress_1">
      <item>ILIČIĆ društvo s ograničenom odgovornošću za građenje, trgovinu i usluge, Kapela Dvor, Kapela Dvor 30, 33406 Kapela Dvor</item>
    </derivirana_varijabla>
  </DomainObject.Predmet.ProtuStrankaListFormatedWithAdress>
  <DomainObject.Predmet.ProtuStrankaListFormatedWithAdressOIB>
    <izvorni_sadrzaj>
      <item>ILIČIĆ društvo s ograničenom odgovornošću za građenje, trgovinu i usluge, Kapela Dvor, OIB 65753907537, Kapela Dvor 30, 33406 Kapela Dvor</item>
    </izvorni_sadrzaj>
    <derivirana_varijabla naziv="DomainObject.Predmet.ProtuStrankaListFormatedWithAdressOIB_1">
      <item>ILIČIĆ društvo s ograničenom odgovornošću za građenje, trgovinu i usluge, Kapela Dvor, OIB 65753907537, Kapela Dvor 30, 33406 Kapela Dvor</item>
    </derivirana_varijabla>
  </DomainObject.Predmet.ProtuStrankaListFormatedWithAdressOIB>
  <DomainObject.Predmet.ProtuStrankaListNazivFormated>
    <izvorni_sadrzaj>
      <item>ILIČIĆ društvo s ograničenom odgovornošću za građenje, trgovinu i usluge, Kapela Dvor</item>
    </izvorni_sadrzaj>
    <derivirana_varijabla naziv="DomainObject.Predmet.ProtuStrankaListNazivFormated_1">
      <item>ILIČIĆ društvo s ograničenom odgovornošću za građenje, trgovinu i usluge, Kapela Dvor</item>
    </derivirana_varijabla>
  </DomainObject.Predmet.ProtuStrankaListNazivFormated>
  <DomainObject.Predmet.ProtuStrankaListNazivFormatedOIB>
    <izvorni_sadrzaj>
      <item>ILIČIĆ društvo s ograničenom odgovornošću za građenje, trgovinu i usluge, Kapela Dvor, OIB 65753907537</item>
    </izvorni_sadrzaj>
    <derivirana_varijabla naziv="DomainObject.Predmet.ProtuStrankaListNazivFormatedOIB_1">
      <item>ILIČIĆ društvo s ograničenom odgovornošću za građenje, trgovinu i usluge, Kapela Dvor, OIB 65753907537</item>
    </derivirana_varijabla>
  </DomainObject.Predmet.ProtuStrankaListNazivFormatedOIB>
  <DomainObject.Predmet.OstaliListFormated>
    <izvorni_sadrzaj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</izvorni_sadrzaj>
    <derivirana_varijabla naziv="DomainObject.Predmet.OstaliListFormated_1">
      <item>Stipo Iličić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</derivirana_varijabla>
  </DomainObject.Predmet.OstaliListFormated>
  <DomainObject.Predmet.OstaliListFormatedOIB>
    <izvorni_sadrzaj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</izvorni_sadrzaj>
    <derivirana_varijabla naziv="DomainObject.Predmet.OstaliListFormatedOIB_1">
      <item>Stipo Iličić, OIB 57178421906</item>
      <item>ŽUPANIJSKO DRŽAVNO ODVJETNIŠTVO U BJELOVARU punomoćnik sudionika u postupku RH, Ministarstvo financija, Porezna uprava, Područni ured Slavonija i Baranja</item>
      <item>POREZNA UPRAVA U VIROVITICI</item>
      <item>Općinski sud u Virovitici, Zemljišnoknjižni odjel</item>
      <item>FINA ZAGREB</item>
      <item>GRAD VIROVITICA</item>
    </derivirana_varijabla>
  </DomainObject.Predmet.OstaliListFormatedOIB>
  <DomainObject.Predmet.OstaliListFormatedWithAdress>
    <izvorni_sadrzaj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</izvorni_sadrzaj>
    <derivirana_varijabla naziv="DomainObject.Predmet.OstaliListFormatedWithAdress_1">
      <item>Stipo Iličić,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</derivirana_varijabla>
  </DomainObject.Predmet.OstaliListFormatedWithAdress>
  <DomainObject.Predmet.OstaliListFormatedWithAdressOIB>
    <izvorni_sadrzaj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</izvorni_sadrzaj>
    <derivirana_varijabla naziv="DomainObject.Predmet.OstaliListFormatedWithAdressOIB_1">
      <item>Stipo Iličić, OIB 57178421906, kbr. 30., 33406 Kapela Dvor</item>
      <item>ŽUPANIJSKO DRŽAVNO ODVJETNIŠTVO U BJELOVARU punomoćnik sudionika u postupku RH, Ministarstvo financija, Porezna uprava, Područni ured Slavonija i Baranja</item>
      <item>POREZNA UPRAVA U VIROVITICI, ., 33000 Virovitica</item>
      <item>Općinski sud u Virovitici, Zemljišnoknjižni odjel, ., 33000 Virovitica</item>
      <item>FINA ZAGREB, Vrtni put 3., 10000 Zagreb</item>
      <item>GRAD VIROVITICA, ., 33000 Virovitica</item>
    </derivirana_varijabla>
  </DomainObject.Predmet.OstaliListFormatedWithAdressOIB>
  <DomainObject.Predmet.OstaliListNazivFormated>
    <izvorni_sadrzaj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</izvorni_sadrzaj>
    <derivirana_varijabla naziv="DomainObject.Predmet.OstaliListNazivFormated_1">
      <item>Stipo Iličić</item>
      <item>ŽUPANIJSKO DRŽAVNO ODVJETNIŠTVO U BJELOVARU</item>
      <item>POREZNA UPRAVA U VIROVITICI</item>
      <item>Općinski sud u Virovitici, Zemljišnoknjižni odjel</item>
      <item>FINA ZAGREB</item>
      <item>GRAD VIROVITICA</item>
    </derivirana_varijabla>
  </DomainObject.Predmet.OstaliListNazivFormated>
  <DomainObject.Predmet.OstaliListNazivFormatedOIB>
    <izvorni_sadrzaj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</izvorni_sadrzaj>
    <derivirana_varijabla naziv="DomainObject.Predmet.OstaliListNazivFormatedOIB_1">
      <item>Stipo Iličić, OIB 57178421906</item>
      <item>ŽUPANIJSKO DRŽAVNO ODVJETNIŠTVO U BJELOVARU</item>
      <item>POREZNA UPRAVA U VIROVITICI</item>
      <item>Općinski sud u Virovitici, Zemljišnoknjižni odjel</item>
      <item>FINA ZAGREB</item>
      <item>GRAD VIROVITICA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>St-157/2016-24</izvorni_sadrzaj>
    <derivirana_varijabla naziv="DomainObject.PoslovniBrojDokumenta_1">St-157/2016-24</derivirana_varijabla>
  </DomainObject.PoslovniBrojDokumenta>
  <DomainObject.Predmet.StrankaIDrugi>
    <izvorni_sadrzaj>H-ABDUCO društvo s ograničenom odgovornošću za usluge, Zagreb i dr.</izvorni_sadrzaj>
    <derivirana_varijabla naziv="DomainObject.Predmet.StrankaIDrugi_1">H-ABDUCO društvo s ograničenom odgovornošću za usluge, Zagreb i dr.</derivirana_varijabla>
  </DomainObject.Predmet.StrankaIDrugi>
  <DomainObject.Predmet.ProtustrankaIDrugi>
    <izvorni_sadrzaj>ILIČIĆ društvo s ograničenom odgovornošću za građenje, trgovinu i usluge, Kapela Dvor</izvorni_sadrzaj>
    <derivirana_varijabla naziv="DomainObject.Predmet.ProtustrankaIDrugi_1">ILIČIĆ društvo s ograničenom odgovornošću za građenje, trgovinu i usluge, Kapela Dvor</derivirana_varijabla>
  </DomainObject.Predmet.ProtustrankaIDrugi>
  <DomainObject.Predmet.StrankaIDrugiAdressOIB>
    <izvorni_sadrzaj>H-ABDUCO društvo s ograničenom odgovornošću za usluge, Zagreb, OIB 13667298928, Slavonska avenija 6A, 10000 Zagreb i dr.</izvorni_sadrzaj>
    <derivirana_varijabla naziv="DomainObject.Predmet.StrankaIDrugiAdressOIB_1">H-ABDUCO društvo s ograničenom odgovornošću za usluge, Zagreb, OIB 13667298928, Slavonska avenija 6A, 10000 Zagreb i dr.</derivirana_varijabla>
  </DomainObject.Predmet.StrankaIDrugiAdressOIB>
  <DomainObject.Predmet.ProtustrankaIDrugiAdressOIB>
    <izvorni_sadrzaj>ILIČIĆ društvo s ograničenom odgovornošću za građenje, trgovinu i usluge, Kapela Dvor, OIB 65753907537, Kapela Dvor 30, 33406 Kapela Dvor</izvorni_sadrzaj>
    <derivirana_varijabla naziv="DomainObject.Predmet.ProtustrankaIDrugiAdressOIB_1">ILIČIĆ društvo s ograničenom odgovornošću za građenje, trgovinu i usluge, Kapela Dvor, OIB 65753907537, Kapela Dvor 30, 33406 Kapela 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</izvorni_sadrzaj>
    <derivirana_varijabla naziv="DomainObject.Predmet.SudioniciListNaziv_1">
      <item>Stipo Iličić</item>
      <item>ILIČIĆ društvo s ograničenom odgovornošću za građenje, trgovinu i usluge, Kapela Dvor</item>
      <item>H-ABDUCO društvo s ograničenom odgovornošću za usluge, Zagreb</item>
      <item>RH, Ministarstvo financija, Porezna uprava, Područni ured Slavonija i Baranja</item>
      <item>ŽUPANIJSKO DRŽAVNO ODVJETNIŠTVO U BJELOVARU</item>
      <item>POREZNA UPRAVA U VIROVITICI</item>
      <item>Općinski sud u Virovitici, Zemljišnoknjižni odjel</item>
      <item>FINA ZAGREB</item>
      <item>GRAD VIROVITICA</item>
    </derivirana_varijabla>
  </DomainObject.Predmet.SudioniciListNaziv>
  <DomainObject.Predmet.SudioniciListAdressOIB>
    <izvorni_sadrzaj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</izvorni_sadrzaj>
    <derivirana_varijabla naziv="DomainObject.Predmet.SudioniciListAdressOIB_1">
      <item>Stipo Iličić, OIB 57178421906, kbr. 30.,33406 Kapela Dvor</item>
      <item>ILIČIĆ društvo s ograničenom odgovornošću za građenje, trgovinu i usluge, Kapela Dvor, OIB 65753907537, Kapela Dvor 30,33406 Kapela Dvor</item>
      <item>H-ABDUCO društvo s ograničenom odgovornošću za usluge, Zagreb, OIB 13667298928, Slavonska avenija 6A,10000 Zagreb</item>
      <item>RH, Ministarstvo financija, Porezna uprava, Područni ured Slavonija i Baranja, OIB 52634238587</item>
      <item>ŽUPANIJSKO DRŽAVNO ODVJETNIŠTVO U BJELOVARU</item>
      <item>POREZNA UPRAVA U VIROVITICI, .,33000 Virovitica</item>
      <item>Općinski sud u Virovitici, Zemljišnoknjižni odjel, .,33000 Virovitica</item>
      <item>FINA ZAGREB, Vrtni put 3.,10000 Zagreb</item>
      <item>GRAD VIROVITICA,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58E67F-F60C-464D-BFA9-D3A98EC7FD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221</properties:Words>
  <properties:Characters>1070</properties:Characters>
  <properties:Lines>45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2016-09-29T07:30:00Z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St-157/2016-24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