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e9d2" w14:paraId="462e9d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93F1E">
        <w:t>1638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2353BD">
        <w:t>VIDUKTOR d.o.o. za trgovinu i usluge, Višnjevac, P. Svačića 17c, MBS: 030121125, OIB: 13347125576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353BD">
        <w:t>VIDUKTOR d.o.o. za trgovinu i usluge, Višnjevac, P. Svačića 17c, MBS: 030121125, OIB: 13347125576</w:t>
      </w:r>
      <w:r w:rsidR="00D43EFC">
        <w:t xml:space="preserve">, </w:t>
      </w:r>
      <w:r>
        <w:t xml:space="preserve">iznosi </w:t>
      </w:r>
      <w:r w:rsidR="002353BD">
        <w:t>47.692,32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353BD">
        <w:t xml:space="preserve">Dubravka </w:t>
      </w:r>
      <w:proofErr w:type="spellStart"/>
      <w:r w:rsidR="002353BD">
        <w:t>Habuda</w:t>
      </w:r>
      <w:proofErr w:type="spellEnd"/>
      <w:r w:rsidR="002353BD">
        <w:t xml:space="preserve">, OIB: 58728831384, Čepin, </w:t>
      </w:r>
      <w:proofErr w:type="spellStart"/>
      <w:r w:rsidR="002353BD">
        <w:t>Bjelolasička</w:t>
      </w:r>
      <w:proofErr w:type="spellEnd"/>
      <w:r w:rsidR="002353BD">
        <w:t xml:space="preserve"> 30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353BD">
        <w:t>1638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0783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E0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E0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St-1638/2017</izvorni_sadrzaj>
    <derivirana_varijabla naziv="DomainObject.Predmet.OznakaBroj_1">St-1638/2017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VIDUKTOR d.o.o. za trgovinu i usluge</item>
    </izvorni_sadrzaj>
    <derivirana_varijabla naziv="DomainObject.Predmet.SudioniciListNaziv_1">
      <item>FINA RC OSIJEK</item>
      <item>VIDUKTOR d.o.o. za trgovinu i usluge</item>
    </derivirana_varijabla>
  </DomainObject.Predmet.SudioniciListNaziv>
  <DomainObject.Predmet.SudioniciListAdressOIB>
    <izvorni_sadrzaj>
      <item>FINA RC OSIJEK, OIB 85821130368</item>
      <item>VIDUKTOR d.o.o. za trgovinu i usluge, OIB 13347125576, Petra Svačića 17c,31220 Višnjevac</item>
    </izvorni_sadrzaj>
    <derivirana_varijabla naziv="DomainObject.Predmet.SudioniciListAdressOIB_1">
      <item>FINA RC OSIJEK, OIB 85821130368</item>
      <item>VIDUKTOR d.o.o. za trgovinu i usluge, OIB 13347125576, Petra Svačića 17c,31220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13347125576</item>
    </izvorni_sadrzaj>
    <derivirana_varijabla naziv="DomainObject.Predmet.SudioniciListNazivOIB_1">
      <item>, OIB 85821130368</item>
      <item>, OIB 13347125576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2017-11-30T11:06:00Z</dcterms:created>
  <dc:creator>Korisnik</dc:creator>
  <cp:lastModifiedBy>Žana Bem</cp:lastModifiedBy>
  <cp:lastPrinted>2017-11-30T10:53:00Z</cp:lastPrinted>
  <dcterms:modified xmlns:xsi="http://www.w3.org/2001/XMLSchema-instance" xsi:type="dcterms:W3CDTF">2017-11-30T11:06:00Z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