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3d8ba" w14:paraId="aa3d8ba" w:rsidRDefault="00515303" w:rsidP="00515303" w:rsidR="00515303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5303" w:rsidP="00515303" w:rsidR="00515303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515303" w:rsidP="00515303" w:rsidR="00515303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515303" w:rsidP="00515303" w:rsidR="00515303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515303" w:rsidP="00515303" w:rsidR="00515303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515303" w:rsidP="00515303" w:rsidR="00515303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515303" w:rsidP="00515303" w:rsidR="00515303" w:rsidRPr="005D578C">
      <w:pPr>
        <w:jc w:val="center"/>
        <w:rPr>
          <w:rFonts w:cs="Times New Roman" w:eastAsia="Times New Roman"/>
          <w:szCs w:val="24"/>
        </w:rPr>
      </w:pPr>
    </w:p>
    <w:p w:rsidRDefault="00515303" w:rsidP="00515303" w:rsidR="00515303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515303" w:rsidP="00515303" w:rsidR="00515303" w:rsidRPr="005D578C">
      <w:pPr>
        <w:rPr>
          <w:rFonts w:cs="Times New Roman" w:eastAsia="Times New Roman"/>
          <w:szCs w:val="24"/>
        </w:rPr>
      </w:pPr>
    </w:p>
    <w:p w:rsidRDefault="00515303" w:rsidP="00515303" w:rsidR="00515303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</w:t>
      </w:r>
      <w:r w:rsidRPr="005D578C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Tamari Lakoseljac Benčić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CERIN GRUPA d. o. o. Rovinj, Žminjska 4, OIB 26837742657, MBS 040219444,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>Giardini 5,</w:t>
      </w:r>
      <w:r>
        <w:rPr>
          <w:rFonts w:cs="Times New Roman" w:eastAsia="Times New Roman"/>
          <w:szCs w:val="24"/>
        </w:rPr>
        <w:t xml:space="preserve"> </w:t>
      </w:r>
      <w:r w:rsidR="0040796C">
        <w:rPr>
          <w:rFonts w:cs="Times New Roman" w:eastAsia="Times New Roman"/>
          <w:szCs w:val="24"/>
        </w:rPr>
        <w:t>4</w:t>
      </w:r>
      <w:r>
        <w:rPr>
          <w:rFonts w:cs="Times New Roman" w:eastAsia="Times New Roman"/>
          <w:szCs w:val="24"/>
        </w:rPr>
        <w:t xml:space="preserve">. </w:t>
      </w:r>
      <w:r w:rsidR="0040796C">
        <w:rPr>
          <w:rFonts w:cs="Times New Roman" w:eastAsia="Times New Roman"/>
          <w:szCs w:val="24"/>
        </w:rPr>
        <w:t>travnja</w:t>
      </w:r>
      <w:r>
        <w:rPr>
          <w:rFonts w:cs="Times New Roman" w:eastAsia="Times New Roman"/>
          <w:szCs w:val="24"/>
        </w:rPr>
        <w:t xml:space="preserve"> 2016.</w:t>
      </w:r>
    </w:p>
    <w:p w:rsidRDefault="00515303" w:rsidP="00515303" w:rsidR="00515303" w:rsidRPr="005D578C">
      <w:pPr>
        <w:rPr>
          <w:rFonts w:cs="Times New Roman" w:eastAsia="Times New Roman"/>
          <w:szCs w:val="24"/>
        </w:rPr>
      </w:pPr>
    </w:p>
    <w:p w:rsidRDefault="00515303" w:rsidP="00515303" w:rsidR="00515303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515303" w:rsidP="00515303" w:rsidR="00515303" w:rsidRPr="005D578C">
      <w:pPr>
        <w:rPr>
          <w:rFonts w:cs="Times New Roman" w:eastAsia="Times New Roman"/>
          <w:szCs w:val="24"/>
        </w:rPr>
      </w:pPr>
    </w:p>
    <w:p w:rsidRDefault="00515303" w:rsidP="00515303" w:rsidR="00515303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CERIN GRUPA d. o. o. Rovinj, Žminjska 4, OIB 26837742657, MBS 040219444,</w:t>
      </w:r>
      <w:r w:rsidRPr="005D578C">
        <w:rPr>
          <w:rFonts w:cs="Times New Roman" w:eastAsia="Times New Roman"/>
          <w:szCs w:val="24"/>
        </w:rPr>
        <w:t xml:space="preserve"> s danom </w:t>
      </w:r>
      <w:r w:rsidR="006421AD">
        <w:rPr>
          <w:rFonts w:cs="Times New Roman" w:eastAsia="Times New Roman"/>
          <w:szCs w:val="24"/>
        </w:rPr>
        <w:t>4</w:t>
      </w:r>
      <w:r>
        <w:rPr>
          <w:rFonts w:cs="Times New Roman" w:eastAsia="Times New Roman"/>
          <w:szCs w:val="24"/>
        </w:rPr>
        <w:t xml:space="preserve">. </w:t>
      </w:r>
      <w:r w:rsidR="006421AD">
        <w:rPr>
          <w:rFonts w:cs="Times New Roman" w:eastAsia="Times New Roman"/>
          <w:szCs w:val="24"/>
        </w:rPr>
        <w:t>travnja</w:t>
      </w:r>
      <w:r>
        <w:rPr>
          <w:rFonts w:cs="Times New Roman" w:eastAsia="Times New Roman"/>
          <w:szCs w:val="24"/>
        </w:rPr>
        <w:t xml:space="preserve"> 2016.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>08,00 sati.</w:t>
      </w:r>
    </w:p>
    <w:p w:rsidRDefault="00515303" w:rsidP="00515303" w:rsidR="00515303" w:rsidRPr="005D578C">
      <w:pPr>
        <w:rPr>
          <w:rFonts w:cs="Times New Roman" w:eastAsia="Times New Roman"/>
          <w:szCs w:val="24"/>
        </w:rPr>
      </w:pPr>
    </w:p>
    <w:p w:rsidRDefault="00515303" w:rsidP="00515303" w:rsidR="00515303" w:rsidRPr="00A125A5">
      <w:pPr>
        <w:ind w:firstLine="708"/>
        <w:rPr>
          <w:rFonts w:cs="Times New Roman" w:eastAsia="Times New Roman"/>
          <w:szCs w:val="20"/>
          <w:lang w:eastAsia="en-US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>Za stečajnog upravitelja imenuje se</w:t>
      </w:r>
      <w:r>
        <w:rPr>
          <w:rFonts w:cs="Times New Roman" w:eastAsia="Times New Roman"/>
          <w:szCs w:val="20"/>
        </w:rPr>
        <w:t xml:space="preserve"> Nikola Delić iz Pule, Kranjčevićeva 16, OIB 58474163165. </w:t>
      </w:r>
    </w:p>
    <w:p w:rsidRDefault="00515303" w:rsidP="00515303" w:rsidR="00515303">
      <w:pPr>
        <w:ind w:firstLine="708"/>
        <w:rPr>
          <w:rFonts w:cs="Times New Roman" w:eastAsia="Times New Roman"/>
          <w:szCs w:val="20"/>
        </w:rPr>
      </w:pPr>
    </w:p>
    <w:p w:rsidRDefault="00515303" w:rsidP="00515303" w:rsidR="00515303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CERIN GRUPA d. o. o. Rovinj, Žminjska 4, OIB 26837742657, MBS 040219444.</w:t>
      </w:r>
    </w:p>
    <w:p w:rsidRDefault="00515303" w:rsidP="00515303" w:rsidR="00515303">
      <w:pPr>
        <w:rPr>
          <w:rFonts w:cs="Times New Roman" w:eastAsia="Times New Roman"/>
          <w:szCs w:val="24"/>
        </w:rPr>
      </w:pPr>
    </w:p>
    <w:p w:rsidRDefault="00515303" w:rsidP="00515303" w:rsidR="00515303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CERIN GRUPA d. o. o. Rovinj, Žminjska 4, OIB 26837742657, MBS 040219444.</w:t>
      </w:r>
    </w:p>
    <w:p w:rsidRDefault="00515303" w:rsidP="00515303" w:rsidR="00515303">
      <w:pPr>
        <w:rPr>
          <w:rFonts w:cs="Times New Roman" w:eastAsia="Times New Roman"/>
          <w:szCs w:val="24"/>
        </w:rPr>
      </w:pPr>
    </w:p>
    <w:p w:rsidRDefault="00515303" w:rsidP="00515303" w:rsidR="00515303" w:rsidRPr="005D578C">
      <w:pPr>
        <w:rPr>
          <w:rFonts w:cs="Times New Roman" w:eastAsia="Times New Roman"/>
          <w:szCs w:val="24"/>
        </w:rPr>
      </w:pPr>
    </w:p>
    <w:p w:rsidRDefault="00515303" w:rsidP="00515303" w:rsidR="00515303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515303" w:rsidP="00515303" w:rsidR="00515303">
      <w:pPr>
        <w:ind w:firstLine="708"/>
        <w:rPr>
          <w:rFonts w:cs="Times New Roman" w:eastAsia="Times New Roman"/>
          <w:szCs w:val="24"/>
        </w:rPr>
      </w:pPr>
    </w:p>
    <w:p w:rsidRDefault="00515303" w:rsidP="00515303" w:rsidR="00515303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444.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>CERIN GRUPA d. o. o. Rovinj.</w:t>
      </w:r>
      <w:r>
        <w:rPr>
          <w:rFonts w:eastAsiaTheme="minorHAnsi"/>
          <w:lang w:eastAsia="en-US"/>
        </w:rPr>
        <w:t xml:space="preserve"> 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11.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St-745/2015-3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515303" w:rsidP="00515303" w:rsidR="00515303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515303" w:rsidP="00515303" w:rsidR="00515303" w:rsidRPr="005D578C">
      <w:pPr>
        <w:rPr>
          <w:rFonts w:cs="Times New Roman" w:eastAsia="Times New Roman"/>
          <w:szCs w:val="24"/>
        </w:rPr>
      </w:pPr>
    </w:p>
    <w:p w:rsidRDefault="00515303" w:rsidP="00515303" w:rsidR="00515303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 Pazinu</w:t>
      </w:r>
      <w:r>
        <w:rPr>
          <w:rFonts w:cs="Times New Roman" w:eastAsia="Times New Roman"/>
          <w:szCs w:val="24"/>
        </w:rPr>
        <w:t xml:space="preserve"> </w:t>
      </w:r>
      <w:r w:rsidR="00285766">
        <w:rPr>
          <w:rFonts w:cs="Times New Roman" w:eastAsia="Times New Roman"/>
          <w:szCs w:val="24"/>
        </w:rPr>
        <w:t>4</w:t>
      </w:r>
      <w:r>
        <w:rPr>
          <w:rFonts w:cs="Times New Roman" w:eastAsia="Times New Roman"/>
          <w:szCs w:val="24"/>
        </w:rPr>
        <w:t xml:space="preserve">. </w:t>
      </w:r>
      <w:r w:rsidR="00285766">
        <w:rPr>
          <w:rFonts w:cs="Times New Roman" w:eastAsia="Times New Roman"/>
          <w:szCs w:val="24"/>
        </w:rPr>
        <w:t>travnja</w:t>
      </w:r>
      <w:r>
        <w:rPr>
          <w:rFonts w:cs="Times New Roman" w:eastAsia="Times New Roman"/>
          <w:szCs w:val="24"/>
        </w:rPr>
        <w:t xml:space="preserve">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515303" w:rsidP="00515303" w:rsidR="00515303" w:rsidRPr="005D578C">
      <w:pPr>
        <w:jc w:val="center"/>
        <w:rPr>
          <w:rFonts w:cs="Times New Roman" w:eastAsia="Times New Roman"/>
          <w:szCs w:val="24"/>
        </w:rPr>
      </w:pPr>
    </w:p>
    <w:p w:rsidRDefault="00515303" w:rsidP="005369B9" w:rsidR="00515303" w:rsidRPr="005D578C">
      <w:pPr>
        <w:ind w:firstLine="708" w:left="6372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515303" w:rsidP="005369B9" w:rsidR="00515303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Tamara Lakoseljac Benčić</w:t>
      </w:r>
      <w:r w:rsidR="0002459A">
        <w:rPr>
          <w:rFonts w:cs="Times New Roman" w:eastAsia="Times New Roman"/>
          <w:szCs w:val="24"/>
        </w:rPr>
        <w:t>, v.r.</w:t>
      </w:r>
    </w:p>
    <w:p w:rsidRDefault="00515303" w:rsidP="00515303" w:rsidR="00515303">
      <w:pPr>
        <w:tabs>
          <w:tab w:pos="8113" w:val="left"/>
        </w:tabs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</w:p>
    <w:p w:rsidRDefault="00515303" w:rsidP="00515303" w:rsidR="00515303" w:rsidRPr="005D578C">
      <w:pPr>
        <w:jc w:val="left"/>
        <w:rPr>
          <w:rFonts w:cs="Times New Roman" w:eastAsia="Times New Roman"/>
          <w:szCs w:val="24"/>
        </w:rPr>
      </w:pPr>
    </w:p>
    <w:p w:rsidRDefault="00515303" w:rsidP="00515303" w:rsidR="00515303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515303" w:rsidP="00515303" w:rsidR="00515303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515303" w:rsidP="00515303" w:rsidR="0051530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515303" w:rsidP="00515303" w:rsidR="00515303">
      <w:pPr>
        <w:rPr>
          <w:rFonts w:cs="Times New Roman" w:eastAsia="Times New Roman"/>
          <w:szCs w:val="24"/>
        </w:rPr>
      </w:pPr>
    </w:p>
    <w:p w:rsidRDefault="00515303" w:rsidP="00515303" w:rsidR="00515303" w:rsidRPr="005D578C">
      <w:pPr>
        <w:rPr>
          <w:rFonts w:cs="Times New Roman" w:eastAsia="Times New Roman"/>
          <w:szCs w:val="24"/>
        </w:rPr>
      </w:pPr>
    </w:p>
    <w:p w:rsidRDefault="00515303" w:rsidP="00515303" w:rsidR="00515303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515303" w:rsidP="00515303" w:rsidR="0051530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515303" w:rsidP="00515303" w:rsidR="0051530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CERIN GRUPA d. o. o. Rovinj, Žminjska 4, </w:t>
      </w:r>
    </w:p>
    <w:p w:rsidRDefault="00515303" w:rsidP="00515303" w:rsidR="0051530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3. osoba ovlaštena za zastupanje dužnika – Massimo Cerin, Rovinj, V. Švalbe 32, </w:t>
      </w:r>
    </w:p>
    <w:p w:rsidRDefault="00515303" w:rsidP="00515303" w:rsidR="00515303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Pula – Pola, Pula, Carrarina 5, </w:t>
      </w:r>
    </w:p>
    <w:p w:rsidRDefault="00515303" w:rsidP="00515303" w:rsidR="0051530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515303" w:rsidP="00515303" w:rsidR="00515303">
      <w:pPr>
        <w:rPr>
          <w:rFonts w:cs="Times New Roman" w:eastAsia="Times New Roman"/>
          <w:szCs w:val="20"/>
          <w:lang w:eastAsia="en-US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Nikola Delić, Pula, Kranjčevićeva 16, </w:t>
      </w:r>
    </w:p>
    <w:p w:rsidRDefault="00515303" w:rsidP="00515303" w:rsidR="0051530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515303" w:rsidP="00515303" w:rsidR="0051530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515303" w:rsidP="00515303" w:rsidR="0051530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515303" w:rsidP="00515303" w:rsidR="00515303"/>
    <w:p w:rsidRDefault="00515303" w:rsidP="00515303" w:rsidR="00515303"/>
    <w:p w:rsidRDefault="00515303" w:rsidP="00515303" w:rsidR="00515303"/>
    <w:p w:rsidRDefault="00515303" w:rsidP="00515303" w:rsidR="00515303"/>
    <w:p w:rsidRDefault="00515303" w:rsidP="00515303" w:rsidR="00515303"/>
    <w:p w:rsidRDefault="00515303" w:rsidP="00515303" w:rsidR="00515303"/>
    <w:p w:rsidRDefault="00515303" w:rsidP="00515303" w:rsidR="00515303"/>
    <w:p w:rsidRDefault="0002459A" w:rsidR="00387208"/>
    <w:sectPr w:rsidSect="00E73D3A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5303" w:rsidP="00515303" w:rsidR="00515303">
      <w:r>
        <w:separator/>
      </w:r>
    </w:p>
  </w:endnote>
  <w:endnote w:id="0" w:type="continuationSeparator">
    <w:p w:rsidRDefault="00515303" w:rsidP="00515303" w:rsidR="005153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5303" w:rsidP="00515303" w:rsidR="00515303">
      <w:r>
        <w:separator/>
      </w:r>
    </w:p>
  </w:footnote>
  <w:footnote w:id="0" w:type="continuationSeparator">
    <w:p w:rsidRDefault="00515303" w:rsidP="00515303" w:rsidR="0051530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5303" w:rsidP="00E73D3A" w:rsidR="00E73D3A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02459A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9 St-745/2015-5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5303" w:rsidP="00E73D3A" w:rsidR="00E73D3A" w:rsidRPr="00A074C3">
    <w:pPr>
      <w:pStyle w:val="Zaglavlje"/>
      <w:jc w:val="right"/>
      <w:rPr>
        <w:szCs w:val="24"/>
      </w:rPr>
    </w:pPr>
    <w:r>
      <w:rPr>
        <w:szCs w:val="24"/>
      </w:rPr>
      <w:t>9 St-745/2015-5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4959"/>
    <w:rsid w:val="0002459A"/>
    <w:rsid w:val="00285766"/>
    <w:rsid w:val="0040796C"/>
    <w:rsid w:val="00515303"/>
    <w:rsid w:val="005369B9"/>
    <w:rsid w:val="006421AD"/>
    <w:rsid w:val="0075528E"/>
    <w:rsid w:val="0079403F"/>
    <w:rsid w:val="00EA49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15303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15303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515303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1530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15303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1530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15303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245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459A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02459A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02459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02459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15303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15303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515303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1530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15303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1530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15303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245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459A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02459A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02459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02459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2016.</izvorni_sadrzaj>
    <derivirana_varijabla naziv="DomainObject.DatumDonosenjaOdluke_1">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745</izvorni_sadrzaj>
    <derivirana_varijabla naziv="DomainObject.Predmet.Broj_1">745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St-745/2015</izvorni_sadrzaj>
    <derivirana_varijabla naziv="DomainObject.Predmet.OznakaBroj_1">St-745/2015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CERIN GRUPA d. o. o. ROVINJ</izvorni_sadrzaj>
    <derivirana_varijabla naziv="DomainObject.Predmet.ProtustrankaFormated_1">  CERIN GRUPA d. o. o. ROVINJ</derivirana_varijabla>
  </DomainObject.Predmet.ProtustrankaFormated>
  <DomainObject.Predmet.ProtustrankaFormatedOIB>
    <izvorni_sadrzaj>  CERIN GRUPA d. o. o. ROVINJ, OIB 26837742657</izvorni_sadrzaj>
    <derivirana_varijabla naziv="DomainObject.Predmet.ProtustrankaFormatedOIB_1">  CERIN GRUPA d. o. o. ROVINJ, OIB 26837742657</derivirana_varijabla>
  </DomainObject.Predmet.ProtustrankaFormatedOIB>
  <DomainObject.Predmet.ProtustrankaFormatedWithAdress>
    <izvorni_sadrzaj> CERIN GRUPA d. o. o. ROVINJ, Žminjska 4, 52210 Rovinj</izvorni_sadrzaj>
    <derivirana_varijabla naziv="DomainObject.Predmet.ProtustrankaFormatedWithAdress_1"> CERIN GRUPA d. o. o. ROVINJ, Žminjska 4, 52210 Rovinj</derivirana_varijabla>
  </DomainObject.Predmet.ProtustrankaFormatedWithAdress>
  <DomainObject.Predmet.ProtustrankaFormatedWithAdressOIB>
    <izvorni_sadrzaj> CERIN GRUPA d. o. o. ROVINJ, OIB 26837742657, Žminjska 4, 52210 Rovinj</izvorni_sadrzaj>
    <derivirana_varijabla naziv="DomainObject.Predmet.ProtustrankaFormatedWithAdressOIB_1"> CERIN GRUPA d. o. o. ROVINJ, OIB 26837742657, Žminjska 4, 52210 Rovinj</derivirana_varijabla>
  </DomainObject.Predmet.ProtustrankaFormatedWithAdressOIB>
  <DomainObject.Predmet.ProtustrankaWithAdress>
    <izvorni_sadrzaj>CERIN GRUPA d. o. o. ROVINJ Žminjska 4, 52210 Rovinj</izvorni_sadrzaj>
    <derivirana_varijabla naziv="DomainObject.Predmet.ProtustrankaWithAdress_1">CERIN GRUPA d. o. o. ROVINJ Žminjska 4, 52210 Rovinj</derivirana_varijabla>
  </DomainObject.Predmet.ProtustrankaWithAdress>
  <DomainObject.Predmet.ProtustrankaWithAdressOIB>
    <izvorni_sadrzaj>CERIN GRUPA d. o. o. ROVINJ, OIB 26837742657, Žminjska 4, 52210 Rovinj</izvorni_sadrzaj>
    <derivirana_varijabla naziv="DomainObject.Predmet.ProtustrankaWithAdressOIB_1">CERIN GRUPA d. o. o. ROVINJ, OIB 26837742657, Žminjska 4, 52210 Rovinj</derivirana_varijabla>
  </DomainObject.Predmet.ProtustrankaWithAdressOIB>
  <DomainObject.Predmet.ProtustrankaNazivFormated>
    <izvorni_sadrzaj>CERIN GRUPA d. o. o. ROVINJ</izvorni_sadrzaj>
    <derivirana_varijabla naziv="DomainObject.Predmet.ProtustrankaNazivFormated_1">CERIN GRUPA d. o. o. ROVINJ</derivirana_varijabla>
  </DomainObject.Predmet.ProtustrankaNazivFormated>
  <DomainObject.Predmet.ProtustrankaNazivFormatedOIB>
    <izvorni_sadrzaj>CERIN GRUPA d. o. o. ROVINJ, OIB 26837742657</izvorni_sadrzaj>
    <derivirana_varijabla naziv="DomainObject.Predmet.ProtustrankaNazivFormatedOIB_1">CERIN GRUPA d. o. o. ROVINJ, OIB 26837742657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374381.96</izvorni_sadrzaj>
    <derivirana_varijabla naziv="DomainObject.Predmet.TrenutnaVrijednost_1">374381.96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CERIN GRUPA d. o. o. ROVINJ</item>
    </izvorni_sadrzaj>
    <derivirana_varijabla naziv="DomainObject.Predmet.ProtuStrankaListFormated_1">
      <item>CERIN GRUPA d. o. o. ROVINJ</item>
    </derivirana_varijabla>
  </DomainObject.Predmet.ProtuStrankaListFormated>
  <DomainObject.Predmet.ProtuStrankaListFormatedOIB>
    <izvorni_sadrzaj>
      <item>CERIN GRUPA d. o. o. ROVINJ, OIB 26837742657</item>
    </izvorni_sadrzaj>
    <derivirana_varijabla naziv="DomainObject.Predmet.ProtuStrankaListFormatedOIB_1">
      <item>CERIN GRUPA d. o. o. ROVINJ, OIB 26837742657</item>
    </derivirana_varijabla>
  </DomainObject.Predmet.ProtuStrankaListFormatedOIB>
  <DomainObject.Predmet.ProtuStrankaListFormatedWithAdress>
    <izvorni_sadrzaj>
      <item>CERIN GRUPA d. o. o. ROVINJ, Žminjska 4, 52210 Rovinj</item>
    </izvorni_sadrzaj>
    <derivirana_varijabla naziv="DomainObject.Predmet.ProtuStrankaListFormatedWithAdress_1">
      <item>CERIN GRUPA d. o. o. ROVINJ, Žminjska 4, 52210 Rovinj</item>
    </derivirana_varijabla>
  </DomainObject.Predmet.ProtuStrankaListFormatedWithAdress>
  <DomainObject.Predmet.ProtuStrankaListFormatedWithAdressOIB>
    <izvorni_sadrzaj>
      <item>CERIN GRUPA d. o. o. ROVINJ, OIB 26837742657, Žminjska 4, 52210 Rovinj</item>
    </izvorni_sadrzaj>
    <derivirana_varijabla naziv="DomainObject.Predmet.ProtuStrankaListFormatedWithAdressOIB_1">
      <item>CERIN GRUPA d. o. o. ROVINJ, OIB 26837742657, Žminjska 4, 52210 Rovinj</item>
    </derivirana_varijabla>
  </DomainObject.Predmet.ProtuStrankaListFormatedWithAdressOIB>
  <DomainObject.Predmet.ProtuStrankaListNazivFormated>
    <izvorni_sadrzaj>
      <item>CERIN GRUPA d. o. o. ROVINJ</item>
    </izvorni_sadrzaj>
    <derivirana_varijabla naziv="DomainObject.Predmet.ProtuStrankaListNazivFormated_1">
      <item>CERIN GRUPA d. o. o. ROVINJ</item>
    </derivirana_varijabla>
  </DomainObject.Predmet.ProtuStrankaListNazivFormated>
  <DomainObject.Predmet.ProtuStrankaListNazivFormatedOIB>
    <izvorni_sadrzaj>
      <item>CERIN GRUPA d. o. o. ROVINJ, OIB 26837742657</item>
    </izvorni_sadrzaj>
    <derivirana_varijabla naziv="DomainObject.Predmet.ProtuStrankaListNazivFormatedOIB_1">
      <item>CERIN GRUPA d. o. o. ROVINJ, OIB 26837742657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2016.</izvorni_sadrzaj>
    <derivirana_varijabla naziv="DomainObject.Datum_1">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CERIN GRUPA d. o. o. ROVINJ</izvorni_sadrzaj>
    <derivirana_varijabla naziv="DomainObject.Predmet.ProtustrankaIDrugi_1">CERIN GRUPA d. o. o. ROVINJ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CERIN GRUPA d. o. o. ROVINJ, OIB 26837742657, Žminjska 4, 52210 Rovinj</izvorni_sadrzaj>
    <derivirana_varijabla naziv="DomainObject.Predmet.ProtustrankaIDrugiAdressOIB_1">CERIN GRUPA d. o. o. ROVINJ, OIB 26837742657, Žminjska 4,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CERIN GRUPA d. o. o. ROVINJ</item>
    </izvorni_sadrzaj>
    <derivirana_varijabla naziv="DomainObject.Predmet.SudioniciListNaziv_1">
      <item>FINANCIJSKA AGENCIJA, RC RIJEKA, PODRUŽNICA PULA, PULA</item>
      <item>CERIN GRUPA d. o. o. ROVINJ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CERIN GRUPA d. o. o. ROVINJ, OIB 26837742657, Žminjska 4,52210 Rovinj</item>
    </izvorni_sadrzaj>
    <derivirana_varijabla naziv="DomainObject.Predmet.SudioniciListAdressOIB_1">
      <item>FINANCIJSKA AGENCIJA, RC RIJEKA, PODRUŽNICA PULA, PULA, OIB 85821130368, Ulica grada Vukovara 70,Zagreb</item>
      <item>CERIN GRUPA d. o. o. ROVINJ, OIB 26837742657, Žminjska 4,52210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26837742657</item>
    </izvorni_sadrzaj>
    <derivirana_varijabla naziv="DomainObject.Predmet.SudioniciListNazivOIB_1">
      <item>, OIB 85821130368</item>
      <item>, OIB 26837742657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Delić, OIB 58474163165, Kranjčevićeva 16 Pula</item>
    </izvorni_sadrzaj>
    <derivirana_varijabla naziv="DomainObject.Predmet.StecajniUpraviteljiListAddressOIB_1">
      <item>Nikola Delić, OIB 58474163165, Kranjčevićeva 16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572</properties:Words>
  <properties:Characters>3030</properties:Characters>
  <properties:Lines>83</properties:Lines>
  <properties:Paragraphs>30</properties:Paragraphs>
  <properties:TotalTime>5</properties:TotalTime>
  <properties:ScaleCrop>false</properties:ScaleCrop>
  <properties:LinksUpToDate>false</properties:LinksUpToDate>
  <properties:CharactersWithSpaces>3628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2016-03-17T07:27:00Z</dcterms:created>
  <dc:creator>Mihaela Kaligari</dc:creator>
  <dc:description/>
  <cp:keywords/>
  <cp:lastModifiedBy>Ana Jeromela</cp:lastModifiedBy>
  <cp:lastPrinted>2016-04-04T06:35:00Z</cp:lastPrinted>
  <dcterms:modified xmlns:xsi="http://www.w3.org/2001/XMLSchema-instance" xsi:type="dcterms:W3CDTF">2016-04-04T06:35:00Z</dcterms:modified>
  <cp:revision>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