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167e" w14:paraId="09a167e" w:rsidRDefault="00BB27E9" w:rsidP="00BB27E9" w:rsidR="00BB27E9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B27E9" w:rsidP="00BB27E9" w:rsidR="00BB27E9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BB27E9" w:rsidP="00BB27E9" w:rsidR="00BB27E9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BB27E9" w:rsidP="00BB27E9" w:rsidR="00BB27E9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Dršćevka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St-647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BB27E9" w:rsidP="00BB27E9" w:rsidR="00BB27E9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D51724" w:rsidP="00BB27E9" w:rsidR="00D51724" w:rsidRPr="004C4B9E">
      <w:pPr>
        <w:jc w:val="both"/>
        <w:rPr>
          <w:sz w:val="23"/>
          <w:szCs w:val="23"/>
        </w:rPr>
      </w:pPr>
    </w:p>
    <w:p w:rsidRDefault="00BB27E9" w:rsidP="00BB27E9" w:rsidR="00BB27E9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BB27E9" w:rsidP="00BB27E9" w:rsidR="00BB27E9" w:rsidRPr="004C4B9E">
      <w:pPr>
        <w:rPr>
          <w:sz w:val="23"/>
          <w:szCs w:val="23"/>
        </w:rPr>
      </w:pPr>
    </w:p>
    <w:p w:rsidRDefault="00BB27E9" w:rsidP="00BB27E9" w:rsidR="00BB27E9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BB27E9" w:rsidP="00BB27E9" w:rsidR="00BB27E9" w:rsidRPr="004C4B9E">
      <w:pPr>
        <w:rPr>
          <w:sz w:val="23"/>
          <w:szCs w:val="23"/>
        </w:rPr>
      </w:pPr>
    </w:p>
    <w:p w:rsidRDefault="00BB27E9" w:rsidP="00BB27E9" w:rsidR="00BB27E9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Giardini 5, radi otvaranja stečajnog postupka nad dužnikom </w:t>
      </w:r>
      <w:r>
        <w:rPr>
          <w:sz w:val="23"/>
          <w:szCs w:val="23"/>
        </w:rPr>
        <w:t>CONSTRUXI d.o.o., Umag, Istarska 24, OIB: 78784556939, dana 13. travnja 2016</w:t>
      </w:r>
      <w:r w:rsidRPr="004C4B9E">
        <w:rPr>
          <w:sz w:val="23"/>
          <w:szCs w:val="23"/>
        </w:rPr>
        <w:t xml:space="preserve">. </w:t>
      </w:r>
    </w:p>
    <w:p w:rsidRDefault="00BB27E9" w:rsidP="00BB27E9" w:rsidR="00BB27E9" w:rsidRPr="004C4B9E">
      <w:pPr>
        <w:jc w:val="both"/>
        <w:rPr>
          <w:sz w:val="23"/>
          <w:szCs w:val="23"/>
        </w:rPr>
      </w:pPr>
    </w:p>
    <w:p w:rsidRDefault="00BB27E9" w:rsidP="00BB27E9" w:rsidR="00BB27E9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BB27E9" w:rsidP="00BB27E9" w:rsidR="00BB27E9" w:rsidRPr="004C4B9E">
      <w:pPr>
        <w:jc w:val="both"/>
        <w:rPr>
          <w:sz w:val="23"/>
          <w:szCs w:val="23"/>
        </w:rPr>
      </w:pPr>
    </w:p>
    <w:p w:rsidRDefault="00BB27E9" w:rsidP="00BB27E9" w:rsidR="00BB27E9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CONSTRUXI d.o.o., Umag, Istarska 24, OIB: 78784556939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2. lipnja 2016. u 9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00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Dršćevka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BB27E9" w:rsidP="00BB27E9" w:rsidR="00BB27E9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  <w:r>
        <w:rPr>
          <w:sz w:val="23"/>
          <w:szCs w:val="23"/>
        </w:rPr>
        <w:t>,</w:t>
      </w:r>
    </w:p>
    <w:p w:rsidRDefault="00BB27E9" w:rsidP="00BB27E9" w:rsidR="00BB27E9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CONSTRUXI d.o.o., Umag, Istarska 24, OIB: 78784556939, </w:t>
      </w:r>
    </w:p>
    <w:p w:rsidRDefault="00BB27E9" w:rsidP="00BB27E9" w:rsidR="00BB27E9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>stupnik dužnika</w:t>
      </w:r>
      <w:r>
        <w:rPr>
          <w:sz w:val="23"/>
          <w:szCs w:val="23"/>
          <w:lang w:val="sv-SE"/>
        </w:rPr>
        <w:t xml:space="preserve"> Nenad Matijašić, Umag, Vilanija, Sveti Vid 32,</w:t>
      </w:r>
    </w:p>
    <w:p w:rsidRDefault="00BB27E9" w:rsidP="00BB27E9" w:rsidR="00BB27E9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BB27E9" w:rsidP="00BB27E9" w:rsidR="00BB27E9" w:rsidRPr="004040C4">
      <w:pPr>
        <w:jc w:val="both"/>
        <w:rPr>
          <w:sz w:val="23"/>
          <w:szCs w:val="23"/>
          <w:lang w:val="sv-SE"/>
        </w:rPr>
      </w:pPr>
    </w:p>
    <w:p w:rsidRDefault="00BB27E9" w:rsidP="00BB27E9" w:rsidR="00BB27E9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CONSTRUXI d.o.o., Umag, Istarska 24, OIB: 78784556939,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BB27E9" w:rsidP="00BB27E9" w:rsidR="00BB27E9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BB27E9" w:rsidP="00BB27E9" w:rsidR="00BB27E9" w:rsidRPr="00D10EBB">
      <w:pPr>
        <w:jc w:val="both"/>
        <w:rPr>
          <w:sz w:val="23"/>
          <w:szCs w:val="23"/>
        </w:rPr>
      </w:pPr>
    </w:p>
    <w:p w:rsidRDefault="00BB27E9" w:rsidP="00BB27E9" w:rsidR="00BB27E9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13. travnja 2016</w:t>
      </w:r>
      <w:r w:rsidRPr="004C4B9E">
        <w:rPr>
          <w:sz w:val="23"/>
          <w:szCs w:val="23"/>
        </w:rPr>
        <w:t>.</w:t>
      </w:r>
    </w:p>
    <w:p w:rsidRDefault="00BB27E9" w:rsidP="00BB27E9" w:rsidR="00BB27E9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BB27E9" w:rsidP="00BB27E9" w:rsidR="00BB27E9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BB27E9" w:rsidP="00BB27E9" w:rsidR="00BB27E9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BB27E9" w:rsidP="00BB27E9" w:rsidR="00BB27E9">
      <w:pPr>
        <w:jc w:val="both"/>
        <w:rPr>
          <w:sz w:val="23"/>
          <w:szCs w:val="23"/>
        </w:rPr>
      </w:pPr>
    </w:p>
    <w:p w:rsidRDefault="00BB27E9" w:rsidP="00BB27E9" w:rsidR="00BB27E9" w:rsidRPr="004C4B9E">
      <w:pPr>
        <w:jc w:val="both"/>
        <w:rPr>
          <w:sz w:val="23"/>
          <w:szCs w:val="23"/>
        </w:rPr>
      </w:pPr>
    </w:p>
    <w:p w:rsidRDefault="00BB27E9" w:rsidP="00BB27E9" w:rsidR="00BB27E9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BB27E9" w:rsidP="00BB27E9" w:rsidR="00BB27E9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BB27E9" w:rsidP="00BB27E9" w:rsidR="00BB27E9" w:rsidRPr="004C4B9E">
      <w:pPr>
        <w:jc w:val="both"/>
        <w:rPr>
          <w:sz w:val="23"/>
          <w:szCs w:val="23"/>
        </w:rPr>
      </w:pPr>
    </w:p>
    <w:p w:rsidRDefault="00BB27E9" w:rsidP="00BB27E9" w:rsidR="00BB27E9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BB27E9" w:rsidP="00BB27E9" w:rsidR="00BB27E9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BB27E9" w:rsidP="00BB27E9" w:rsidR="00BB27E9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>CONSTRUXI d.o.o., Umag, Istarska 24</w:t>
      </w:r>
    </w:p>
    <w:p w:rsidRDefault="00BB27E9" w:rsidP="00BB27E9" w:rsidR="00BB27E9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Nenad Matijašić, Umag, Vilanija, Sveti Vid 32</w:t>
      </w:r>
    </w:p>
    <w:p w:rsidRDefault="00BB27E9" w:rsidP="00D51724" w:rsidR="00BB27E9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0311E7" w:rsidR="00500701"/>
    <w:sectPr w:rsidSect="00C05BCE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1E7" w:rsidR="00000000">
      <w:r>
        <w:separator/>
      </w:r>
    </w:p>
  </w:endnote>
  <w:endnote w:id="0" w:type="continuationSeparator">
    <w:p w:rsidRDefault="000311E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1E7" w:rsidR="00000000">
      <w:r>
        <w:separator/>
      </w:r>
    </w:p>
  </w:footnote>
  <w:footnote w:id="0" w:type="continuationSeparator">
    <w:p w:rsidRDefault="000311E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D51724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0311E7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7E9"/>
    <w:rsid w:val="000311E7"/>
    <w:rsid w:val="00554328"/>
    <w:rsid w:val="00985388"/>
    <w:rsid w:val="00BB27E9"/>
    <w:rsid w:val="00D5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27E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27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27E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27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27E9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11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1E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1E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1E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1E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27E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27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27E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27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27E9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11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1E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1E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1E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1E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St-647/2016</izvorni_sadrzaj>
    <derivirana_varijabla naziv="DomainObject.Predmet.OznakaBroj_1">St-647/2016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CONSTRUXI d.o.o. UMAG</izvorni_sadrzaj>
    <derivirana_varijabla naziv="DomainObject.Predmet.ProtustrankaFormated_1">  CONSTRUXI d.o.o. UMAG</derivirana_varijabla>
  </DomainObject.Predmet.ProtustrankaFormated>
  <DomainObject.Predmet.ProtustrankaFormatedOIB>
    <izvorni_sadrzaj>  CONSTRUXI d.o.o. UMAG, OIB 78784556939</izvorni_sadrzaj>
    <derivirana_varijabla naziv="DomainObject.Predmet.ProtustrankaFormatedOIB_1">  CONSTRUXI d.o.o. UMAG, OIB 78784556939</derivirana_varijabla>
  </DomainObject.Predmet.ProtustrankaFormatedOIB>
  <DomainObject.Predmet.ProtustrankaFormatedWithAdress>
    <izvorni_sadrzaj> CONSTRUXI d.o.o. UMAG, Istarska 24, 52470 Umag</izvorni_sadrzaj>
    <derivirana_varijabla naziv="DomainObject.Predmet.ProtustrankaFormatedWithAdress_1"> CONSTRUXI d.o.o. UMAG, Istarska 24, 52470 Umag</derivirana_varijabla>
  </DomainObject.Predmet.ProtustrankaFormatedWithAdress>
  <DomainObject.Predmet.ProtustrankaFormatedWithAdressOIB>
    <izvorni_sadrzaj> CONSTRUXI d.o.o. UMAG, OIB 78784556939, Istarska 24, 52470 Umag</izvorni_sadrzaj>
    <derivirana_varijabla naziv="DomainObject.Predmet.ProtustrankaFormatedWithAdressOIB_1"> CONSTRUXI d.o.o. UMAG, OIB 78784556939, Istarska 24, 52470 Umag</derivirana_varijabla>
  </DomainObject.Predmet.ProtustrankaFormatedWithAdressOIB>
  <DomainObject.Predmet.ProtustrankaWithAdress>
    <izvorni_sadrzaj>CONSTRUXI d.o.o. UMAG Istarska 24, 52470 Umag</izvorni_sadrzaj>
    <derivirana_varijabla naziv="DomainObject.Predmet.ProtustrankaWithAdress_1">CONSTRUXI d.o.o. UMAG Istarska 24, 52470 Umag</derivirana_varijabla>
  </DomainObject.Predmet.ProtustrankaWithAdress>
  <DomainObject.Predmet.ProtustrankaWithAdressOIB>
    <izvorni_sadrzaj>CONSTRUXI d.o.o. UMAG, OIB 78784556939, Istarska 24, 52470 Umag</izvorni_sadrzaj>
    <derivirana_varijabla naziv="DomainObject.Predmet.ProtustrankaWithAdressOIB_1">CONSTRUXI d.o.o. UMAG, OIB 78784556939, Istarska 24, 52470 Umag</derivirana_varijabla>
  </DomainObject.Predmet.ProtustrankaWithAdressOIB>
  <DomainObject.Predmet.ProtustrankaNazivFormated>
    <izvorni_sadrzaj>CONSTRUXI d.o.o. UMAG</izvorni_sadrzaj>
    <derivirana_varijabla naziv="DomainObject.Predmet.ProtustrankaNazivFormated_1">CONSTRUXI d.o.o. UMAG</derivirana_varijabla>
  </DomainObject.Predmet.ProtustrankaNazivFormated>
  <DomainObject.Predmet.ProtustrankaNazivFormatedOIB>
    <izvorni_sadrzaj>CONSTRUXI d.o.o. UMAG, OIB 78784556939</izvorni_sadrzaj>
    <derivirana_varijabla naziv="DomainObject.Predmet.ProtustrankaNazivFormatedOIB_1">CONSTRUXI d.o.o. UMAG, OIB 78784556939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5206.29</izvorni_sadrzaj>
    <derivirana_varijabla naziv="DomainObject.Predmet.TrenutnaVrijednost_1">5206.29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CONSTRUXI d.o.o. UMAG</item>
    </izvorni_sadrzaj>
    <derivirana_varijabla naziv="DomainObject.Predmet.ProtuStrankaListFormated_1">
      <item>CONSTRUXI d.o.o. UMAG</item>
    </derivirana_varijabla>
  </DomainObject.Predmet.ProtuStrankaListFormated>
  <DomainObject.Predmet.ProtuStrankaListFormatedOIB>
    <izvorni_sadrzaj>
      <item>CONSTRUXI d.o.o. UMAG, OIB 78784556939</item>
    </izvorni_sadrzaj>
    <derivirana_varijabla naziv="DomainObject.Predmet.ProtuStrankaListFormatedOIB_1">
      <item>CONSTRUXI d.o.o. UMAG, OIB 78784556939</item>
    </derivirana_varijabla>
  </DomainObject.Predmet.ProtuStrankaListFormatedOIB>
  <DomainObject.Predmet.ProtuStrankaListFormatedWithAdress>
    <izvorni_sadrzaj>
      <item>CONSTRUXI d.o.o. UMAG, Istarska 24, 52470 Umag</item>
    </izvorni_sadrzaj>
    <derivirana_varijabla naziv="DomainObject.Predmet.ProtuStrankaListFormatedWithAdress_1">
      <item>CONSTRUXI d.o.o. UMAG, Istarska 24, 52470 Umag</item>
    </derivirana_varijabla>
  </DomainObject.Predmet.ProtuStrankaListFormatedWithAdress>
  <DomainObject.Predmet.ProtuStrankaListFormatedWithAdressOIB>
    <izvorni_sadrzaj>
      <item>CONSTRUXI d.o.o. UMAG, OIB 78784556939, Istarska 24, 52470 Umag</item>
    </izvorni_sadrzaj>
    <derivirana_varijabla naziv="DomainObject.Predmet.ProtuStrankaListFormatedWithAdressOIB_1">
      <item>CONSTRUXI d.o.o. UMAG, OIB 78784556939, Istarska 24, 52470 Umag</item>
    </derivirana_varijabla>
  </DomainObject.Predmet.ProtuStrankaListFormatedWithAdressOIB>
  <DomainObject.Predmet.ProtuStrankaListNazivFormated>
    <izvorni_sadrzaj>
      <item>CONSTRUXI d.o.o. UMAG</item>
    </izvorni_sadrzaj>
    <derivirana_varijabla naziv="DomainObject.Predmet.ProtuStrankaListNazivFormated_1">
      <item>CONSTRUXI d.o.o. UMAG</item>
    </derivirana_varijabla>
  </DomainObject.Predmet.ProtuStrankaListNazivFormated>
  <DomainObject.Predmet.ProtuStrankaListNazivFormatedOIB>
    <izvorni_sadrzaj>
      <item>CONSTRUXI d.o.o. UMAG, OIB 78784556939</item>
    </izvorni_sadrzaj>
    <derivirana_varijabla naziv="DomainObject.Predmet.ProtuStrankaListNazivFormatedOIB_1">
      <item>CONSTRUXI d.o.o. UMAG, OIB 78784556939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CONSTRUXI d.o.o. UMAG</izvorni_sadrzaj>
    <derivirana_varijabla naziv="DomainObject.Predmet.ProtustrankaIDrugi_1">CONSTRUXI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CONSTRUXI d.o.o. UMAG, OIB 78784556939, Istarska 24, 52470 Umag</izvorni_sadrzaj>
    <derivirana_varijabla naziv="DomainObject.Predmet.ProtustrankaIDrugiAdressOIB_1">CONSTRUXI d.o.o. UMAG, OIB 78784556939, Istarska 24,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CONSTRUXI d.o.o. UMAG</item>
    </izvorni_sadrzaj>
    <derivirana_varijabla naziv="DomainObject.Predmet.SudioniciListNaziv_1">
      <item>FINANCIJSKA AGENCIJA, RC RIJEKA, PODRUŽNICA PULA, PULA</item>
      <item>CONSTRUXI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CONSTRUXI d.o.o. UMAG, OIB 78784556939, Istarska 24,52470 Umag</item>
    </izvorni_sadrzaj>
    <derivirana_varijabla naziv="DomainObject.Predmet.SudioniciListAdressOIB_1">
      <item>FINANCIJSKA AGENCIJA, RC RIJEKA, PODRUŽNICA PULA, PULA, OIB 85821130368, Giardini 5,52100 Pula</item>
      <item>CONSTRUXI d.o.o. UMAG, OIB 78784556939, Istarska 24,52470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78784556939</item>
    </izvorni_sadrzaj>
    <derivirana_varijabla naziv="DomainObject.Predmet.SudioniciListNazivOIB_1">
      <item>, OIB 85821130368</item>
      <item>, OIB 78784556939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1570</properties:Characters>
  <properties:Lines>48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2016-04-13T12:44:00Z</dcterms:created>
  <dc:creator>Jasmina Matika</dc:creator>
  <cp:lastModifiedBy>Jasmina Matika</cp:lastModifiedBy>
  <dcterms:modified xmlns:xsi="http://www.w3.org/2001/XMLSchema-instance" xsi:type="dcterms:W3CDTF">2016-04-13T12:51:00Z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