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47f6" w14:paraId="b7b47f6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17</w:t>
      </w:r>
      <w:r w:rsidR="000148EA">
        <w:rPr>
          <w:rFonts w:cs="Times New Roman" w:hAnsi="Times New Roman" w:ascii="Times New Roman"/>
          <w:i w:val="false"/>
          <w:sz w:val="24"/>
          <w:szCs w:val="24"/>
        </w:rPr>
        <w:t>4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0148EA" w:rsidR="00741D3F" w:rsidRPr="000148EA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0148EA" w:rsidRPr="000148EA">
        <w:t xml:space="preserve">PULIĆ d.o.o. za trgovinu, ugostiteljstvo i usluge "u stečaju", </w:t>
      </w:r>
      <w:proofErr w:type="spellStart"/>
      <w:r w:rsidR="000148EA" w:rsidRPr="000148EA">
        <w:t>Močići</w:t>
      </w:r>
      <w:proofErr w:type="spellEnd"/>
      <w:r w:rsidR="000148EA" w:rsidRPr="000148EA">
        <w:t>, Dobrota 18, MBS: 090018823, OIB: 40684962960</w:t>
      </w:r>
      <w:r w:rsidR="00452088">
        <w:t xml:space="preserve">, dana </w:t>
      </w:r>
      <w:r w:rsidR="008733E8">
        <w:t>1</w:t>
      </w:r>
      <w:r w:rsidR="009F4820">
        <w:t>6</w:t>
      </w:r>
      <w:r w:rsidR="00FF68CD" w:rsidRPr="00FF68CD">
        <w:t xml:space="preserve">. </w:t>
      </w:r>
      <w:r w:rsidR="00452088">
        <w:t>rujn</w:t>
      </w:r>
      <w:r w:rsidR="00FF68CD" w:rsidRPr="00FF68CD">
        <w:t>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0148EA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5855B3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0148EA" w:rsidRPr="000148EA">
        <w:t>Milan Ljubičić</w:t>
      </w:r>
      <w:r w:rsidR="000148EA">
        <w:t xml:space="preserve"> iz</w:t>
      </w:r>
      <w:r w:rsidR="000148EA" w:rsidRPr="000148EA">
        <w:t xml:space="preserve"> Kolan, </w:t>
      </w:r>
      <w:proofErr w:type="spellStart"/>
      <w:r w:rsidR="000148EA" w:rsidRPr="000148EA">
        <w:t>Šimuni</w:t>
      </w:r>
      <w:proofErr w:type="spellEnd"/>
      <w:r w:rsidR="000148EA" w:rsidRPr="000148EA">
        <w:t xml:space="preserve"> 142, OIB: 87161295116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</w:t>
      </w:r>
      <w:r w:rsidR="005855B3">
        <w:t xml:space="preserve"> </w:t>
      </w:r>
      <w:r w:rsidR="009F4820" w:rsidRPr="009F4820">
        <w:t>i o stanju stečajne mase</w:t>
      </w:r>
      <w:r w:rsidR="005855B3" w:rsidRPr="005855B3">
        <w:t xml:space="preserve"> </w:t>
      </w:r>
      <w:r w:rsidR="005855B3">
        <w:t xml:space="preserve">stečajnog </w:t>
      </w:r>
      <w:r w:rsidR="005855B3" w:rsidRPr="005855B3">
        <w:t>dužnik</w:t>
      </w:r>
      <w:r w:rsidR="005855B3">
        <w:t>a</w:t>
      </w:r>
      <w:r w:rsidR="005855B3" w:rsidRPr="005855B3">
        <w:t xml:space="preserve"> PULIĆ d.o.o. za trgovinu, ugostiteljstvo i usluge "u stečaju", </w:t>
      </w:r>
      <w:proofErr w:type="spellStart"/>
      <w:r w:rsidR="005855B3" w:rsidRPr="005855B3">
        <w:t>Močići</w:t>
      </w:r>
      <w:proofErr w:type="spellEnd"/>
      <w:r w:rsidR="005855B3" w:rsidRPr="005855B3">
        <w:t>, Dobrota 18, MBS: 090018823, OIB: 40684962960</w:t>
      </w:r>
      <w:r w:rsidR="009F4820">
        <w:t>.</w:t>
      </w:r>
    </w:p>
    <w:p w:rsidRDefault="00452088" w:rsidP="00452088" w:rsidR="00452088">
      <w:pPr>
        <w:jc w:val="both"/>
      </w:pPr>
    </w:p>
    <w:p w:rsidRDefault="00452088" w:rsidP="000148EA" w:rsidR="000148EA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0148EA" w:rsidP="00F076DC" w:rsidR="000148EA">
      <w:pPr>
        <w:ind w:firstLine="708"/>
        <w:jc w:val="both"/>
      </w:pPr>
    </w:p>
    <w:p w:rsidRDefault="000148EA" w:rsidP="000148EA" w:rsidR="00452088">
      <w:pPr>
        <w:ind w:firstLine="708"/>
        <w:jc w:val="both"/>
      </w:pPr>
      <w:r>
        <w:t xml:space="preserve">Obzirom da je zadnje izvješće stečajnog upravitelja zaprimljeno u travnju 2016.g., </w:t>
      </w:r>
      <w:r w:rsidR="00452088">
        <w:t>na temelju spomenutih odredbi, odlučeno je kao u izreci zaključka.</w:t>
      </w:r>
    </w:p>
    <w:p w:rsidRDefault="00452088" w:rsidP="00452088" w:rsidR="00452088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8733E8">
        <w:rPr>
          <w:b/>
        </w:rPr>
        <w:t>1</w:t>
      </w:r>
      <w:r w:rsidR="00261BE0">
        <w:rPr>
          <w:b/>
        </w:rPr>
        <w:t>6</w:t>
      </w:r>
      <w:r w:rsidR="00FD23BA" w:rsidRPr="00FD23BA">
        <w:rPr>
          <w:b/>
        </w:rPr>
        <w:t>. rujn</w:t>
      </w:r>
      <w:r w:rsidRPr="00FD23BA">
        <w:rPr>
          <w:b/>
        </w:rPr>
        <w:t>a 2016.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FD23BA" w:rsidRPr="000148E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5855B3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5855B3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5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261BE0">
      <w:t>17</w:t>
    </w:r>
    <w:r w:rsidR="000148EA">
      <w:t>4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48EA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55B3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5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5B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5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5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5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5B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5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5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Miljan Ljubičić, stečajni upravitelj</item>
      <item>Republika Hrvatska</item>
      <item>Tomislav Šiško</item>
    </izvorni_sadrzaj>
    <derivirana_varijabla naziv="DomainObject.Predmet.OstaliListFormated_1">
      <item>Miljan Ljubičić, stečajni upravitelj</item>
      <item>Republika Hrvatska</item>
      <item>Tomislav Šiško</item>
    </derivirana_varijabla>
  </DomainObject.Predmet.OstaliListFormated>
  <DomainObject.Predmet.OstaliListFormatedOIB>
    <izvorni_sadrzaj>
      <item>Miljan Ljubičić, stečajni upravitelj</item>
      <item>Republika Hrvatska, OIB 40684962960</item>
      <item>Tomislav Šiško</item>
    </izvorni_sadrzaj>
    <derivirana_varijabla naziv="DomainObject.Predmet.OstaliListFormatedOIB_1">
      <item>Miljan Ljubičić, stečajni upravitelj</item>
      <item>Republika Hrvatska, OIB 40684962960</item>
      <item>Tomislav Šiško</item>
    </derivirana_varijabla>
  </DomainObject.Predmet.OstaliListFormatedOIB>
  <DomainObject.Predmet.OstaliListFormatedWithAdress>
    <izvorni_sadrzaj>
      <item>Miljan Ljubičić, stečajni upravitelj</item>
      <item>Republika Hrvatska</item>
      <item>Tomislav Šiško</item>
    </izvorni_sadrzaj>
    <derivirana_varijabla naziv="DomainObject.Predmet.OstaliListFormatedWithAdress_1">
      <item>Miljan Ljubičić, stečajni upravitelj</item>
      <item>Republika Hrvatska</item>
      <item>Tomislav Šiško</item>
    </derivirana_varijabla>
  </DomainObject.Predmet.OstaliListFormatedWithAdress>
  <DomainObject.Predmet.OstaliListFormatedWithAdressOIB>
    <izvorni_sadrzaj>
      <item>Miljan Ljubičić, stečajni upravitelj</item>
      <item>Republika Hrvatska, OIB 40684962960</item>
      <item>Tomislav Šiško</item>
    </izvorni_sadrzaj>
    <derivirana_varijabla naziv="DomainObject.Predmet.OstaliListFormatedWithAdressOIB_1">
      <item>Miljan Ljubičić, stečajni upravitelj</item>
      <item>Republika Hrvatska, OIB 40684962960</item>
      <item>Tomislav Šiško</item>
    </derivirana_varijabla>
  </DomainObject.Predmet.OstaliListFormatedWithAdressOIB>
  <DomainObject.Predmet.OstaliListNazivFormated>
    <izvorni_sadrzaj>
      <item>Miljan Ljubičić, stečajni upravitelj</item>
      <item>Republika Hrvatska</item>
      <item>Tomislav Šiško</item>
    </izvorni_sadrzaj>
    <derivirana_varijabla naziv="DomainObject.Predmet.OstaliListNazivFormated_1">
      <item>Miljan Ljubičić, stečajni upravitelj</item>
      <item>Republika Hrvatska</item>
      <item>Tomislav Šiško</item>
    </derivirana_varijabla>
  </DomainObject.Predmet.OstaliListNazivFormated>
  <DomainObject.Predmet.OstaliListNazivFormatedOIB>
    <izvorni_sadrzaj>
      <item>Miljan Ljubičić, stečajni upravitelj</item>
      <item>Republika Hrvatska, OIB 40684962960</item>
      <item>Tomislav Šiško</item>
    </izvorni_sadrzaj>
    <derivirana_varijabla naziv="DomainObject.Predmet.OstaliListNazivFormatedOIB_1">
      <item>Miljan Ljubičić, stečajni upravitelj</item>
      <item>Republika Hrvatska, OIB 40684962960</item>
      <item>Tomislav Šiško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Miljan Ljubičić, stečajni upravitelj</item>
      <item>Republika Hrvatska</item>
      <item>Tomislav Šiško</item>
    </izvorni_sadrzaj>
    <derivirana_varijabla naziv="DomainObject.Predmet.SudioniciListNaziv_1">
      <item>PULIĆ d.o.o. za trgovinu, ugostiteljstvo i usluge</item>
      <item>FINA,RC SPLIT,Podružnica Dubrovnik</item>
      <item>Miljan Ljubičić, stečajni upravitelj</item>
      <item>Republika Hrvatska</item>
      <item>Tomislav Šiško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2B941-E825-465C-897D-AF0A39E64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275</properties:Words>
  <properties:Characters>1449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1760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2016-09-16T09:39:00Z</dcterms:created>
  <dc:creator>none</dc:creator>
  <cp:lastModifiedBy>Katarina Franković</cp:lastModifiedBy>
  <cp:lastPrinted>2016-09-16T09:41:00Z</cp:lastPrinted>
  <dcterms:modified xmlns:xsi="http://www.w3.org/2001/XMLSchema-instance" xsi:type="dcterms:W3CDTF">2016-09-16T09:41:00Z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