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9c86" w14:paraId="9639c86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45370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317C2B">
        <w:t>3836/16-20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3E15CD" w:rsidRPr="004230C5">
        <w:t xml:space="preserve">ORIGO H.I.M. d.o.o., OIB: 91139863529, </w:t>
      </w:r>
      <w:proofErr w:type="spellStart"/>
      <w:r w:rsidR="003E15CD" w:rsidRPr="004230C5">
        <w:t>Špičkovina</w:t>
      </w:r>
      <w:proofErr w:type="spellEnd"/>
      <w:r w:rsidR="003E15CD" w:rsidRPr="004230C5">
        <w:t xml:space="preserve"> 126 D, </w:t>
      </w:r>
      <w:proofErr w:type="spellStart"/>
      <w:r w:rsidR="003E15CD" w:rsidRPr="004230C5">
        <w:t>Špičkovina</w:t>
      </w:r>
      <w:proofErr w:type="spellEnd"/>
      <w:r w:rsidRPr="00D459F2">
        <w:rPr>
          <w:lang w:val="pt-BR"/>
        </w:rPr>
        <w:t xml:space="preserve">, </w:t>
      </w:r>
      <w:r w:rsidR="00E84EC2">
        <w:t>1</w:t>
      </w:r>
      <w:r w:rsidR="00317C2B">
        <w:t>6</w:t>
      </w:r>
      <w:r w:rsidR="00D459F2" w:rsidRPr="00D459F2">
        <w:t xml:space="preserve">. </w:t>
      </w:r>
      <w:r w:rsidR="00317C2B">
        <w:t>svibnja</w:t>
      </w:r>
      <w:r w:rsidRPr="00D459F2">
        <w:t xml:space="preserve"> 201</w:t>
      </w:r>
      <w:r w:rsidR="00E84EC2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3E15CD" w:rsidRPr="004230C5">
        <w:t xml:space="preserve">ORIGO H.I.M. d.o.o., OIB: 91139863529, </w:t>
      </w:r>
      <w:proofErr w:type="spellStart"/>
      <w:r w:rsidR="003E15CD" w:rsidRPr="004230C5">
        <w:t>Špičkovina</w:t>
      </w:r>
      <w:proofErr w:type="spellEnd"/>
      <w:r w:rsidR="003E15CD" w:rsidRPr="004230C5">
        <w:t xml:space="preserve"> 126 D, </w:t>
      </w:r>
      <w:proofErr w:type="spellStart"/>
      <w:r w:rsidR="003E15CD" w:rsidRPr="004230C5">
        <w:t>Špičkovina</w:t>
      </w:r>
      <w:proofErr w:type="spellEnd"/>
      <w:r w:rsidR="007332C3" w:rsidRPr="00D459F2">
        <w:rPr>
          <w:lang w:val="pt-BR"/>
        </w:rPr>
        <w:t xml:space="preserve">, za </w:t>
      </w:r>
      <w:r w:rsidR="00317C2B">
        <w:t>25</w:t>
      </w:r>
      <w:r w:rsidR="00D459F2" w:rsidRPr="00D459F2">
        <w:t xml:space="preserve">. </w:t>
      </w:r>
      <w:r w:rsidR="00317C2B">
        <w:t>rujna</w:t>
      </w:r>
      <w:r w:rsidR="00D459F2" w:rsidRPr="00D459F2">
        <w:t xml:space="preserve"> 2018</w:t>
      </w:r>
      <w:r w:rsidR="00026C87" w:rsidRPr="00D459F2">
        <w:t xml:space="preserve">. u </w:t>
      </w:r>
      <w:r w:rsidR="00317C2B">
        <w:t>9</w:t>
      </w:r>
      <w:r w:rsidR="00F030F3" w:rsidRPr="00D459F2">
        <w:t>:</w:t>
      </w:r>
      <w:r w:rsidR="00317C2B">
        <w:t>15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C45370" w:rsidP="00423630" w:rsidR="00423630">
      <w:pPr>
        <w:jc w:val="both"/>
      </w:pPr>
      <w:r>
        <w:t xml:space="preserve">-   </w:t>
      </w:r>
      <w:r w:rsidR="00227257">
        <w:t xml:space="preserve"> </w:t>
      </w:r>
      <w:r w:rsidR="002229F4" w:rsidRPr="00D459F2">
        <w:t>pravna osoba koja za dužnika obavlja poslove platnog prometa</w:t>
      </w:r>
      <w:r w:rsidR="00B15008" w:rsidRPr="00D459F2">
        <w:t xml:space="preserve"> – </w:t>
      </w:r>
      <w:r w:rsidR="003E15CD">
        <w:t>OTP banka Hrvatska d.d.</w:t>
      </w:r>
    </w:p>
    <w:p w:rsidRDefault="00B03DDD" w:rsidP="00423630" w:rsidR="000D43FC" w:rsidRPr="00D459F2">
      <w:pPr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317C2B">
        <w:t>16</w:t>
      </w:r>
      <w:r w:rsidR="00D459F2" w:rsidRPr="00D459F2">
        <w:t xml:space="preserve">. </w:t>
      </w:r>
      <w:r w:rsidR="00317C2B">
        <w:t>svibnja</w:t>
      </w:r>
      <w:r w:rsidR="00EF7A29" w:rsidRPr="00D459F2">
        <w:t xml:space="preserve"> 201</w:t>
      </w:r>
      <w:r w:rsidR="00E84EC2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5E08D7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5E08D7" w:rsidP="007B64C7" w:rsidR="005E08D7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E08D7" w:rsidP="007B64C7" w:rsidR="005E08D7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D03437" w:rsidP="006B708C" w:rsidR="00D03437" w:rsidRPr="00D459F2"/>
    <w:sectPr w:rsidSect="00F345C0" w:rsidR="00D03437" w:rsidRPr="00D459F2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5C0" w:rsidR="00F345C0">
    <w:pPr>
      <w:pStyle w:val="Zaglavlje"/>
    </w:pPr>
    <w:r>
      <w:rPr>
        <w:noProof/>
      </w:rPr>
      <w:t xml:space="preserve">                </w:t>
    </w:r>
    <w:r w:rsidRPr="00B706AF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31AC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27257"/>
    <w:rsid w:val="00263D9E"/>
    <w:rsid w:val="00264157"/>
    <w:rsid w:val="00264933"/>
    <w:rsid w:val="00287281"/>
    <w:rsid w:val="002B3E88"/>
    <w:rsid w:val="002C2349"/>
    <w:rsid w:val="002D2245"/>
    <w:rsid w:val="00317C2B"/>
    <w:rsid w:val="0032087C"/>
    <w:rsid w:val="00347BB4"/>
    <w:rsid w:val="00385D88"/>
    <w:rsid w:val="0038741D"/>
    <w:rsid w:val="003A410E"/>
    <w:rsid w:val="003C198B"/>
    <w:rsid w:val="003E15CD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50245"/>
    <w:rsid w:val="00555310"/>
    <w:rsid w:val="00560074"/>
    <w:rsid w:val="005640F5"/>
    <w:rsid w:val="00586DD5"/>
    <w:rsid w:val="00587E4F"/>
    <w:rsid w:val="005A4F77"/>
    <w:rsid w:val="005E08D7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A6843"/>
    <w:rsid w:val="007B3F07"/>
    <w:rsid w:val="007F5BEE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42931"/>
    <w:rsid w:val="00C45370"/>
    <w:rsid w:val="00C83A8C"/>
    <w:rsid w:val="00CA4998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84EC2"/>
    <w:rsid w:val="00E9131D"/>
    <w:rsid w:val="00EA7FA1"/>
    <w:rsid w:val="00EF7A29"/>
    <w:rsid w:val="00F030F3"/>
    <w:rsid w:val="00F345C0"/>
    <w:rsid w:val="00F378C1"/>
    <w:rsid w:val="00F4108B"/>
    <w:rsid w:val="00F41884"/>
    <w:rsid w:val="00FA16DF"/>
    <w:rsid w:val="00FA172D"/>
    <w:rsid w:val="00FD3B1B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0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8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8D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8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8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0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8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8D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8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8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3836</izvorni_sadrzaj>
    <derivirana_varijabla naziv="DomainObject.Predmet.Broj_1">3836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St-3836/2016</izvorni_sadrzaj>
    <derivirana_varijabla naziv="DomainObject.Predmet.OznakaBroj_1">St-3836/2016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ORIGO H.I.M. d.o.o. zastupanog po punomoćniku Ivan Hajdaš</izvorni_sadrzaj>
    <derivirana_varijabla naziv="DomainObject.Predmet.ProtustrankaFormated_1">  ORIGO H.I.M. d.o.o. zastupanog po punomoćniku Ivan Hajdaš</derivirana_varijabla>
  </DomainObject.Predmet.ProtustrankaFormated>
  <DomainObject.Predmet.ProtustrankaFormatedOIB>
    <izvorni_sadrzaj>  ORIGO H.I.M. d.o.o., OIB 91139863529 zastupanog po punomoćniku Ivan Hajdaš</izvorni_sadrzaj>
    <derivirana_varijabla naziv="DomainObject.Predmet.ProtustrankaFormatedOIB_1">  ORIGO H.I.M. d.o.o., OIB 91139863529 zastupanog po punomoćniku Ivan Hajdaš</derivirana_varijabla>
  </DomainObject.Predmet.ProtustrankaFormatedOIB>
  <DomainObject.Predmet.ProtustrankaFormatedWithAdress>
    <izvorni_sadrzaj> ORIGO H.I.M. d.o.o., Špičkovina 126 D, 49210 Špičkovina zastupanog po punomoćniku Ivan Hajdaš</izvorni_sadrzaj>
    <derivirana_varijabla naziv="DomainObject.Predmet.ProtustrankaFormatedWithAdress_1"> ORIGO H.I.M. d.o.o., Špičkovina 126 D, 49210 Špičkovina zastupanog po punomoćniku Ivan Hajdaš</derivirana_varijabla>
  </DomainObject.Predmet.ProtustrankaFormatedWithAdress>
  <DomainObject.Predmet.ProtustrankaFormatedWithAdressOIB>
    <izvorni_sadrzaj> ORIGO H.I.M. d.o.o., OIB 91139863529, Špičkovina 126 D, 49210 Špičkovina zastupanog po punomoćniku Ivan Hajdaš</izvorni_sadrzaj>
    <derivirana_varijabla naziv="DomainObject.Predmet.ProtustrankaFormatedWithAdressOIB_1"> ORIGO H.I.M. d.o.o., OIB 91139863529, Špičkovina 126 D, 49210 Špičkovina zastupanog po punomoćniku Ivan Hajdaš</derivirana_varijabla>
  </DomainObject.Predmet.ProtustrankaFormatedWithAdressOIB>
  <DomainObject.Predmet.ProtustrankaWithAdress>
    <izvorni_sadrzaj>ORIGO H.I.M. d.o.o. Špičkovina 126 D, 49210 Špičkovina</izvorni_sadrzaj>
    <derivirana_varijabla naziv="DomainObject.Predmet.ProtustrankaWithAdress_1">ORIGO H.I.M. d.o.o. Špičkovina 126 D, 49210 Špičkovina</derivirana_varijabla>
  </DomainObject.Predmet.ProtustrankaWithAdress>
  <DomainObject.Predmet.ProtustrankaWithAdressOIB>
    <izvorni_sadrzaj>ORIGO H.I.M. d.o.o., OIB 91139863529, Špičkovina 126 D, 49210 Špičkovina</izvorni_sadrzaj>
    <derivirana_varijabla naziv="DomainObject.Predmet.ProtustrankaWithAdressOIB_1">ORIGO H.I.M. d.o.o., OIB 91139863529, Špičkovina 126 D, 49210 Špičkovina</derivirana_varijabla>
  </DomainObject.Predmet.ProtustrankaWithAdressOIB>
  <DomainObject.Predmet.ProtustrankaNazivFormated>
    <izvorni_sadrzaj>ORIGO H.I.M. d.o.o.</izvorni_sadrzaj>
    <derivirana_varijabla naziv="DomainObject.Predmet.ProtustrankaNazivFormated_1">ORIGO H.I.M. d.o.o.</derivirana_varijabla>
  </DomainObject.Predmet.ProtustrankaNazivFormated>
  <DomainObject.Predmet.ProtustrankaNazivFormatedOIB>
    <izvorni_sadrzaj>ORIGO H.I.M. d.o.o., OIB 91139863529</izvorni_sadrzaj>
    <derivirana_varijabla naziv="DomainObject.Predmet.ProtustrankaNazivFormatedOIB_1">ORIGO H.I.M. d.o.o., OIB 91139863529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Hajdaš</izvorni_sadrzaj>
    <derivirana_varijabla naziv="DomainObject.Predmet.StrankaFormated_1">  FINA Regionalni centar Zagreb; Ivan Hajdaš</derivirana_varijabla>
  </DomainObject.Predmet.StrankaFormated>
  <DomainObject.Predmet.StrankaFormatedOIB>
    <izvorni_sadrzaj>  FINA Regionalni centar Zagreb, OIB 85821130368; Ivan Hajdaš, OIB 85977744777</izvorni_sadrzaj>
    <derivirana_varijabla naziv="DomainObject.Predmet.StrankaFormatedOIB_1">  FINA Regionalni centar Zagreb, OIB 85821130368; Ivan Hajdaš, OIB 85977744777</derivirana_varijabla>
  </DomainObject.Predmet.StrankaFormatedOIB>
  <DomainObject.Predmet.StrankaFormatedWithAdress>
    <izvorni_sadrzaj> FINA Regionalni centar Zagreb, Trg svibanjskih žrtava 1995. 1, 10000 Zagreb; Ivan Hajdaš, Špičkovina 126 D, 49210 Špičkovina</izvorni_sadrzaj>
    <derivirana_varijabla naziv="DomainObject.Predmet.StrankaFormatedWithAdress_1"> FINA Regionalni centar Zagreb, Trg svibanjskih žrtava 1995. 1, 10000 Zagreb; Ivan Hajdaš, Špičkovina 126 D, 49210 Špičkovina</derivirana_varijabla>
  </DomainObject.Predmet.StrankaFormatedWithAdress>
  <DomainObject.Predmet.StrankaFormatedWithAdressOIB>
    <izvorni_sadrzaj> FINA Regionalni centar Zagreb, OIB 85821130368, Trg svibanjskih žrtava 1995. 1, 10000 Zagreb; Ivan Hajdaš, OIB 85977744777, Špičkovina 126 D, 49210 Špičkovina</izvorni_sadrzaj>
    <derivirana_varijabla naziv="DomainObject.Predmet.StrankaFormatedWithAdressOIB_1"> FINA Regionalni centar Zagreb, OIB 85821130368, Trg svibanjskih žrtava 1995. 1, 10000 Zagreb; Ivan Hajdaš, OIB 85977744777, Špičkovina 126 D, 49210 Špičkovina</derivirana_varijabla>
  </DomainObject.Predmet.StrankaFormatedWithAdressOIB>
  <DomainObject.Predmet.StrankaWithAdress>
    <izvorni_sadrzaj>FINA Regionalni centar Zagreb Trg svibanjskih žrtava 1995. 1,10000 Zagreb,Ivan Hajdaš Špičkovina 126 D,49210 Špičkovina</izvorni_sadrzaj>
    <derivirana_varijabla naziv="DomainObject.Predmet.StrankaWithAdress_1">FINA Regionalni centar Zagreb Trg svibanjskih žrtava 1995. 1,10000 Zagreb,Ivan Hajdaš Špičkovina 126 D,49210 Špičkovina</derivirana_varijabla>
  </DomainObject.Predmet.StrankaWithAdress>
  <DomainObject.Predmet.StrankaWithAdressOIB>
    <izvorni_sadrzaj>FINA Regionalni centar Zagreb, OIB 85821130368, Trg svibanjskih žrtava 1995. 1,10000 Zagreb,Ivan Hajdaš, OIB 85977744777, Špičkovina 126 D,49210 Špičkovina</izvorni_sadrzaj>
    <derivirana_varijabla naziv="DomainObject.Predmet.StrankaWithAdressOIB_1">FINA Regionalni centar Zagreb, OIB 85821130368, Trg svibanjskih žrtava 1995. 1,10000 Zagreb,Ivan Hajdaš, OIB 85977744777, Špičkovina 126 D,49210 Špičkovina</derivirana_varijabla>
  </DomainObject.Predmet.StrankaWithAdressOIB>
  <DomainObject.Predmet.StrankaNazivFormated>
    <izvorni_sadrzaj>FINA Regionalni centar Zagreb,Ivan Hajdaš</izvorni_sadrzaj>
    <derivirana_varijabla naziv="DomainObject.Predmet.StrankaNazivFormated_1">FINA Regionalni centar Zagreb,Ivan Hajdaš</derivirana_varijabla>
  </DomainObject.Predmet.StrankaNazivFormated>
  <DomainObject.Predmet.StrankaNazivFormatedOIB>
    <izvorni_sadrzaj>FINA Regionalni centar Zagreb, OIB 85821130368,Ivan Hajdaš, OIB 85977744777</izvorni_sadrzaj>
    <derivirana_varijabla naziv="DomainObject.Predmet.StrankaNazivFormatedOIB_1">FINA Regionalni centar Zagreb, OIB 85821130368,Ivan Hajdaš, OIB 85977744777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Ivan Hajdaš</item>
    </izvorni_sadrzaj>
    <derivirana_varijabla naziv="DomainObject.Predmet.StrankaListFormated_1">
      <item>FINA Regionalni centar Zagreb</item>
      <item>Ivan Hajdaš</item>
    </derivirana_varijabla>
  </DomainObject.Predmet.StrankaListFormated>
  <DomainObject.Predmet.StrankaListFormatedOIB>
    <izvorni_sadrzaj>
      <item>FINA Regionalni centar Zagreb, OIB 85821130368</item>
      <item>Ivan Hajdaš, OIB 85977744777</item>
    </izvorni_sadrzaj>
    <derivirana_varijabla naziv="DomainObject.Predmet.StrankaListFormatedOIB_1">
      <item>FINA Regionalni centar Zagreb, OIB 85821130368</item>
      <item>Ivan Hajdaš, OIB 85977744777</item>
    </derivirana_varijabla>
  </DomainObject.Predmet.StrankaListFormatedOIB>
  <DomainObject.Predmet.StrankaListFormatedWithAdress>
    <izvorni_sadrzaj>
      <item>FINA Regionalni centar Zagreb, Trg svibanjskih žrtava 1995. 1, 10000 Zagreb</item>
      <item>Ivan Hajdaš, Špičkovina 126 D, 49210 Špičkovina</item>
    </izvorni_sadrzaj>
    <derivirana_varijabla naziv="DomainObject.Predmet.StrankaListFormatedWithAdress_1">
      <item>FINA Regionalni centar Zagreb, Trg svibanjskih žrtava 1995. 1, 10000 Zagreb</item>
      <item>Ivan Hajdaš, Špičkovina 126 D, 49210 Špičkovina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Hajdaš, OIB 85977744777, Špičkovina 126 D, 49210 Špičkovina</item>
    </izvorni_sadrzaj>
    <derivirana_varijabla naziv="DomainObject.Predmet.StrankaListFormatedWithAdressOIB_1">
      <item>FINA Regionalni centar Zagreb, OIB 85821130368, Trg svibanjskih žrtava 1995. 1, 10000 Zagreb</item>
      <item>Ivan Hajdaš, OIB 85977744777, Špičkovina 126 D, 49210 Špičkovina</item>
    </derivirana_varijabla>
  </DomainObject.Predmet.StrankaListFormatedWithAdressOIB>
  <DomainObject.Predmet.StrankaListNazivFormated>
    <izvorni_sadrzaj>
      <item>FINA Regionalni centar Zagreb</item>
      <item>Ivan Hajdaš</item>
    </izvorni_sadrzaj>
    <derivirana_varijabla naziv="DomainObject.Predmet.StrankaListNazivFormated_1">
      <item>FINA Regionalni centar Zagreb</item>
      <item>Ivan Hajdaš</item>
    </derivirana_varijabla>
  </DomainObject.Predmet.StrankaListNazivFormated>
  <DomainObject.Predmet.StrankaListNazivFormatedOIB>
    <izvorni_sadrzaj>
      <item>FINA Regionalni centar Zagreb, OIB 85821130368</item>
      <item>Ivan Hajdaš, OIB 85977744777</item>
    </izvorni_sadrzaj>
    <derivirana_varijabla naziv="DomainObject.Predmet.StrankaListNazivFormatedOIB_1">
      <item>FINA Regionalni centar Zagreb, OIB 85821130368</item>
      <item>Ivan Hajdaš, OIB 85977744777</item>
    </derivirana_varijabla>
  </DomainObject.Predmet.StrankaListNazivFormatedOIB>
  <DomainObject.Predmet.ProtuStrankaListFormated>
    <izvorni_sadrzaj>
      <item>ORIGO H.I.M. d.o.o. zastupanog po punomoćniku Ivan Hajdaš</item>
    </izvorni_sadrzaj>
    <derivirana_varijabla naziv="DomainObject.Predmet.ProtuStrankaListFormated_1">
      <item>ORIGO H.I.M. d.o.o. zastupanog po punomoćniku Ivan Hajdaš</item>
    </derivirana_varijabla>
  </DomainObject.Predmet.ProtuStrankaListFormated>
  <DomainObject.Predmet.ProtuStrankaListFormatedOIB>
    <izvorni_sadrzaj>
      <item>ORIGO H.I.M. d.o.o., OIB 91139863529 zastupanog po punomoćniku Ivan Hajdaš</item>
    </izvorni_sadrzaj>
    <derivirana_varijabla naziv="DomainObject.Predmet.ProtuStrankaListFormatedOIB_1">
      <item>ORIGO H.I.M. d.o.o., OIB 91139863529 zastupanog po punomoćniku Ivan Hajdaš</item>
    </derivirana_varijabla>
  </DomainObject.Predmet.ProtuStrankaListFormatedOIB>
  <DomainObject.Predmet.ProtuStrankaListFormatedWithAdress>
    <izvorni_sadrzaj>
      <item>ORIGO H.I.M. d.o.o., Špičkovina 126 D, 49210 Špičkovina zastupanog po punomoćniku Ivan Hajdaš</item>
    </izvorni_sadrzaj>
    <derivirana_varijabla naziv="DomainObject.Predmet.ProtuStrankaListFormatedWithAdress_1">
      <item>ORIGO H.I.M. d.o.o., Špičkovina 126 D, 49210 Špičkovina zastupanog po punomoćniku Ivan Hajdaš</item>
    </derivirana_varijabla>
  </DomainObject.Predmet.ProtuStrankaListFormatedWithAdress>
  <DomainObject.Predmet.ProtuStrankaListFormatedWithAdressOIB>
    <izvorni_sadrzaj>
      <item>ORIGO H.I.M. d.o.o., OIB 91139863529, Špičkovina 126 D, 49210 Špičkovina zastupanog po punomoćniku Ivan Hajdaš</item>
    </izvorni_sadrzaj>
    <derivirana_varijabla naziv="DomainObject.Predmet.ProtuStrankaListFormatedWithAdressOIB_1">
      <item>ORIGO H.I.M. d.o.o., OIB 91139863529, Špičkovina 126 D, 49210 Špičkovina zastupanog po punomoćniku Ivan Hajdaš</item>
    </derivirana_varijabla>
  </DomainObject.Predmet.ProtuStrankaListFormatedWithAdressOIB>
  <DomainObject.Predmet.ProtuStrankaListNazivFormated>
    <izvorni_sadrzaj>
      <item>ORIGO H.I.M. d.o.o.</item>
    </izvorni_sadrzaj>
    <derivirana_varijabla naziv="DomainObject.Predmet.ProtuStrankaListNazivFormated_1">
      <item>ORIGO H.I.M. d.o.o.</item>
    </derivirana_varijabla>
  </DomainObject.Predmet.ProtuStrankaListNazivFormated>
  <DomainObject.Predmet.ProtuStrankaListNazivFormatedOIB>
    <izvorni_sadrzaj>
      <item>ORIGO H.I.M. d.o.o., OIB 91139863529</item>
    </izvorni_sadrzaj>
    <derivirana_varijabla naziv="DomainObject.Predmet.ProtuStrankaListNazivFormatedOIB_1">
      <item>ORIGO H.I.M. d.o.o., OIB 91139863529</item>
    </derivirana_varijabla>
  </DomainObject.Predmet.ProtuStrankaListNazivFormatedOIB>
  <DomainObject.Predmet.OstaliListFormated>
    <izvorni_sadrzaj>
      <item>Ivan Hajdaš punomoćnik sudionika u postupku ORIGO H.I.M. d.o.o.</item>
      <item>OTP banka Hrvatska dioničko društvo</item>
    </izvorni_sadrzaj>
    <derivirana_varijabla naziv="DomainObject.Predmet.OstaliListFormated_1">
      <item>Ivan Hajdaš punomoćnik sudionika u postupku ORIGO H.I.M. d.o.o.</item>
      <item>OTP banka Hrvatska dioničko društvo</item>
    </derivirana_varijabla>
  </DomainObject.Predmet.OstaliListFormated>
  <DomainObject.Predmet.OstaliListFormatedOIB>
    <izvorni_sadrzaj>
      <item>Ivan Hajdaš, OIB 85977744777 punomoćnik sudionika u postupku ORIGO H.I.M. d.o.o.</item>
      <item>OTP banka Hrvatska dioničko društvo, OIB 52508873833</item>
    </izvorni_sadrzaj>
    <derivirana_varijabla naziv="DomainObject.Predmet.OstaliListFormatedOIB_1">
      <item>Ivan Hajdaš, OIB 85977744777 punomoćnik sudionika u postupku ORIGO H.I.M. d.o.o.</item>
      <item>OTP banka Hrvatska dioničko društvo, OIB 52508873833</item>
    </derivirana_varijabla>
  </DomainObject.Predmet.OstaliListFormatedOIB>
  <DomainObject.Predmet.OstaliListFormatedWithAdress>
    <izvorni_sadrzaj>
      <item>Ivan Hajdaš, Špičkovina 126 D, 49210 Špičkovina punomoćnik sudionika u postupku ORIGO H.I.M. d.o.o.</item>
      <item>OTP banka Hrvatska dioničko društvo, Ulica Domovinskog rata 3, 23000 Zadar</item>
    </izvorni_sadrzaj>
    <derivirana_varijabla naziv="DomainObject.Predmet.OstaliListFormatedWithAdress_1">
      <item>Ivan Hajdaš, Špičkovina 126 D, 49210 Špičkovina punomoćnik sudionika u postupku ORIGO H.I.M. d.o.o.</item>
      <item>OTP banka Hrvatska dioničko društvo, Ulica Domovinskog rata 3, 23000 Zadar</item>
    </derivirana_varijabla>
  </DomainObject.Predmet.OstaliListFormatedWithAdress>
  <DomainObject.Predmet.OstaliListFormatedWithAdressOIB>
    <izvorni_sadrzaj>
      <item>Ivan Hajdaš, OIB 85977744777, Špičkovina 126 D, 49210 Špičkovina punomoćnik sudionika u postupku ORIGO H.I.M. d.o.o.</item>
      <item>OTP banka Hrvatska dioničko društvo, OIB 52508873833, Ulica Domovinskog rata 3, 23000 Zadar</item>
    </izvorni_sadrzaj>
    <derivirana_varijabla naziv="DomainObject.Predmet.OstaliListFormatedWithAdressOIB_1">
      <item>Ivan Hajdaš, OIB 85977744777, Špičkovina 126 D, 49210 Špičkovina punomoćnik sudionika u postupku ORIGO H.I.M. d.o.o.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Ivan Hajdaš</item>
      <item>OTP banka Hrvatska dioničko društvo</item>
    </izvorni_sadrzaj>
    <derivirana_varijabla naziv="DomainObject.Predmet.OstaliListNazivFormated_1">
      <item>Ivan Hajdaš</item>
      <item>OTP banka Hrvatska dioničko društvo</item>
    </derivirana_varijabla>
  </DomainObject.Predmet.OstaliListNazivFormated>
  <DomainObject.Predmet.OstaliListNazivFormatedOIB>
    <izvorni_sadrzaj>
      <item>Ivan Hajdaš, OIB 85977744777</item>
      <item>OTP banka Hrvatska dioničko društvo, OIB 52508873833</item>
    </izvorni_sadrzaj>
    <derivirana_varijabla naziv="DomainObject.Predmet.OstaliListNazivFormatedOIB_1">
      <item>Ivan Hajdaš, OIB 85977744777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ORIGO H.I.M. d.o.o.</izvorni_sadrzaj>
    <derivirana_varijabla naziv="DomainObject.Predmet.ProtustrankaIDrugi_1">ORIGO H.I.M.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ORIGO H.I.M. d.o.o., OIB 91139863529, Špičkovina 126 D, 49210 Špičkovina</izvorni_sadrzaj>
    <derivirana_varijabla naziv="DomainObject.Predmet.ProtustrankaIDrugiAdressOIB_1">ORIGO H.I.M. d.o.o., OIB 91139863529, Špičkovina 126 D, 49210 Špičkovina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ORIGO H.I.M. d.o.o.</item>
      <item>Ivan Hajdaš</item>
      <item>OTP banka Hrvatska dioničko društvo</item>
      <item>Ivan Hajdaš</item>
    </izvorni_sadrzaj>
    <derivirana_varijabla naziv="DomainObject.Predmet.SudioniciListNaziv_1">
      <item>FINA Regionalni centar Zagreb</item>
      <item>ORIGO H.I.M. d.o.o.</item>
      <item>Ivan Hajdaš</item>
      <item>OTP banka Hrvatska dioničko društvo</item>
      <item>Ivan Hajdaš</item>
    </derivirana_varijabla>
  </DomainObject.Predmet.SudioniciListNaziv>
  <DomainObject.Predmet.SudioniciListAdressOIB>
    <izvorni_sadrzaj>
      <item>FINA Regionalni centar Zagreb, OIB 85821130368, Trg svibanjskih žrtava 1995. 1,10000 Zagreb</item>
      <item>ORIGO H.I.M. d.o.o., OIB 91139863529, Špičkovina 126 D,49210 Špičkovina</item>
      <item>Ivan Hajdaš, OIB 85977744777, Špičkovina 126 D,49210 Špičkovina</item>
      <item>OTP banka Hrvatska dioničko društvo, OIB 52508873833, Ulica Domovinskog rata 3,23000 Zadar</item>
      <item>Ivan Hajdaš, OIB 85977744777, Špičkovina 126 D,49210 Špičkovina</item>
    </izvorni_sadrzaj>
    <derivirana_varijabla naziv="DomainObject.Predmet.SudioniciListAdressOIB_1">
      <item>FINA Regionalni centar Zagreb, OIB 85821130368, Trg svibanjskih žrtava 1995. 1,10000 Zagreb</item>
      <item>ORIGO H.I.M. d.o.o., OIB 91139863529, Špičkovina 126 D,49210 Špičkovina</item>
      <item>Ivan Hajdaš, OIB 85977744777, Špičkovina 126 D,49210 Špičkovina</item>
      <item>OTP banka Hrvatska dioničko društvo, OIB 52508873833, Ulica Domovinskog rata 3,23000 Zadar</item>
      <item>Ivan Hajdaš, OIB 85977744777, Špičkovina 126 D,49210 Špičkovina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91139863529</item>
      <item>, OIB 85977744777</item>
      <item>, OIB 52508873833</item>
      <item>, OIB 85977744777</item>
    </izvorni_sadrzaj>
    <derivirana_varijabla naziv="DomainObject.Predmet.SudioniciListNazivOIB_1">
      <item>, OIB 85821130368</item>
      <item>, OIB 91139863529</item>
      <item>, OIB 85977744777</item>
      <item>, OIB 52508873833</item>
      <item>, OIB 85977744777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38C9C4-4C51-4AB5-B1F2-3C71E86138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957</properties:Characters>
  <properties:Lines>39</properties:Lines>
  <properties:Paragraphs>19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2018-05-16T11:48:00Z</cp:lastPrinted>
  <dcterms:modified xmlns:xsi="http://www.w3.org/2001/XMLSchema-instance" xsi:type="dcterms:W3CDTF">2018-05-16T11:48:00Z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