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fae55" w14:paraId="a6fae55" w:rsidRDefault="009D0565" w:rsidP="009D0565" w:rsidR="009D0565" w:rsidRPr="00620615">
      <w:pPr>
        <w15:collapsed w:val="false"/>
        <w:rPr>
          <w:sz w:val="22"/>
          <w:szCs w:val="22"/>
        </w:rPr>
      </w:pPr>
      <w:bookmarkStart w:name="_GoBack" w:id="0"/>
      <w:bookmarkEnd w:id="0"/>
      <w:r w:rsidRPr="00620615">
        <w:rPr>
          <w:noProof/>
          <w:sz w:val="22"/>
          <w:szCs w:val="22"/>
        </w:rPr>
        <w:drawing>
          <wp:inline distR="0" distL="0" distB="0" distT="0">
            <wp:extent cy="96139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0565" w:rsidR="009D0565" w:rsidRPr="00C02022">
        <w:tc>
          <w:tcPr>
            <w:tcW w:type="dxa" w:w="3060"/>
            <w:hideMark/>
          </w:tcPr>
          <w:p w:rsidRDefault="009D0565" w:rsidR="009D0565" w:rsidRPr="00C02022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C02022">
              <w:rPr>
                <w:b w:val="false"/>
                <w:bCs w:val="false"/>
                <w:sz w:val="24"/>
              </w:rPr>
              <w:t>REPUBLIKA HRVATSKA</w:t>
            </w:r>
          </w:p>
          <w:p w:rsidRDefault="009D0565" w:rsidR="009D0565" w:rsidRPr="00C02022">
            <w:r w:rsidRPr="00C02022">
              <w:t>Trgovački sud u Zagrebu</w:t>
            </w:r>
          </w:p>
          <w:p w:rsidRDefault="009D0565" w:rsidR="009D0565" w:rsidRPr="00C02022">
            <w:r w:rsidRPr="00C02022">
              <w:t>Zagreb, Amruševa 2/II</w:t>
            </w:r>
          </w:p>
        </w:tc>
      </w:tr>
    </w:tbl>
    <w:p w:rsidRDefault="009D0565" w:rsidP="009D0565" w:rsidR="009D0565" w:rsidRPr="00C02022">
      <w:r w:rsidRPr="00C02022">
        <w:rPr>
          <w:b/>
        </w:rPr>
        <w:tab/>
      </w:r>
      <w:r w:rsidRPr="00C02022">
        <w:rPr>
          <w:b/>
        </w:rPr>
        <w:tab/>
      </w:r>
      <w:r w:rsidRPr="00C02022">
        <w:rPr>
          <w:b/>
        </w:rPr>
        <w:tab/>
      </w:r>
      <w:r w:rsidRPr="00C02022">
        <w:rPr>
          <w:b/>
        </w:rPr>
        <w:tab/>
      </w:r>
      <w:r w:rsidRPr="00C02022">
        <w:rPr>
          <w:b/>
        </w:rPr>
        <w:tab/>
      </w:r>
      <w:r w:rsidRPr="00C02022">
        <w:rPr>
          <w:b/>
        </w:rPr>
        <w:tab/>
      </w:r>
      <w:r w:rsidRPr="00C02022">
        <w:rPr>
          <w:b/>
        </w:rPr>
        <w:tab/>
      </w:r>
      <w:r w:rsidRPr="00C02022">
        <w:rPr>
          <w:b/>
        </w:rPr>
        <w:tab/>
      </w:r>
      <w:r w:rsidRPr="00C02022">
        <w:rPr>
          <w:b/>
        </w:rPr>
        <w:tab/>
        <w:t xml:space="preserve">     </w:t>
      </w:r>
      <w:r w:rsidR="0019299F" w:rsidRPr="00C02022">
        <w:rPr>
          <w:b/>
        </w:rPr>
        <w:t xml:space="preserve">           </w:t>
      </w:r>
      <w:r w:rsidRPr="00C02022">
        <w:t>96.</w:t>
      </w:r>
      <w:r w:rsidRPr="00C02022">
        <w:rPr>
          <w:b/>
        </w:rPr>
        <w:t xml:space="preserve"> </w:t>
      </w:r>
      <w:r w:rsidRPr="00C02022">
        <w:t>St-</w:t>
      </w:r>
      <w:r w:rsidR="00882EEF">
        <w:t>8302</w:t>
      </w:r>
      <w:r w:rsidRPr="00C02022">
        <w:t>/1</w:t>
      </w:r>
      <w:r w:rsidR="00882EEF">
        <w:t>5</w:t>
      </w:r>
    </w:p>
    <w:p w:rsidRDefault="009D0565" w:rsidP="009D0565" w:rsidR="009D0565" w:rsidRPr="00C02022">
      <w:pPr>
        <w:jc w:val="center"/>
      </w:pPr>
      <w:r w:rsidRPr="00C02022">
        <w:t>Z A K LJ U Č A K</w:t>
      </w:r>
    </w:p>
    <w:p w:rsidRDefault="009D0565" w:rsidP="009D0565" w:rsidR="009D0565" w:rsidRPr="00C02022"/>
    <w:p w:rsidRDefault="009D0565" w:rsidP="00B07E42" w:rsidR="009D0565" w:rsidRPr="00C02022">
      <w:pPr>
        <w:tabs>
          <w:tab w:pos="709" w:val="left"/>
        </w:tabs>
        <w:jc w:val="both"/>
      </w:pPr>
      <w:r w:rsidRPr="00C02022">
        <w:tab/>
        <w:t xml:space="preserve">Trgovački sud u Zagrebu, </w:t>
      </w:r>
      <w:r w:rsidR="000A2477" w:rsidRPr="00C02022">
        <w:t xml:space="preserve"> </w:t>
      </w:r>
      <w:r w:rsidR="00065431" w:rsidRPr="00C02022">
        <w:t xml:space="preserve">po višoj sudskoj savjetnici Teuti </w:t>
      </w:r>
      <w:r w:rsidR="000A2477" w:rsidRPr="00C02022">
        <w:t>Klinžić Zajec</w:t>
      </w:r>
      <w:r w:rsidRPr="00C02022">
        <w:t xml:space="preserve">, </w:t>
      </w:r>
      <w:r w:rsidRPr="00C02022">
        <w:rPr>
          <w:lang w:val="en-GB"/>
        </w:rPr>
        <w:t>u stečajnom predmetu u povodu zahtjeva</w:t>
      </w:r>
      <w:r w:rsidRPr="00C02022">
        <w:t xml:space="preserve"> FINANCIJSKE AGENCIJE, za provedbu skraćenog stečajnog postupka nad dužnikom</w:t>
      </w:r>
      <w:r w:rsidR="00882EEF">
        <w:t xml:space="preserve"> </w:t>
      </w:r>
      <w:r w:rsidR="00B07E42">
        <w:t>KOLOSEUM d.o.o., Zagreb, Mandaličina 7, OIB: 73771049383</w:t>
      </w:r>
      <w:r w:rsidRPr="00C02022">
        <w:t xml:space="preserve">, dana </w:t>
      </w:r>
      <w:r w:rsidR="009B5C3D">
        <w:t>18</w:t>
      </w:r>
      <w:r w:rsidRPr="00C02022">
        <w:t>.</w:t>
      </w:r>
      <w:r w:rsidR="009B5C3D">
        <w:t>07</w:t>
      </w:r>
      <w:r w:rsidRPr="00C02022">
        <w:t>.2016.,</w:t>
      </w:r>
    </w:p>
    <w:p w:rsidRDefault="009D0565" w:rsidP="009D0565" w:rsidR="009D0565" w:rsidRPr="00C02022">
      <w:pPr>
        <w:jc w:val="center"/>
        <w:rPr>
          <w:b/>
        </w:rPr>
      </w:pPr>
      <w:r w:rsidRPr="00C02022">
        <w:rPr>
          <w:b/>
        </w:rPr>
        <w:t xml:space="preserve">z a k lj u č i o   j e </w:t>
      </w:r>
    </w:p>
    <w:p w:rsidRDefault="009D0565" w:rsidP="009D0565" w:rsidR="009D0565" w:rsidRPr="00C02022">
      <w:pPr>
        <w:jc w:val="center"/>
        <w:rPr>
          <w:b/>
        </w:rPr>
      </w:pPr>
    </w:p>
    <w:p w:rsidRDefault="009D0565" w:rsidP="00B07E42" w:rsidR="00963243">
      <w:pPr>
        <w:tabs>
          <w:tab w:pos="709" w:val="left"/>
        </w:tabs>
        <w:jc w:val="both"/>
      </w:pPr>
      <w:r w:rsidRPr="00C02022">
        <w:t xml:space="preserve">Poziva se HRVATSKI ZAVOD ZA MIROVINSKO OSIGURANJE, Zagreb, Trpimirova  4, u roku od 8 dana, </w:t>
      </w:r>
      <w:r w:rsidR="00963243">
        <w:t xml:space="preserve">dostaviti sudu pozivom na gornji broj spisa, podatke o zaposlenim osobama kod dužnika </w:t>
      </w:r>
      <w:r w:rsidR="00B07E42">
        <w:t>KOLOSEUM d.o.o., Zagreb, Mandaličina 7, OIB: 73771049383</w:t>
      </w:r>
      <w:r w:rsidR="00963243">
        <w:t>/podaci o djelatnicima ili da nema zaposlenih osoba na dan pisanja potvrde.</w:t>
      </w:r>
    </w:p>
    <w:p w:rsidRDefault="009D0565" w:rsidP="009D0565" w:rsidR="009D0565" w:rsidRPr="00C02022">
      <w:pPr>
        <w:jc w:val="both"/>
      </w:pPr>
    </w:p>
    <w:p w:rsidRDefault="009D0565" w:rsidP="009D0565" w:rsidR="009D0565" w:rsidRPr="00C02022">
      <w:pPr>
        <w:jc w:val="center"/>
      </w:pPr>
      <w:r w:rsidRPr="00C02022">
        <w:t>Obrazloženje</w:t>
      </w:r>
    </w:p>
    <w:p w:rsidRDefault="009D0565" w:rsidP="009D0565" w:rsidR="009D0565" w:rsidRPr="00C02022">
      <w:pPr>
        <w:jc w:val="center"/>
      </w:pPr>
    </w:p>
    <w:p w:rsidRDefault="009D0565" w:rsidP="009D0565" w:rsidR="009D0565" w:rsidRPr="00C02022">
      <w:pPr>
        <w:jc w:val="both"/>
        <w:rPr>
          <w:lang w:val="en-GB"/>
        </w:rPr>
      </w:pPr>
      <w:r w:rsidRPr="00C02022">
        <w:tab/>
      </w:r>
      <w:r w:rsidRPr="00C02022">
        <w:rPr>
          <w:lang w:val="en-GB"/>
        </w:rPr>
        <w:t>Financijska agencija podnijela je, na temelju odredbe čl. 429. st. 1. Stečajnog zakona (Narodne novine br. 71/15, dalje: SZ), zahtjev za provedbu skraćenog stečajnog postupka nad gore označenim dužnikom.</w:t>
      </w:r>
    </w:p>
    <w:p w:rsidRDefault="009D0565" w:rsidP="009D0565" w:rsidR="009D0565" w:rsidRPr="00C02022">
      <w:pPr>
        <w:jc w:val="both"/>
      </w:pPr>
      <w:r w:rsidRPr="00C02022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D0565" w:rsidP="009D0565" w:rsidR="009D0565" w:rsidRPr="00C02022">
      <w:pPr>
        <w:ind w:firstLine="708"/>
        <w:jc w:val="both"/>
      </w:pPr>
      <w:r w:rsidRPr="00C02022">
        <w:t>Odredbom čl. 11. st. 3. propisano je da sud po službenoj dužnosti utvrđuje sve činjenice koje su važne za predstečajni i stečajni postupak, te radi toga može izvoditi sve potrebne dokaze.</w:t>
      </w:r>
    </w:p>
    <w:p w:rsidRDefault="009D0565" w:rsidP="009D0565" w:rsidR="009D0565" w:rsidRPr="00C02022">
      <w:pPr>
        <w:ind w:firstLine="708"/>
        <w:jc w:val="both"/>
      </w:pPr>
      <w:r w:rsidRPr="00C02022"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stoga je HRVATSKI ZAVOD ZA MIROVINSKO OSIGURANJE pozvan dostaviti podatak naveden u izreci  zaključka. </w:t>
      </w:r>
    </w:p>
    <w:p w:rsidRDefault="009D0565" w:rsidP="009D0565" w:rsidR="009D0565" w:rsidRPr="00C02022">
      <w:pPr>
        <w:jc w:val="both"/>
      </w:pPr>
    </w:p>
    <w:p w:rsidRDefault="009D0565" w:rsidP="009D0565" w:rsidR="003226EE" w:rsidRPr="00C02022">
      <w:pPr>
        <w:jc w:val="center"/>
      </w:pPr>
      <w:r w:rsidRPr="00C02022">
        <w:t xml:space="preserve">U Zagrebu, </w:t>
      </w:r>
      <w:r w:rsidR="009B5C3D">
        <w:t>18</w:t>
      </w:r>
      <w:r w:rsidRPr="00C02022">
        <w:t>.</w:t>
      </w:r>
      <w:r w:rsidR="009B5C3D">
        <w:t>07</w:t>
      </w:r>
      <w:r w:rsidRPr="00C02022">
        <w:t>.2016.</w:t>
      </w:r>
    </w:p>
    <w:p w:rsidRDefault="003226EE" w:rsidP="003226EE" w:rsidR="003226EE" w:rsidRPr="009B5C3D">
      <w:pPr>
        <w:ind w:firstLine="708" w:left="5664"/>
        <w:jc w:val="both"/>
        <w:rPr>
          <w:bCs/>
        </w:rPr>
      </w:pPr>
      <w:r w:rsidRPr="009B5C3D">
        <w:rPr>
          <w:bCs/>
        </w:rPr>
        <w:t>Viša sudska savjetnica:</w:t>
      </w:r>
    </w:p>
    <w:p w:rsidRDefault="003226EE" w:rsidP="003226EE" w:rsidR="003226EE" w:rsidRPr="009B5C3D">
      <w:pPr>
        <w:ind w:firstLine="708" w:left="5664"/>
        <w:jc w:val="both"/>
        <w:rPr>
          <w:bCs/>
        </w:rPr>
      </w:pPr>
      <w:r w:rsidRPr="009B5C3D">
        <w:rPr>
          <w:bCs/>
        </w:rPr>
        <w:t>Teuta Klinžić Zajec, v.r.</w:t>
      </w:r>
    </w:p>
    <w:p w:rsidRDefault="00620615" w:rsidP="003226EE" w:rsidR="00620615" w:rsidRPr="00C02022">
      <w:pPr>
        <w:ind w:firstLine="708" w:left="5664"/>
        <w:jc w:val="both"/>
        <w:rPr>
          <w:b/>
          <w:bCs/>
        </w:rPr>
      </w:pPr>
    </w:p>
    <w:p w:rsidRDefault="003226EE" w:rsidP="003226EE" w:rsidR="003226EE" w:rsidRPr="00C02022">
      <w:pPr>
        <w:pStyle w:val="Bezproreda"/>
        <w:ind w:left="6372"/>
        <w:rPr>
          <w:sz w:val="20"/>
          <w:szCs w:val="20"/>
        </w:rPr>
      </w:pPr>
      <w:r w:rsidRPr="00C02022">
        <w:rPr>
          <w:sz w:val="20"/>
          <w:szCs w:val="20"/>
        </w:rPr>
        <w:t xml:space="preserve">Za točnost otpravka              ovlašteni službenik: </w:t>
      </w:r>
    </w:p>
    <w:p w:rsidRDefault="003226EE" w:rsidP="00620615" w:rsidR="009D0565" w:rsidRPr="00C02022">
      <w:pPr>
        <w:pStyle w:val="Bezproreda"/>
        <w:ind w:firstLine="708" w:left="5664"/>
        <w:rPr>
          <w:sz w:val="20"/>
          <w:szCs w:val="20"/>
        </w:rPr>
      </w:pPr>
      <w:r w:rsidRPr="00C02022">
        <w:rPr>
          <w:sz w:val="20"/>
          <w:szCs w:val="20"/>
        </w:rPr>
        <w:t>Višnja Jurlina</w:t>
      </w:r>
    </w:p>
    <w:p w:rsidRDefault="009D0565" w:rsidP="009D0565" w:rsidR="009D0565" w:rsidRPr="00D93BD9">
      <w:pPr>
        <w:jc w:val="both"/>
        <w:rPr>
          <w:sz w:val="18"/>
          <w:szCs w:val="18"/>
        </w:rPr>
      </w:pPr>
      <w:r w:rsidRPr="00D93BD9">
        <w:rPr>
          <w:sz w:val="18"/>
          <w:szCs w:val="18"/>
        </w:rPr>
        <w:t>Uputa o pravnom lijeku:</w:t>
      </w:r>
    </w:p>
    <w:p w:rsidRDefault="009D0565" w:rsidP="009D0565" w:rsidR="009D0565" w:rsidRPr="00D93BD9">
      <w:pPr>
        <w:jc w:val="both"/>
        <w:rPr>
          <w:sz w:val="18"/>
          <w:szCs w:val="18"/>
        </w:rPr>
      </w:pPr>
      <w:r w:rsidRPr="00D93BD9">
        <w:rPr>
          <w:sz w:val="18"/>
          <w:szCs w:val="18"/>
        </w:rPr>
        <w:t>Protiv ovog zaključka  žalba nije dopuštena (čl. 19.st. 7. SZ-a).</w:t>
      </w:r>
    </w:p>
    <w:sectPr w:rsidR="009D0565" w:rsidRPr="00D93BD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52370D6"/>
    <w:multiLevelType w:val="hybridMultilevel"/>
    <w:tmpl w:val="941EBAA2"/>
    <w:lvl w:tplc="01CC3FB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2D7"/>
    <w:rsid w:val="00021BCC"/>
    <w:rsid w:val="000309EB"/>
    <w:rsid w:val="00047812"/>
    <w:rsid w:val="00055DB4"/>
    <w:rsid w:val="00065431"/>
    <w:rsid w:val="000A2477"/>
    <w:rsid w:val="000B35AB"/>
    <w:rsid w:val="000B6A44"/>
    <w:rsid w:val="0017795A"/>
    <w:rsid w:val="0019299F"/>
    <w:rsid w:val="001E3342"/>
    <w:rsid w:val="00275833"/>
    <w:rsid w:val="002E12D7"/>
    <w:rsid w:val="002F29CB"/>
    <w:rsid w:val="003226EE"/>
    <w:rsid w:val="003279B2"/>
    <w:rsid w:val="003D2682"/>
    <w:rsid w:val="003E31D6"/>
    <w:rsid w:val="00403D63"/>
    <w:rsid w:val="004717B0"/>
    <w:rsid w:val="004A0A7A"/>
    <w:rsid w:val="004C7490"/>
    <w:rsid w:val="0050562B"/>
    <w:rsid w:val="00546F8A"/>
    <w:rsid w:val="00572B34"/>
    <w:rsid w:val="00592E47"/>
    <w:rsid w:val="006017B6"/>
    <w:rsid w:val="0060613D"/>
    <w:rsid w:val="006078DE"/>
    <w:rsid w:val="00620615"/>
    <w:rsid w:val="006B3F05"/>
    <w:rsid w:val="006E0EEE"/>
    <w:rsid w:val="007122B2"/>
    <w:rsid w:val="007E7ACD"/>
    <w:rsid w:val="007F0152"/>
    <w:rsid w:val="00854216"/>
    <w:rsid w:val="00882EEF"/>
    <w:rsid w:val="008C1DFF"/>
    <w:rsid w:val="008C458D"/>
    <w:rsid w:val="008E7A35"/>
    <w:rsid w:val="00900D72"/>
    <w:rsid w:val="00922CD1"/>
    <w:rsid w:val="0093505F"/>
    <w:rsid w:val="00963243"/>
    <w:rsid w:val="009B5C3D"/>
    <w:rsid w:val="009C5AFA"/>
    <w:rsid w:val="009D0565"/>
    <w:rsid w:val="00A74195"/>
    <w:rsid w:val="00AA4C98"/>
    <w:rsid w:val="00AE518C"/>
    <w:rsid w:val="00B07E42"/>
    <w:rsid w:val="00C02022"/>
    <w:rsid w:val="00C30569"/>
    <w:rsid w:val="00CA316C"/>
    <w:rsid w:val="00D40CD2"/>
    <w:rsid w:val="00D705DC"/>
    <w:rsid w:val="00D90876"/>
    <w:rsid w:val="00D93BD9"/>
    <w:rsid w:val="00E75169"/>
    <w:rsid w:val="00ED6CFA"/>
    <w:rsid w:val="00FB7730"/>
    <w:rsid w:val="00FD3180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0565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632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0A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0A7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0A7A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0A7A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0A7A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0565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632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0A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0A7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0A7A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0A7A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0A7A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191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9813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1072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8302</izvorni_sadrzaj>
    <derivirana_varijabla naziv="DomainObject.Predmet.Broj_1">8302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St-8302/2015</izvorni_sadrzaj>
    <derivirana_varijabla naziv="DomainObject.Predmet.OznakaBroj_1">St-8302/2015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KOLOSEUM d.o.o.</izvorni_sadrzaj>
    <derivirana_varijabla naziv="DomainObject.Predmet.ProtustrankaFormated_1">  KOLOSEUM d.o.o.</derivirana_varijabla>
  </DomainObject.Predmet.ProtustrankaFormated>
  <DomainObject.Predmet.ProtustrankaFormatedOIB>
    <izvorni_sadrzaj>  KOLOSEUM d.o.o., OIB 73771049383</izvorni_sadrzaj>
    <derivirana_varijabla naziv="DomainObject.Predmet.ProtustrankaFormatedOIB_1">  KOLOSEUM d.o.o., OIB 73771049383</derivirana_varijabla>
  </DomainObject.Predmet.ProtustrankaFormatedOIB>
  <DomainObject.Predmet.ProtustrankaFormatedWithAdress>
    <izvorni_sadrzaj> KOLOSEUM d.o.o., Mandaličina 7, 10000 Zagreb</izvorni_sadrzaj>
    <derivirana_varijabla naziv="DomainObject.Predmet.ProtustrankaFormatedWithAdress_1"> KOLOSEUM d.o.o., Mandaličina 7, 10000 Zagreb</derivirana_varijabla>
  </DomainObject.Predmet.ProtustrankaFormatedWithAdress>
  <DomainObject.Predmet.ProtustrankaFormatedWithAdressOIB>
    <izvorni_sadrzaj> KOLOSEUM d.o.o., OIB 73771049383, Mandaličina 7, 10000 Zagreb</izvorni_sadrzaj>
    <derivirana_varijabla naziv="DomainObject.Predmet.ProtustrankaFormatedWithAdressOIB_1"> KOLOSEUM d.o.o., OIB 73771049383, Mandaličina 7, 10000 Zagreb</derivirana_varijabla>
  </DomainObject.Predmet.ProtustrankaFormatedWithAdressOIB>
  <DomainObject.Predmet.ProtustrankaWithAdress>
    <izvorni_sadrzaj>KOLOSEUM d.o.o. Mandaličina 7, 10000 Zagreb</izvorni_sadrzaj>
    <derivirana_varijabla naziv="DomainObject.Predmet.ProtustrankaWithAdress_1">KOLOSEUM d.o.o. Mandaličina 7, 10000 Zagreb</derivirana_varijabla>
  </DomainObject.Predmet.ProtustrankaWithAdress>
  <DomainObject.Predmet.ProtustrankaWithAdressOIB>
    <izvorni_sadrzaj>KOLOSEUM d.o.o., OIB 73771049383, Mandaličina 7, 10000 Zagreb</izvorni_sadrzaj>
    <derivirana_varijabla naziv="DomainObject.Predmet.ProtustrankaWithAdressOIB_1">KOLOSEUM d.o.o., OIB 73771049383, Mandaličina 7, 10000 Zagreb</derivirana_varijabla>
  </DomainObject.Predmet.ProtustrankaWithAdressOIB>
  <DomainObject.Predmet.ProtustrankaNazivFormated>
    <izvorni_sadrzaj>KOLOSEUM d.o.o.</izvorni_sadrzaj>
    <derivirana_varijabla naziv="DomainObject.Predmet.ProtustrankaNazivFormated_1">KOLOSEUM d.o.o.</derivirana_varijabla>
  </DomainObject.Predmet.ProtustrankaNazivFormated>
  <DomainObject.Predmet.ProtustrankaNazivFormatedOIB>
    <izvorni_sadrzaj>KOLOSEUM d.o.o., OIB 73771049383</izvorni_sadrzaj>
    <derivirana_varijabla naziv="DomainObject.Predmet.ProtustrankaNazivFormatedOIB_1">KOLOSEUM d.o.o., OIB 73771049383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KOLOSEUM d.o.o.</item>
    </izvorni_sadrzaj>
    <derivirana_varijabla naziv="DomainObject.Predmet.ProtuStrankaListFormated_1">
      <item>KOLOSEUM d.o.o.</item>
    </derivirana_varijabla>
  </DomainObject.Predmet.ProtuStrankaListFormated>
  <DomainObject.Predmet.ProtuStrankaListFormatedOIB>
    <izvorni_sadrzaj>
      <item>KOLOSEUM d.o.o., OIB 73771049383</item>
    </izvorni_sadrzaj>
    <derivirana_varijabla naziv="DomainObject.Predmet.ProtuStrankaListFormatedOIB_1">
      <item>KOLOSEUM d.o.o., OIB 73771049383</item>
    </derivirana_varijabla>
  </DomainObject.Predmet.ProtuStrankaListFormatedOIB>
  <DomainObject.Predmet.ProtuStrankaListFormatedWithAdress>
    <izvorni_sadrzaj>
      <item>KOLOSEUM d.o.o., Mandaličina 7, 10000 Zagreb</item>
    </izvorni_sadrzaj>
    <derivirana_varijabla naziv="DomainObject.Predmet.ProtuStrankaListFormatedWithAdress_1">
      <item>KOLOSEUM d.o.o., Mandaličina 7, 10000 Zagreb</item>
    </derivirana_varijabla>
  </DomainObject.Predmet.ProtuStrankaListFormatedWithAdress>
  <DomainObject.Predmet.ProtuStrankaListFormatedWithAdressOIB>
    <izvorni_sadrzaj>
      <item>KOLOSEUM d.o.o., OIB 73771049383, Mandaličina 7, 10000 Zagreb</item>
    </izvorni_sadrzaj>
    <derivirana_varijabla naziv="DomainObject.Predmet.ProtuStrankaListFormatedWithAdressOIB_1">
      <item>KOLOSEUM d.o.o., OIB 73771049383, Mandaličina 7, 10000 Zagreb</item>
    </derivirana_varijabla>
  </DomainObject.Predmet.ProtuStrankaListFormatedWithAdressOIB>
  <DomainObject.Predmet.ProtuStrankaListNazivFormated>
    <izvorni_sadrzaj>
      <item>KOLOSEUM d.o.o.</item>
    </izvorni_sadrzaj>
    <derivirana_varijabla naziv="DomainObject.Predmet.ProtuStrankaListNazivFormated_1">
      <item>KOLOSEUM d.o.o.</item>
    </derivirana_varijabla>
  </DomainObject.Predmet.ProtuStrankaListNazivFormated>
  <DomainObject.Predmet.ProtuStrankaListNazivFormatedOIB>
    <izvorni_sadrzaj>
      <item>KOLOSEUM d.o.o., OIB 73771049383</item>
    </izvorni_sadrzaj>
    <derivirana_varijabla naziv="DomainObject.Predmet.ProtuStrankaListNazivFormatedOIB_1">
      <item>KOLOSEUM d.o.o., OIB 73771049383</item>
    </derivirana_varijabla>
  </DomainObject.Predmet.ProtuStrankaListNazivFormatedOIB>
  <DomainObject.Predmet.OstaliListFormated>
    <izvorni_sadrzaj>
      <item>Ivica Šišara</item>
    </izvorni_sadrzaj>
    <derivirana_varijabla naziv="DomainObject.Predmet.OstaliListFormated_1">
      <item>Ivica Šišara</item>
    </derivirana_varijabla>
  </DomainObject.Predmet.OstaliListFormated>
  <DomainObject.Predmet.OstaliListFormatedOIB>
    <izvorni_sadrzaj>
      <item>Ivica Šišara, OIB 43547592924</item>
    </izvorni_sadrzaj>
    <derivirana_varijabla naziv="DomainObject.Predmet.OstaliListFormatedOIB_1">
      <item>Ivica Šišara, OIB 43547592924</item>
    </derivirana_varijabla>
  </DomainObject.Predmet.OstaliListFormatedOIB>
  <DomainObject.Predmet.OstaliListFormatedWithAdress>
    <izvorni_sadrzaj>
      <item>Ivica Šišara, Mandaličina 7, 10000 Zagreb</item>
    </izvorni_sadrzaj>
    <derivirana_varijabla naziv="DomainObject.Predmet.OstaliListFormatedWithAdress_1">
      <item>Ivica Šišara, Mandaličina 7, 10000 Zagreb</item>
    </derivirana_varijabla>
  </DomainObject.Predmet.OstaliListFormatedWithAdress>
  <DomainObject.Predmet.OstaliListFormatedWithAdressOIB>
    <izvorni_sadrzaj>
      <item>Ivica Šišara, OIB 43547592924, Mandaličina 7, 10000 Zagreb</item>
    </izvorni_sadrzaj>
    <derivirana_varijabla naziv="DomainObject.Predmet.OstaliListFormatedWithAdressOIB_1">
      <item>Ivica Šišara, OIB 43547592924, Mandaličina 7, 10000 Zagreb</item>
    </derivirana_varijabla>
  </DomainObject.Predmet.OstaliListFormatedWithAdressOIB>
  <DomainObject.Predmet.OstaliListNazivFormated>
    <izvorni_sadrzaj>
      <item>Ivica Šišara</item>
    </izvorni_sadrzaj>
    <derivirana_varijabla naziv="DomainObject.Predmet.OstaliListNazivFormated_1">
      <item>Ivica Šišara</item>
    </derivirana_varijabla>
  </DomainObject.Predmet.OstaliListNazivFormated>
  <DomainObject.Predmet.OstaliListNazivFormatedOIB>
    <izvorni_sadrzaj>
      <item>Ivica Šišara, OIB 43547592924</item>
    </izvorni_sadrzaj>
    <derivirana_varijabla naziv="DomainObject.Predmet.OstaliListNazivFormatedOIB_1">
      <item>Ivica Šišara, OIB 43547592924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KOLOSEUM d.o.o.</izvorni_sadrzaj>
    <derivirana_varijabla naziv="DomainObject.Predmet.ProtustrankaIDrugi_1">KOLOSEUM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KOLOSEUM d.o.o., OIB 73771049383, Mandaličina 7, 10000 Zagreb</izvorni_sadrzaj>
    <derivirana_varijabla naziv="DomainObject.Predmet.ProtustrankaIDrugiAdressOIB_1">KOLOSEUM d.o.o., OIB 73771049383, Mandaličina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KOLOSEUM d.o.o.</item>
      <item>FINA Regionalni centar Zagreb</item>
      <item>Ivica Šišara</item>
    </izvorni_sadrzaj>
    <derivirana_varijabla naziv="DomainObject.Predmet.SudioniciListNaziv_1">
      <item>KOLOSEUM d.o.o.</item>
      <item>FINA Regionalni centar Zagreb</item>
      <item>Ivica Šišara</item>
    </derivirana_varijabla>
  </DomainObject.Predmet.SudioniciListNaziv>
  <DomainObject.Predmet.SudioniciListAdressOIB>
    <izvorni_sadrzaj>
      <item>KOLOSEUM d.o.o., OIB 73771049383, Mandaličina 7,10000 Zagreb</item>
      <item>FINA Regionalni centar Zagreb, OIB 85821130368, Trg svibanjskih žrtava 1995. 1,10000 Zagreb</item>
      <item>Ivica Šišara, OIB 43547592924, Mandaličina 7,10000 Zagreb</item>
    </izvorni_sadrzaj>
    <derivirana_varijabla naziv="DomainObject.Predmet.SudioniciListAdressOIB_1">
      <item>KOLOSEUM d.o.o., OIB 73771049383, Mandaličina 7,10000 Zagreb</item>
      <item>FINA Regionalni centar Zagreb, OIB 85821130368, Trg svibanjskih žrtava 1995. 1,10000 Zagreb</item>
      <item>Ivica Šišara, OIB 43547592924, Mandaličina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73771049383</item>
      <item>, OIB 85821130368</item>
      <item>, OIB 43547592924</item>
    </izvorni_sadrzaj>
    <derivirana_varijabla naziv="DomainObject.Predmet.SudioniciListNazivOIB_1">
      <item>, OIB 73771049383</item>
      <item>, OIB 85821130368</item>
      <item>, OIB 43547592924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1747</properties:Characters>
  <properties:Lines>46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2016-07-19T05:25:00Z</dcterms:created>
  <dc:creator>Višnja Jurlina</dc:creator>
  <cp:lastModifiedBy>Višnja Jurlina</cp:lastModifiedBy>
  <cp:lastPrinted>2016-07-19T06:24:00Z</cp:lastPrinted>
  <dcterms:modified xmlns:xsi="http://www.w3.org/2001/XMLSchema-instance" xsi:type="dcterms:W3CDTF">2016-07-19T08:35:00Z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