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4757" w14:paraId="05a4757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5C6D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7C60C3" w:rsidP="00911746" w:rsidR="00A87222" w:rsidRPr="00F764D6">
      <w:pPr>
        <w:spacing w:after="0"/>
        <w:ind w:firstLine="720"/>
        <w:jc w:val="both"/>
      </w:pPr>
      <w:r w:rsidRPr="001036CC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9F2B41" w:rsidRPr="00B7167E">
        <w:rPr>
          <w:rFonts w:cs="Times New Roman"/>
        </w:rPr>
        <w:t>RIF BIRO, d.o.o.</w:t>
      </w:r>
      <w:r w:rsidR="009F2B41">
        <w:rPr>
          <w:rFonts w:cs="Times New Roman"/>
        </w:rPr>
        <w:t xml:space="preserve"> u stečaju</w:t>
      </w:r>
      <w:r w:rsidR="009F2B41" w:rsidRPr="00B7167E">
        <w:rPr>
          <w:rFonts w:cs="Times New Roman"/>
        </w:rPr>
        <w:t>, Čakovec, Trg Eugena Kvaternika 13/1, OIB: 48630571506</w:t>
      </w:r>
      <w:r w:rsidRPr="001036CC">
        <w:rPr>
          <w:rFonts w:cs="Times New Roman"/>
        </w:rPr>
        <w:t xml:space="preserve">, zastupanom po stečajnom upravitelju </w:t>
      </w:r>
      <w:r w:rsidR="009F2B41">
        <w:rPr>
          <w:rFonts w:cs="Times New Roman"/>
        </w:rPr>
        <w:t xml:space="preserve">Vandi Kovačević Gelenčer iz </w:t>
      </w:r>
      <w:r w:rsidR="009F2B41" w:rsidRPr="006C13A5">
        <w:rPr>
          <w:rFonts w:cs="Times New Roman"/>
        </w:rPr>
        <w:t>Virovitic</w:t>
      </w:r>
      <w:r w:rsidR="009F2B41">
        <w:rPr>
          <w:rFonts w:cs="Times New Roman"/>
        </w:rPr>
        <w:t>e</w:t>
      </w:r>
      <w:r w:rsidR="009C0372">
        <w:rPr>
          <w:rFonts w:cs="Times New Roman"/>
        </w:rPr>
        <w:t xml:space="preserve">, </w:t>
      </w:r>
      <w:r w:rsidR="009F2B41">
        <w:rPr>
          <w:rFonts w:cs="Times New Roman"/>
        </w:rPr>
        <w:t>21</w:t>
      </w:r>
      <w:r w:rsidR="002810B4">
        <w:rPr>
          <w:rFonts w:cs="Times New Roman"/>
        </w:rPr>
        <w:t>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9F2B41">
        <w:rPr>
          <w:b/>
        </w:rPr>
        <w:t>13. listopada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9F2B41">
        <w:rPr>
          <w:b/>
        </w:rPr>
        <w:t>12,00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322F31">
        <w:rPr>
          <w:rFonts w:cs="Times New Roman"/>
        </w:rPr>
        <w:t>o</w:t>
      </w:r>
      <w:r w:rsidR="00B503EE">
        <w:rPr>
          <w:rFonts w:cs="Times New Roman"/>
        </w:rPr>
        <w:t xml:space="preserve"> </w:t>
      </w:r>
      <w:r w:rsidR="009F2B41">
        <w:rPr>
          <w:rFonts w:cs="Times New Roman"/>
        </w:rPr>
        <w:t xml:space="preserve">nastavljanju parnice PS-5/17 i donošenje odluke kako bi se pokrivali troškovi vođenja parnice </w:t>
      </w:r>
      <w:r w:rsidR="007C60C3">
        <w:rPr>
          <w:rFonts w:cs="Times New Roman"/>
        </w:rPr>
        <w:t xml:space="preserve"> 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9F2B41">
        <w:t>21</w:t>
      </w:r>
      <w:r w:rsidR="00874CBC">
        <w:t>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9F2B41" w:rsidR="006E228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 </w:t>
      </w:r>
    </w:p>
    <w:p w:rsidRDefault="007C60C3" w:rsidP="007C60C3" w:rsidR="007C60C3">
      <w:pPr>
        <w:spacing w:after="0"/>
        <w:ind w:firstLine="708" w:left="4248"/>
        <w:rPr>
          <w:rFonts w:cs="Times New Roman"/>
        </w:rPr>
      </w:pPr>
    </w:p>
    <w:p w:rsidRDefault="007C60C3" w:rsidP="007C60C3" w:rsidR="007C60C3">
      <w:pPr>
        <w:spacing w:after="0"/>
        <w:ind w:firstLine="708" w:left="4248"/>
        <w:rPr>
          <w:rFonts w:cs="Times New Roman"/>
        </w:rPr>
      </w:pP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9F2B41" w:rsidRPr="00B7167E">
        <w:t xml:space="preserve">Vanda Kovačević Gelenčer, A. Mihanovića 1/3, </w:t>
      </w:r>
      <w:r w:rsidR="009F2B41">
        <w:t xml:space="preserve">33000 </w:t>
      </w:r>
      <w:r w:rsidR="009F2B41" w:rsidRPr="00B7167E">
        <w:t>Virovitica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C6D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9F2B41">
      <w:t>362/16-41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92FB7"/>
    <w:rsid w:val="007C60C3"/>
    <w:rsid w:val="00835C6D"/>
    <w:rsid w:val="00874CBC"/>
    <w:rsid w:val="008A3DED"/>
    <w:rsid w:val="00911746"/>
    <w:rsid w:val="009461B6"/>
    <w:rsid w:val="009C0372"/>
    <w:rsid w:val="009F2B41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2C823-F9DF-49FB-B7DA-7A7359CE3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924</properties:Characters>
  <properties:Lines>47</properties:Lines>
  <properties:Paragraphs>21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2017-09-21T11:23:00Z</cp:lastPrinted>
  <dcterms:modified xmlns:xsi="http://www.w3.org/2001/XMLSchema-instance" xsi:type="dcterms:W3CDTF">2017-09-21T11:24:00Z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