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8055" w14:paraId="6ed8055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25EAD">
        <w:t>PLUTON TRADE</w:t>
      </w:r>
      <w:r w:rsidR="005A3672">
        <w:t>,</w:t>
      </w:r>
      <w:r w:rsidR="00B25EAD">
        <w:t xml:space="preserve"> d.o.o., Vukovarska 164, Split, OIB: 18861811132</w:t>
      </w:r>
      <w:r w:rsidR="00634348">
        <w:rPr>
          <w:lang w:val="hr-HR"/>
        </w:rPr>
        <w:t xml:space="preserve">, dana </w:t>
      </w:r>
      <w:r w:rsidR="006E4C84">
        <w:rPr>
          <w:lang w:val="hr-HR"/>
        </w:rPr>
        <w:t>18</w:t>
      </w:r>
      <w:r w:rsidR="00E83027">
        <w:rPr>
          <w:lang w:val="hr-HR"/>
        </w:rPr>
        <w:t>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25EAD">
        <w:t>PLUTON TRADE</w:t>
      </w:r>
      <w:r w:rsidR="005A3672">
        <w:t>,</w:t>
      </w:r>
      <w:r w:rsidR="00B25EAD">
        <w:t xml:space="preserve"> d.o.o., Vukovarska 164, Split, OIB: 18861811132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6E4C84">
        <w:rPr>
          <w:lang w:val="hr-HR"/>
        </w:rPr>
        <w:t>18</w:t>
      </w:r>
      <w:r w:rsidR="00E83027">
        <w:rPr>
          <w:lang w:val="hr-HR"/>
        </w:rPr>
        <w:t>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565082">
        <w:rPr>
          <w:lang w:val="hr-HR"/>
        </w:rPr>
        <w:t>11</w:t>
      </w:r>
      <w:r w:rsidR="00E83027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565082">
        <w:t>Vencel Čuljak, Plješevička 16E, Osijek, OIB: 60951188779.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40C3D">
        <w:t>PLUTON TRADE</w:t>
      </w:r>
      <w:r w:rsidR="005A3672">
        <w:t>,</w:t>
      </w:r>
      <w:r w:rsidR="00440C3D">
        <w:t xml:space="preserve"> d.o.o., Vukovarska 164, Split, OIB: 18861811132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dužnikom </w:t>
      </w:r>
      <w:r w:rsidR="00440C3D">
        <w:t>PLUTON TRADE</w:t>
      </w:r>
      <w:r w:rsidR="005A3672">
        <w:t>,</w:t>
      </w:r>
      <w:r w:rsidR="00440C3D">
        <w:t xml:space="preserve"> d.o.o., Vukovarska 164, Split, OIB: 18861811132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40C3D">
        <w:rPr>
          <w:lang w:val="hr-HR"/>
        </w:rPr>
        <w:t>1716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40C3D">
        <w:rPr>
          <w:lang w:val="hr-HR"/>
        </w:rPr>
        <w:t>389.959,78</w:t>
      </w:r>
      <w:r>
        <w:rPr>
          <w:lang w:val="hr-HR"/>
        </w:rPr>
        <w:t xml:space="preserve"> kn,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E83027">
        <w:rPr>
          <w:lang w:val="hr-HR"/>
        </w:rPr>
        <w:t>kao i podacima iz sudskog registra, uvidom u koje je utvrđeno da se u odnosu na dužnika ne vodi drugi postupak radi brisanja iz sudskog registra,</w:t>
      </w:r>
      <w:r w:rsidR="00881143" w:rsidRPr="00E83027">
        <w:rPr>
          <w:lang w:val="hr-HR"/>
        </w:rPr>
        <w:t xml:space="preserve"> </w:t>
      </w:r>
      <w:r w:rsidRPr="00E83027">
        <w:rPr>
          <w:lang w:val="hr-HR"/>
        </w:rPr>
        <w:t xml:space="preserve">bile ispunjene pretpostavke iz čl. 428. Stečajnog </w:t>
      </w:r>
      <w:r>
        <w:rPr>
          <w:lang w:val="hr-HR"/>
        </w:rPr>
        <w:t>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E4C84">
        <w:rPr>
          <w:lang w:val="hr-HR"/>
        </w:rPr>
        <w:t>18</w:t>
      </w:r>
      <w:r w:rsidR="00E83027">
        <w:rPr>
          <w:lang w:val="hr-HR"/>
        </w:rPr>
        <w:t>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E83027" w:rsidP="00E83027" w:rsidR="00E83027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83027">
        <w:rPr>
          <w:lang w:val="hr-HR"/>
        </w:rPr>
        <w:t xml:space="preserve">podnositelju zahtjeva </w:t>
      </w:r>
      <w:r w:rsidR="001761EE">
        <w:rPr>
          <w:lang w:val="hr-HR"/>
        </w:rPr>
        <w:t>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E83027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>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316" w:rsidRPr="0072031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5A3672">
      <w:t>.</w:t>
    </w:r>
    <w:r w:rsidR="00E6013F">
      <w:t>St-</w:t>
    </w:r>
    <w:r>
      <w:t>458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4.St-458/2015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6CA0"/>
    <w:rsid w:val="004D23AF"/>
    <w:rsid w:val="00520266"/>
    <w:rsid w:val="00520582"/>
    <w:rsid w:val="00565082"/>
    <w:rsid w:val="005A3672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E4C84"/>
    <w:rsid w:val="00720316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81143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25EAD"/>
    <w:rsid w:val="00B32A5D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1245B"/>
    <w:rsid w:val="00E13011"/>
    <w:rsid w:val="00E14AE2"/>
    <w:rsid w:val="00E35E83"/>
    <w:rsid w:val="00E42E73"/>
    <w:rsid w:val="00E6013F"/>
    <w:rsid w:val="00E83027"/>
    <w:rsid w:val="00EB167D"/>
    <w:rsid w:val="00EB78C8"/>
    <w:rsid w:val="00EC0B4A"/>
    <w:rsid w:val="00ED6C48"/>
    <w:rsid w:val="00EE403D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28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St-458/2015</izvorni_sadrzaj>
    <derivirana_varijabla naziv="DomainObject.Predmet.OznakaBroj_1">St-458/2015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PLUTON TRADE, d.o.o. za trgovinu, cestovni promet, turizam, ugostiteljstvo, usluge, export-import</izvorni_sadrzaj>
    <derivirana_varijabla naziv="DomainObject.Predmet.ProtustrankaFormated_1">  PLUTON TRADE, d.o.o. za trgovinu, cestovni promet, turizam, ugostiteljstvo, usluge, export-import</derivirana_varijabla>
  </DomainObject.Predmet.ProtustrankaFormated>
  <DomainObject.Predmet.ProtustrankaFormatedOIB>
    <izvorni_sadrzaj>  PLUTON TRADE, d.o.o. za trgovinu, cestovni promet, turizam, ugostiteljstvo, usluge, export-import, OIB 18861811132</izvorni_sadrzaj>
    <derivirana_varijabla naziv="DomainObject.Predmet.ProtustrankaFormatedOIB_1">  PLUTON TRADE, d.o.o. za trgovinu, cestovni promet, turizam, ugostiteljstvo, usluge, export-import, OIB 18861811132</derivirana_varijabla>
  </DomainObject.Predmet.ProtustrankaFormatedOIB>
  <DomainObject.Predmet.ProtustrankaFormatedWithAdress>
    <izvorni_sadrzaj> PLUTON TRADE, d.o.o. za trgovinu, cestovni promet, turizam, ugostiteljstvo, usluge, export-import, Vukovarska Ulica 164, 21000 Split</izvorni_sadrzaj>
    <derivirana_varijabla naziv="DomainObject.Predmet.ProtustrankaFormatedWithAdress_1"> PLUTON TRADE, d.o.o. za trgovinu, cestovni promet, turizam, ugostiteljstvo, usluge, export-import, Vukovarska Ulica 164, 21000 Split</derivirana_varijabla>
  </DomainObject.Predmet.ProtustrankaFormatedWithAdress>
  <DomainObject.Predmet.ProtustrankaFormatedWithAdressOIB>
    <izvorni_sadrzaj> PLUTON TRADE, d.o.o. za trgovinu, cestovni promet, turizam, ugostiteljstvo, usluge, export-import, OIB 18861811132, Vukovarska Ulica 164, 21000 Split</izvorni_sadrzaj>
    <derivirana_varijabla naziv="DomainObject.Predmet.ProtustrankaFormatedWithAdressOIB_1"> PLUTON TRADE, d.o.o. za trgovinu, cestovni promet, turizam, ugostiteljstvo, usluge, export-import, OIB 18861811132, Vukovarska Ulica 164, 21000 Split</derivirana_varijabla>
  </DomainObject.Predmet.ProtustrankaFormatedWithAdressOIB>
  <DomainObject.Predmet.ProtustrankaWithAdress>
    <izvorni_sadrzaj>PLUTON TRADE, d.o.o. za trgovinu, cestovni promet, turizam, ugostiteljstvo, usluge, export-import Vukovarska Ulica 164, 21000 Split</izvorni_sadrzaj>
    <derivirana_varijabla naziv="DomainObject.Predmet.ProtustrankaWithAdress_1">PLUTON TRADE, d.o.o. za trgovinu, cestovni promet, turizam, ugostiteljstvo, usluge, export-import Vukovarska Ulica 164, 21000 Split</derivirana_varijabla>
  </DomainObject.Predmet.ProtustrankaWithAdress>
  <DomainObject.Predmet.ProtustrankaWithAdressOIB>
    <izvorni_sadrzaj>PLUTON TRADE, d.o.o. za trgovinu, cestovni promet, turizam, ugostiteljstvo, usluge, export-import, OIB 18861811132, Vukovarska Ulica 164, 21000 Split</izvorni_sadrzaj>
    <derivirana_varijabla naziv="DomainObject.Predmet.ProtustrankaWithAdressOIB_1">PLUTON TRADE, d.o.o. za trgovinu, cestovni promet, turizam, ugostiteljstvo, usluge, export-import, OIB 18861811132, Vukovarska Ulica 164, 21000 Split</derivirana_varijabla>
  </DomainObject.Predmet.ProtustrankaWithAdressOIB>
  <DomainObject.Predmet.ProtustrankaNazivFormated>
    <izvorni_sadrzaj>PLUTON TRADE, d.o.o. za trgovinu, cestovni promet, turizam, ugostiteljstvo, usluge, export-import</izvorni_sadrzaj>
    <derivirana_varijabla naziv="DomainObject.Predmet.ProtustrankaNazivFormated_1">PLUTON TRADE, d.o.o. za trgovinu, cestovni promet, turizam, ugostiteljstvo, usluge, export-import</derivirana_varijabla>
  </DomainObject.Predmet.ProtustrankaNazivFormated>
  <DomainObject.Predmet.ProtustrankaNazivFormatedOIB>
    <izvorni_sadrzaj>PLUTON TRADE, d.o.o. za trgovinu, cestovni promet, turizam, ugostiteljstvo, usluge, export-import, OIB 18861811132</izvorni_sadrzaj>
    <derivirana_varijabla naziv="DomainObject.Predmet.ProtustrankaNazivFormatedOIB_1">PLUTON TRADE, d.o.o. za trgovinu, cestovni promet, turizam, ugostiteljstvo, usluge, export-import, OIB 18861811132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391038.88</izvorni_sadrzaj>
    <derivirana_varijabla naziv="DomainObject.Predmet.TrenutnaVrijednost_1">391038.88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PLUTON TRADE, d.o.o. za trgovinu, cestovni promet, turizam, ugostiteljstvo, usluge, export-import</item>
    </izvorni_sadrzaj>
    <derivirana_varijabla naziv="DomainObject.Predmet.ProtuStrankaListFormated_1">
      <item>PLUTON TRADE, d.o.o. za trgovinu, cestovni promet, turizam, ugostiteljstvo, usluge, export-import</item>
    </derivirana_varijabla>
  </DomainObject.Predmet.ProtuStrankaListFormated>
  <DomainObject.Predmet.ProtuStrankaListFormatedOIB>
    <izvorni_sadrzaj>
      <item>PLUTON TRADE, d.o.o. za trgovinu, cestovni promet, turizam, ugostiteljstvo, usluge, export-import, OIB 18861811132</item>
    </izvorni_sadrzaj>
    <derivirana_varijabla naziv="DomainObject.Predmet.ProtuStrankaListFormatedOIB_1">
      <item>PLUTON TRADE, d.o.o. za trgovinu, cestovni promet, turizam, ugostiteljstvo, usluge, export-import, OIB 18861811132</item>
    </derivirana_varijabla>
  </DomainObject.Predmet.ProtuStrankaListFormatedOIB>
  <DomainObject.Predmet.ProtuStrankaListFormatedWithAdress>
    <izvorni_sadrzaj>
      <item>PLUTON TRADE, d.o.o. za trgovinu, cestovni promet, turizam, ugostiteljstvo, usluge, export-import, Vukovarska Ulica 164, 21000 Split</item>
    </izvorni_sadrzaj>
    <derivirana_varijabla naziv="DomainObject.Predmet.ProtuStrankaListFormatedWithAdress_1">
      <item>PLUTON TRADE, d.o.o. za trgovinu, cestovni promet, turizam, ugostiteljstvo, usluge, export-import, Vukovarska Ulica 164, 21000 Split</item>
    </derivirana_varijabla>
  </DomainObject.Predmet.ProtuStrankaListFormatedWithAdress>
  <DomainObject.Predmet.ProtuStrankaListFormatedWithAdressOIB>
    <izvorni_sadrzaj>
      <item>PLUTON TRADE, d.o.o. za trgovinu, cestovni promet, turizam, ugostiteljstvo, usluge, export-import, OIB 18861811132, Vukovarska Ulica 164, 21000 Split</item>
    </izvorni_sadrzaj>
    <derivirana_varijabla naziv="DomainObject.Predmet.ProtuStrankaListFormatedWithAdressOIB_1">
      <item>PLUTON TRADE, d.o.o. za trgovinu, cestovni promet, turizam, ugostiteljstvo, usluge, export-import, OIB 18861811132, Vukovarska Ulica 164, 21000 Split</item>
    </derivirana_varijabla>
  </DomainObject.Predmet.ProtuStrankaListFormatedWithAdressOIB>
  <DomainObject.Predmet.ProtuStrankaListNazivFormated>
    <izvorni_sadrzaj>
      <item>PLUTON TRADE, d.o.o. za trgovinu, cestovni promet, turizam, ugostiteljstvo, usluge, export-import</item>
    </izvorni_sadrzaj>
    <derivirana_varijabla naziv="DomainObject.Predmet.ProtuStrankaListNazivFormated_1">
      <item>PLUTON TRADE, d.o.o. za trgovinu, cestovni promet, turizam, ugostiteljstvo, usluge, export-import</item>
    </derivirana_varijabla>
  </DomainObject.Predmet.ProtuStrankaListNazivFormated>
  <DomainObject.Predmet.ProtuStrankaListNazivFormatedOIB>
    <izvorni_sadrzaj>
      <item>PLUTON TRADE, d.o.o. za trgovinu, cestovni promet, turizam, ugostiteljstvo, usluge, export-import, OIB 18861811132</item>
    </izvorni_sadrzaj>
    <derivirana_varijabla naziv="DomainObject.Predmet.ProtuStrankaListNazivFormatedOIB_1">
      <item>PLUTON TRADE, d.o.o. za trgovinu, cestovni promet, turizam, ugostiteljstvo, usluge, export-import, OIB 18861811132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PLUTON TRADE, d.o.o. za trgovinu, cestovni promet, turizam, ugostiteljstvo, usluge, export-import</izvorni_sadrzaj>
    <derivirana_varijabla naziv="DomainObject.Predmet.ProtustrankaIDrugi_1">PLUTON TRADE, d.o.o. za trgovinu, cestovni promet, turizam, ugostiteljstvo, usluge,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PLUTON TRADE, d.o.o. za trgovinu, cestovni promet, turizam, ugostiteljstvo, usluge, export-import, OIB 18861811132, Vukovarska Ulica 164, 21000 Split</izvorni_sadrzaj>
    <derivirana_varijabla naziv="DomainObject.Predmet.ProtustrankaIDrugiAdressOIB_1">PLUTON TRADE, d.o.o. za trgovinu, cestovni promet, turizam, ugostiteljstvo, usluge, export-import, OIB 18861811132, Vukovarska Ulica 164,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PLUTON TRADE, d.o.o. za trgovinu, cestovni promet, turizam, ugostiteljstvo, usluge, export-import</item>
    </izvorni_sadrzaj>
    <derivirana_varijabla naziv="DomainObject.Predmet.SudioniciListNaziv_1">
      <item>FINANCIJSKA AGENCIJA, RC SPLIT</item>
      <item>PLUTON TRADE, d.o.o. za trgovinu, cestovni promet, turizam, ugostiteljstvo, usluge, export-import</item>
    </derivirana_varijabla>
  </DomainObject.Predmet.SudioniciListNaziv>
  <DomainObject.Predmet.SudioniciListAdressOIB>
    <izvorni_sadrzaj>
      <item>FINANCIJSKA AGENCIJA, RC SPLIT, OIB 85821130368, Mažuranićevo šetalište 24 b,21000 Split</item>
      <item>PLUTON TRADE, d.o.o. za trgovinu, cestovni promet, turizam, ugostiteljstvo, usluge, export-import, OIB 18861811132, Vukovarska Ulica 164,21000 Split</item>
    </izvorni_sadrzaj>
    <derivirana_varijabla naziv="DomainObject.Predmet.SudioniciListAdressOIB_1">
      <item>FINANCIJSKA AGENCIJA, RC SPLIT, OIB 85821130368, Mažuranićevo šetalište 24 b,21000 Split</item>
      <item>PLUTON TRADE, d.o.o. za trgovinu, cestovni promet, turizam, ugostiteljstvo, usluge, export-import, OIB 18861811132, Vukovarska Ulica 164,21000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18861811132</item>
    </izvorni_sadrzaj>
    <derivirana_varijabla naziv="DomainObject.Predmet.SudioniciListNazivOIB_1">
      <item>, OIB 85821130368</item>
      <item>, OIB 18861811132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15BBD-5F60-4EBD-804D-DDAF09D24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4116</properties:Characters>
  <properties:Lines>116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2016-05-18T05:54:00Z</cp:lastPrinted>
  <dcterms:modified xmlns:xsi="http://www.w3.org/2001/XMLSchema-instance" xsi:type="dcterms:W3CDTF">2016-05-18T08:26:00Z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