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5be5" w14:paraId="97d5be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FB0050">
        <w:rPr>
          <w:rFonts w:hAnsi="Times New Roman" w:ascii="Times New Roman"/>
        </w:rPr>
        <w:t>48. St-</w:t>
      </w:r>
      <w:r w:rsidR="00B818CB">
        <w:rPr>
          <w:rFonts w:hAnsi="Times New Roman" w:ascii="Times New Roman"/>
        </w:rPr>
        <w:t>3339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B818CB" w:rsidRPr="00B818CB">
        <w:rPr>
          <w:rFonts w:hAnsi="Times New Roman" w:ascii="Times New Roman"/>
        </w:rPr>
        <w:t>FOTOEPILACIJA d.o.o. Zagreb, Božidara Magovca 15, OIB: 65462257592, MBS: 080762322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6809B0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A53BB8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B818CB" w:rsidRPr="00B818CB">
        <w:rPr>
          <w:rFonts w:hAnsi="Times New Roman" w:ascii="Times New Roman"/>
        </w:rPr>
        <w:t>FOTOEPILACIJA d.o.o. Zagreb, Božidara Magovca 15, OIB: 65462257592, MBS: 080762322</w:t>
      </w:r>
      <w:r w:rsidR="00C1004E">
        <w:rPr>
          <w:rFonts w:hAnsi="Times New Roman" w:ascii="Times New Roman"/>
        </w:rPr>
        <w:t xml:space="preserve"> </w:t>
      </w:r>
      <w:r w:rsidR="00FE588E">
        <w:rPr>
          <w:rFonts w:hAnsi="Times New Roman" w:ascii="Times New Roman"/>
        </w:rPr>
        <w:t xml:space="preserve">dana </w:t>
      </w:r>
      <w:r w:rsidR="006809B0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C1004E" w:rsidR="009370F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1004E" w:rsidRPr="00C1004E">
        <w:rPr>
          <w:rFonts w:hAnsi="Times New Roman" w:ascii="Times New Roman"/>
        </w:rPr>
        <w:t>STJEPAN RAKAREC iz</w:t>
      </w:r>
      <w:r w:rsidR="00C1004E">
        <w:rPr>
          <w:rFonts w:hAnsi="Times New Roman" w:ascii="Times New Roman"/>
        </w:rPr>
        <w:t xml:space="preserve"> </w:t>
      </w:r>
      <w:r w:rsidR="00C1004E" w:rsidRPr="00C1004E">
        <w:rPr>
          <w:rFonts w:hAnsi="Times New Roman" w:ascii="Times New Roman"/>
        </w:rPr>
        <w:t>Velike Gorice, Črnkovec 16, OIB:64132194100.</w:t>
      </w:r>
      <w:r w:rsidR="009370FF" w:rsidRPr="009370FF">
        <w:rPr>
          <w:rFonts w:hAnsi="Times New Roman" w:ascii="Times New Roman"/>
        </w:rPr>
        <w:t xml:space="preserve"> </w:t>
      </w:r>
    </w:p>
    <w:p w:rsidRDefault="00464385" w:rsidP="00C1004E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B818CB" w:rsidRPr="00B818CB">
        <w:rPr>
          <w:rFonts w:hAnsi="Times New Roman" w:ascii="Times New Roman"/>
        </w:rPr>
        <w:t>FOTOEPILACIJA d.o.o. Zagreb, Božidara Magovca 15, OIB: 65462257592, MBS: 080762322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B818CB" w:rsidRPr="00B818CB">
        <w:rPr>
          <w:rFonts w:hAnsi="Times New Roman" w:ascii="Times New Roman"/>
        </w:rPr>
        <w:t>FOTOEPILACIJA d.o.o. Zagreb, Božidara Magovca 15, OIB: 65462257592, MBS: 080762322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B818CB" w:rsidP="00B818CB" w:rsidR="00464385" w:rsidRPr="008F27C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</w:t>
      </w:r>
      <w:r w:rsidR="00464385"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B818CB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B818CB" w:rsidRPr="00B818CB">
        <w:rPr>
          <w:rFonts w:hAnsi="Times New Roman" w:ascii="Times New Roman"/>
        </w:rPr>
        <w:t>FOTOEPILACIJA d.o.o. Zagreb, Božidara Magovca 15, OIB: 65462257592, MBS: 080762322</w:t>
      </w:r>
      <w:r w:rsidR="00A5046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818C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B818C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818C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818CB">
        <w:rPr>
          <w:rFonts w:hAnsi="Times New Roman" w:ascii="Times New Roman"/>
        </w:rPr>
        <w:t>184</w:t>
      </w:r>
      <w:r w:rsidR="00A53BB8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B818CB">
        <w:rPr>
          <w:rFonts w:hAnsi="Times New Roman" w:ascii="Times New Roman"/>
        </w:rPr>
        <w:t>52.268,64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53BB8">
        <w:rPr>
          <w:rFonts w:hAnsi="Times New Roman" w:ascii="Times New Roman"/>
        </w:rPr>
        <w:t>jednog</w:t>
      </w:r>
      <w:r w:rsidR="0083733A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B818CB">
        <w:rPr>
          <w:rFonts w:hAnsi="Times New Roman" w:ascii="Times New Roman"/>
        </w:rPr>
        <w:t>05</w:t>
      </w:r>
      <w:r w:rsidR="009370FF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B818CB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05</w:t>
      </w:r>
      <w:r w:rsidR="00C1004E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 xml:space="preserve">koja čini stečajnu masu, pa je ovaj sud službenim putem pribavio sve podatke o imovini dužnika iz </w:t>
      </w:r>
      <w:r w:rsidR="00773E87">
        <w:rPr>
          <w:rFonts w:hAnsi="Times New Roman" w:ascii="Times New Roman"/>
        </w:rPr>
        <w:lastRenderedPageBreak/>
        <w:t>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B818CB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lip</w:t>
      </w:r>
      <w:r w:rsidR="0083733A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818CB">
        <w:rPr>
          <w:rFonts w:hAnsi="Times New Roman" w:ascii="Times New Roman"/>
        </w:rPr>
        <w:t>27</w:t>
      </w:r>
      <w:r w:rsidR="0083733A">
        <w:rPr>
          <w:rFonts w:hAnsi="Times New Roman" w:ascii="Times New Roman"/>
        </w:rPr>
        <w:t>.</w:t>
      </w:r>
      <w:r w:rsidR="00C1004E">
        <w:rPr>
          <w:rFonts w:hAnsi="Times New Roman" w:ascii="Times New Roman"/>
        </w:rPr>
        <w:t>0</w:t>
      </w:r>
      <w:r w:rsidR="00B818CB">
        <w:rPr>
          <w:rFonts w:hAnsi="Times New Roman" w:ascii="Times New Roman"/>
        </w:rPr>
        <w:t>6</w:t>
      </w:r>
      <w:r w:rsidR="0083733A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="0083733A">
        <w:rPr>
          <w:rFonts w:hAnsi="Times New Roman" w:ascii="Times New Roman"/>
        </w:rPr>
        <w:t>.</w:t>
      </w:r>
      <w:r w:rsidR="007D1400"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6809B0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809B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809B0" w:rsidP="003D1C43" w:rsidR="006809B0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B818CB" w:rsidP="007F0028" w:rsidR="00B818C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B818CB" w:rsidP="00B818CB" w:rsidR="00630958" w:rsidRPr="00B818CB">
      <w:pPr>
        <w:tabs>
          <w:tab w:pos="8355" w:val="left"/>
        </w:tabs>
      </w:pPr>
      <w:r>
        <w:tab/>
      </w:r>
    </w:p>
    <w:sectPr w:rsidSect="006A3D35" w:rsidR="00630958" w:rsidRPr="00B818CB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855" w:rsidR="00CD5855">
      <w:r>
        <w:separator/>
      </w:r>
    </w:p>
  </w:endnote>
  <w:endnote w:id="0" w:type="continuationSeparator">
    <w:p w:rsidRDefault="00CD5855" w:rsidR="00CD5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855" w:rsidR="00CD5855">
      <w:r>
        <w:separator/>
      </w:r>
    </w:p>
  </w:footnote>
  <w:footnote w:id="0" w:type="continuationSeparator">
    <w:p w:rsidRDefault="00CD5855" w:rsidR="00CD5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8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818CB">
      <w:rPr>
        <w:rFonts w:hAnsi="Times New Roman" w:ascii="Times New Roman"/>
      </w:rPr>
      <w:t>3339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EF12C6"/>
    <w:multiLevelType w:val="hybridMultilevel"/>
    <w:tmpl w:val="AFEC6F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0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4CF7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555D3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180A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9B0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33A"/>
    <w:rsid w:val="00837A97"/>
    <w:rsid w:val="00861DDE"/>
    <w:rsid w:val="00875EDC"/>
    <w:rsid w:val="008870B9"/>
    <w:rsid w:val="00890661"/>
    <w:rsid w:val="008B4C87"/>
    <w:rsid w:val="008B57BD"/>
    <w:rsid w:val="008C5622"/>
    <w:rsid w:val="008D4359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046C"/>
    <w:rsid w:val="00A53BB8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18CB"/>
    <w:rsid w:val="00B85CD3"/>
    <w:rsid w:val="00B90381"/>
    <w:rsid w:val="00BB7245"/>
    <w:rsid w:val="00C07402"/>
    <w:rsid w:val="00C1004E"/>
    <w:rsid w:val="00C156FD"/>
    <w:rsid w:val="00C25A1D"/>
    <w:rsid w:val="00C27A8F"/>
    <w:rsid w:val="00C3099F"/>
    <w:rsid w:val="00C41834"/>
    <w:rsid w:val="00C61CA0"/>
    <w:rsid w:val="00C65AF4"/>
    <w:rsid w:val="00C71C6C"/>
    <w:rsid w:val="00C77B87"/>
    <w:rsid w:val="00C85D71"/>
    <w:rsid w:val="00C92BB5"/>
    <w:rsid w:val="00C942F3"/>
    <w:rsid w:val="00CB732E"/>
    <w:rsid w:val="00CD5855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D6A1D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0F4B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3339</izvorni_sadrzaj>
    <derivirana_varijabla naziv="DomainObject.Predmet.Broj_1">3339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St-3339/2016</izvorni_sadrzaj>
    <derivirana_varijabla naziv="DomainObject.Predmet.OznakaBroj_1">St-3339/2016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FOTOEPILACIJA d.o.o. zastupanog po punomoćniku RENATO STILINOVIĆ</izvorni_sadrzaj>
    <derivirana_varijabla naziv="DomainObject.Predmet.ProtustrankaFormated_1">  FOTOEPILACIJA d.o.o. zastupanog po punomoćniku RENATO STILINOVIĆ</derivirana_varijabla>
  </DomainObject.Predmet.ProtustrankaFormated>
  <DomainObject.Predmet.ProtustrankaFormatedOIB>
    <izvorni_sadrzaj>  FOTOEPILACIJA d.o.o., OIB 65462257592 zastupanog po punomoćniku RENATO STILINOVIĆ</izvorni_sadrzaj>
    <derivirana_varijabla naziv="DomainObject.Predmet.ProtustrankaFormatedOIB_1">  FOTOEPILACIJA d.o.o., OIB 65462257592 zastupanog po punomoćniku RENATO STILINOVIĆ</derivirana_varijabla>
  </DomainObject.Predmet.ProtustrankaFormatedOIB>
  <DomainObject.Predmet.ProtustrankaFormatedWithAdress>
    <izvorni_sadrzaj> FOTOEPILACIJA d.o.o., Božidara Magovca 15, 10000 Zagreb zastupanog po punomoćniku RENATO STILINOVIĆ</izvorni_sadrzaj>
    <derivirana_varijabla naziv="DomainObject.Predmet.ProtustrankaFormatedWithAdress_1"> FOTOEPILACIJA d.o.o., Božidara Magovca 15, 10000 Zagreb zastupanog po punomoćniku RENATO STILINOVIĆ</derivirana_varijabla>
  </DomainObject.Predmet.ProtustrankaFormatedWithAdress>
  <DomainObject.Predmet.ProtustrankaFormatedWithAdressOIB>
    <izvorni_sadrzaj> FOTOEPILACIJA d.o.o., OIB 65462257592, Božidara Magovca 15, 10000 Zagreb zastupanog po punomoćniku RENATO STILINOVIĆ</izvorni_sadrzaj>
    <derivirana_varijabla naziv="DomainObject.Predmet.ProtustrankaFormatedWithAdressOIB_1"> FOTOEPILACIJA d.o.o., OIB 65462257592, Božidara Magovca 15, 10000 Zagreb zastupanog po punomoćniku RENATO STILINOVIĆ</derivirana_varijabla>
  </DomainObject.Predmet.ProtustrankaFormatedWithAdressOIB>
  <DomainObject.Predmet.ProtustrankaWithAdress>
    <izvorni_sadrzaj>FOTOEPILACIJA d.o.o. Božidara Magovca 15, 10000 Zagreb</izvorni_sadrzaj>
    <derivirana_varijabla naziv="DomainObject.Predmet.ProtustrankaWithAdress_1">FOTOEPILACIJA d.o.o. Božidara Magovca 15, 10000 Zagreb</derivirana_varijabla>
  </DomainObject.Predmet.ProtustrankaWithAdress>
  <DomainObject.Predmet.ProtustrankaWithAdressOIB>
    <izvorni_sadrzaj>FOTOEPILACIJA d.o.o., OIB 65462257592, Božidara Magovca 15, 10000 Zagreb</izvorni_sadrzaj>
    <derivirana_varijabla naziv="DomainObject.Predmet.ProtustrankaWithAdressOIB_1">FOTOEPILACIJA d.o.o., OIB 65462257592, Božidara Magovca 15, 10000 Zagreb</derivirana_varijabla>
  </DomainObject.Predmet.ProtustrankaWithAdressOIB>
  <DomainObject.Predmet.ProtustrankaNazivFormated>
    <izvorni_sadrzaj>FOTOEPILACIJA d.o.o.</izvorni_sadrzaj>
    <derivirana_varijabla naziv="DomainObject.Predmet.ProtustrankaNazivFormated_1">FOTOEPILACIJA d.o.o.</derivirana_varijabla>
  </DomainObject.Predmet.ProtustrankaNazivFormated>
  <DomainObject.Predmet.ProtustrankaNazivFormatedOIB>
    <izvorni_sadrzaj>FOTOEPILACIJA d.o.o., OIB 65462257592</izvorni_sadrzaj>
    <derivirana_varijabla naziv="DomainObject.Predmet.ProtustrankaNazivFormatedOIB_1">FOTOEPILACIJA d.o.o., OIB 65462257592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FOTOEPILACIJA d.o.o. zastupanog po punomoćniku RENATO STILINOVIĆ</item>
    </izvorni_sadrzaj>
    <derivirana_varijabla naziv="DomainObject.Predmet.ProtuStrankaListFormated_1">
      <item>FOTOEPILACIJA d.o.o. zastupanog po punomoćniku RENATO STILINOVIĆ</item>
    </derivirana_varijabla>
  </DomainObject.Predmet.ProtuStrankaListFormated>
  <DomainObject.Predmet.ProtuStrankaListFormatedOIB>
    <izvorni_sadrzaj>
      <item>FOTOEPILACIJA d.o.o., OIB 65462257592 zastupanog po punomoćniku RENATO STILINOVIĆ</item>
    </izvorni_sadrzaj>
    <derivirana_varijabla naziv="DomainObject.Predmet.ProtuStrankaListFormatedOIB_1">
      <item>FOTOEPILACIJA d.o.o., OIB 65462257592 zastupanog po punomoćniku RENATO STILINOVIĆ</item>
    </derivirana_varijabla>
  </DomainObject.Predmet.ProtuStrankaListFormatedOIB>
  <DomainObject.Predmet.ProtuStrankaListFormatedWithAdress>
    <izvorni_sadrzaj>
      <item>FOTOEPILACIJA d.o.o., Božidara Magovca 15, 10000 Zagreb zastupanog po punomoćniku RENATO STILINOVIĆ</item>
    </izvorni_sadrzaj>
    <derivirana_varijabla naziv="DomainObject.Predmet.ProtuStrankaListFormatedWithAdress_1">
      <item>FOTOEPILACIJA d.o.o., Božidara Magovca 15, 10000 Zagreb zastupanog po punomoćniku RENATO STILINOVIĆ</item>
    </derivirana_varijabla>
  </DomainObject.Predmet.ProtuStrankaListFormatedWithAdress>
  <DomainObject.Predmet.ProtuStrankaListFormatedWithAdressOIB>
    <izvorni_sadrzaj>
      <item>FOTOEPILACIJA d.o.o., OIB 65462257592, Božidara Magovca 15, 10000 Zagreb zastupanog po punomoćniku RENATO STILINOVIĆ</item>
    </izvorni_sadrzaj>
    <derivirana_varijabla naziv="DomainObject.Predmet.ProtuStrankaListFormatedWithAdressOIB_1">
      <item>FOTOEPILACIJA d.o.o., OIB 65462257592, Božidara Magovca 15, 10000 Zagreb zastupanog po punomoćniku RENATO STILINOVIĆ</item>
    </derivirana_varijabla>
  </DomainObject.Predmet.ProtuStrankaListFormatedWithAdressOIB>
  <DomainObject.Predmet.ProtuStrankaListNazivFormated>
    <izvorni_sadrzaj>
      <item>FOTOEPILACIJA d.o.o.</item>
    </izvorni_sadrzaj>
    <derivirana_varijabla naziv="DomainObject.Predmet.ProtuStrankaListNazivFormated_1">
      <item>FOTOEPILACIJA d.o.o.</item>
    </derivirana_varijabla>
  </DomainObject.Predmet.ProtuStrankaListNazivFormated>
  <DomainObject.Predmet.ProtuStrankaListNazivFormatedOIB>
    <izvorni_sadrzaj>
      <item>FOTOEPILACIJA d.o.o., OIB 65462257592</item>
    </izvorni_sadrzaj>
    <derivirana_varijabla naziv="DomainObject.Predmet.ProtuStrankaListNazivFormatedOIB_1">
      <item>FOTOEPILACIJA d.o.o., OIB 65462257592</item>
    </derivirana_varijabla>
  </DomainObject.Predmet.ProtuStrankaListNazivFormatedOIB>
  <DomainObject.Predmet.OstaliListFormated>
    <izvorni_sadrzaj>
      <item>RENATO STILINOVIĆ punomoćnik sudionika u postupku FOTOEPILACIJA d.o.o.</item>
    </izvorni_sadrzaj>
    <derivirana_varijabla naziv="DomainObject.Predmet.OstaliListFormated_1">
      <item>RENATO STILINOVIĆ punomoćnik sudionika u postupku FOTOEPILACIJA d.o.o.</item>
    </derivirana_varijabla>
  </DomainObject.Predmet.OstaliListFormated>
  <DomainObject.Predmet.OstaliListFormatedOIB>
    <izvorni_sadrzaj>
      <item>RENATO STILINOVIĆ, OIB 83086991076 punomoćnik sudionika u postupku FOTOEPILACIJA d.o.o.</item>
    </izvorni_sadrzaj>
    <derivirana_varijabla naziv="DomainObject.Predmet.OstaliListFormatedOIB_1">
      <item>RENATO STILINOVIĆ, OIB 83086991076 punomoćnik sudionika u postupku FOTOEPILACIJA d.o.o.</item>
    </derivirana_varijabla>
  </DomainObject.Predmet.OstaliListFormatedOIB>
  <DomainObject.Predmet.OstaliListFormatedWithAdress>
    <izvorni_sadrzaj>
      <item>RENATO STILINOVIĆ, Zagorska 5, 49240 Stubičke Toplice punomoćnik sudionika u postupku FOTOEPILACIJA d.o.o.</item>
    </izvorni_sadrzaj>
    <derivirana_varijabla naziv="DomainObject.Predmet.OstaliListFormatedWithAdress_1">
      <item>RENATO STILINOVIĆ, Zagorska 5, 49240 Stubičke Toplice punomoćnik sudionika u postupku FOTOEPILACIJA d.o.o.</item>
    </derivirana_varijabla>
  </DomainObject.Predmet.OstaliListFormatedWithAdress>
  <DomainObject.Predmet.OstaliListFormatedWithAdressOIB>
    <izvorni_sadrzaj>
      <item>RENATO STILINOVIĆ, OIB 83086991076, Zagorska 5, 49240 Stubičke Toplice punomoćnik sudionika u postupku FOTOEPILACIJA d.o.o.</item>
    </izvorni_sadrzaj>
    <derivirana_varijabla naziv="DomainObject.Predmet.OstaliListFormatedWithAdressOIB_1">
      <item>RENATO STILINOVIĆ, OIB 83086991076, Zagorska 5, 49240 Stubičke Toplice punomoćnik sudionika u postupku FOTOEPILACIJA d.o.o.</item>
    </derivirana_varijabla>
  </DomainObject.Predmet.OstaliListFormatedWithAdressOIB>
  <DomainObject.Predmet.OstaliListNazivFormated>
    <izvorni_sadrzaj>
      <item>RENATO STILINOVIĆ</item>
    </izvorni_sadrzaj>
    <derivirana_varijabla naziv="DomainObject.Predmet.OstaliListNazivFormated_1">
      <item>RENATO STILINOVIĆ</item>
    </derivirana_varijabla>
  </DomainObject.Predmet.OstaliListNazivFormated>
  <DomainObject.Predmet.OstaliListNazivFormatedOIB>
    <izvorni_sadrzaj>
      <item>RENATO STILINOVIĆ, OIB 83086991076</item>
    </izvorni_sadrzaj>
    <derivirana_varijabla naziv="DomainObject.Predmet.OstaliListNazivFormatedOIB_1">
      <item>RENATO STILINOVIĆ, OIB 83086991076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FOTOEPILACIJA d.o.o.</izvorni_sadrzaj>
    <derivirana_varijabla naziv="DomainObject.Predmet.ProtustrankaIDrugi_1">FOTOEPILACIJA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FOTOEPILACIJA d.o.o., OIB 65462257592, Božidara Magovca 15, 10000 Zagreb</izvorni_sadrzaj>
    <derivirana_varijabla naziv="DomainObject.Predmet.ProtustrankaIDrugiAdressOIB_1">FOTOEPILACIJA d.o.o., OIB 65462257592,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FOTOEPILACIJA d.o.o.</item>
      <item>RENATO STILINOVIĆ</item>
    </izvorni_sadrzaj>
    <derivirana_varijabla naziv="DomainObject.Predmet.SudioniciListNaziv_1">
      <item>FINA Regionalni centar Zagreb</item>
      <item>FOTOEPILACIJA d.o.o.</item>
      <item>RENATO STILINOVIĆ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FOTOEPILACIJA d.o.o., OIB 65462257592, Božidara Magovca 15,10000 Zagreb</item>
      <item>RENATO STILINOVIĆ, OIB 83086991076, Zagorska 5,49240 Stubičke Toplice</item>
    </izvorni_sadrzaj>
    <derivirana_varijabla naziv="DomainObject.Predmet.SudioniciListAdressOIB_1">
      <item>FINA Regionalni centar Zagreb, OIB 85821130368, Trg svibanjskih žrtava 1995. br. 1,10000 Zagreb</item>
      <item>FOTOEPILACIJA d.o.o., OIB 65462257592, Božidara Magovca 15,10000 Zagreb</item>
      <item>RENATO STILINOVIĆ, OIB 83086991076, Zagorska 5,49240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65462257592</item>
      <item>, OIB 83086991076</item>
    </izvorni_sadrzaj>
    <derivirana_varijabla naziv="DomainObject.Predmet.SudioniciListNazivOIB_1">
      <item>, OIB 85821130368</item>
      <item>, OIB 65462257592</item>
      <item>, OIB 83086991076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B1D23-336B-4D28-9545-81EE882AB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802</properties:Words>
  <properties:Characters>4271</properties:Characters>
  <properties:Lines>102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2017-08-31T10:39:00Z</dcterms:created>
  <dc:creator>x</dc:creator>
  <cp:lastModifiedBy>Zlatka Plivelić</cp:lastModifiedBy>
  <cp:lastPrinted>2017-09-06T11:28:00Z</cp:lastPrinted>
  <dcterms:modified xmlns:xsi="http://www.w3.org/2001/XMLSchema-instance" xsi:type="dcterms:W3CDTF">2017-09-06T11:29:00Z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