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b7c42" w14:paraId="a8b7c42" w:rsidRDefault="00D574B1" w:rsidP="00A167C6" w:rsidR="00D574B1">
      <w:pPr>
        <w:pStyle w:val="Bezproreda"/>
        <w15:collapsed w:val="false"/>
      </w:pPr>
      <w:bookmarkStart w:name="_GoBack" w:id="0"/>
      <w:bookmarkEnd w:id="0"/>
    </w:p>
    <w:p w:rsidRDefault="00D574B1" w:rsidP="00A167C6" w:rsidR="00D574B1">
      <w:pPr>
        <w:pStyle w:val="Bezproreda"/>
      </w:pPr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531663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70 St-3042</w:t>
      </w:r>
      <w:r w:rsidR="00A167C6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EC159D">
      <w:pPr>
        <w:pStyle w:val="Bezproreda"/>
        <w:jc w:val="both"/>
      </w:pPr>
      <w:r>
        <w:tab/>
        <w:t>Trgovački sud u Zagrebu, po sucu</w:t>
      </w:r>
      <w:r w:rsidR="00A167C6">
        <w:t xml:space="preserve"> Maji Jurovicki</w:t>
      </w:r>
      <w:r>
        <w:t xml:space="preserve">, u stečajnom predmetu povodom zahtjeva FINANCIJSKE AGENCIJE, za provedbu skraćenog </w:t>
      </w:r>
      <w:r w:rsidR="00531663">
        <w:t>stečajnog postupka nad dužnikom</w:t>
      </w:r>
      <w:r w:rsidR="00AD7C2D" w:rsidRPr="00AD7C2D">
        <w:t xml:space="preserve"> </w:t>
      </w:r>
      <w:r w:rsidR="00531663" w:rsidRPr="00531663">
        <w:t>HLT GLOBAL d.o.o. - u likvidaciji</w:t>
      </w:r>
      <w:r w:rsidR="00531663">
        <w:t xml:space="preserve"> OIB: </w:t>
      </w:r>
      <w:r w:rsidR="00531663" w:rsidRPr="00531663">
        <w:t>66901410988</w:t>
      </w:r>
      <w:r w:rsidR="00531663">
        <w:t xml:space="preserve">, MBS: </w:t>
      </w:r>
      <w:r w:rsidR="00531663" w:rsidRPr="00531663">
        <w:t>080726724</w:t>
      </w:r>
      <w:r w:rsidR="00531663">
        <w:t xml:space="preserve"> iz Zagreba, Gornjostupnička 89 </w:t>
      </w:r>
      <w:r w:rsidR="00BA5774">
        <w:t>dana 11</w:t>
      </w:r>
      <w:r w:rsidR="00A167C6">
        <w:t>. studenog</w:t>
      </w:r>
      <w:r w:rsidR="00DF43CB">
        <w:t xml:space="preserve"> 2015.godine</w:t>
      </w:r>
    </w:p>
    <w:p w:rsidRDefault="004A729E" w:rsidP="0092290B" w:rsidR="004A729E">
      <w:pPr>
        <w:pStyle w:val="Bezproreda"/>
        <w:jc w:val="both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 xml:space="preserve">Poziva se HRVATSKI ZAVOD ZA MIROVINSKO OSIGURANJE, Zagreb, Trpimirova  4, </w:t>
      </w:r>
      <w:r w:rsidR="004A729E">
        <w:t xml:space="preserve">u roku od 8 </w:t>
      </w:r>
      <w:r w:rsidR="00EC159D">
        <w:t>dostaviti sudu pozivom na gornji broj spisa, podatke o zaposlenim osobama kod dužnika</w:t>
      </w:r>
      <w:r w:rsidR="00AD7C2D" w:rsidRPr="00AD7C2D">
        <w:t xml:space="preserve"> </w:t>
      </w:r>
      <w:r w:rsidR="00531663" w:rsidRPr="00531663">
        <w:t>HLT GLOBAL d.o.o. - u likvidaciji OIB: 66901410988, MBS: 080726724 iz Zagreba, Gornjostupnička 89</w:t>
      </w:r>
      <w:r w:rsidR="00531663">
        <w:t xml:space="preserve"> </w:t>
      </w:r>
      <w:r>
        <w:t xml:space="preserve">ili 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AD7C2D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6C1BDC">
        <w:t>a je, na temelju odredbe čl. 444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531663" w:rsidRPr="00531663">
        <w:t xml:space="preserve"> HLT GLOBAL d.o.o. - u likvidaciji OIB: 66901410988, MBS: 080726724 iz Zagreba, Gornjostupnička 89</w:t>
      </w:r>
      <w:r w:rsidR="00AD7C2D">
        <w:t>.</w:t>
      </w:r>
    </w:p>
    <w:p w:rsidRDefault="00A167C6" w:rsidP="00A167C6" w:rsidR="00EC159D">
      <w:pPr>
        <w:pStyle w:val="Bezproreda"/>
        <w:jc w:val="both"/>
      </w:pPr>
      <w:r>
        <w:t xml:space="preserve"> 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2308F6" w:rsidP="00A167C6" w:rsidR="00EC159D">
      <w:pPr>
        <w:pStyle w:val="Bezproreda"/>
        <w:jc w:val="center"/>
      </w:pPr>
      <w:r>
        <w:t>U Zagrebu 11</w:t>
      </w:r>
      <w:r w:rsidR="00A167C6">
        <w:t>. studenog</w:t>
      </w:r>
      <w:r w:rsidR="00EC159D">
        <w:t xml:space="preserve"> 2015.</w:t>
      </w:r>
    </w:p>
    <w:p w:rsidRDefault="00EC159D" w:rsidP="00A167C6" w:rsidR="00EC159D">
      <w:pPr>
        <w:pStyle w:val="Bezproreda"/>
        <w:jc w:val="right"/>
      </w:pPr>
      <w:r>
        <w:t xml:space="preserve">               Sudac:</w:t>
      </w:r>
    </w:p>
    <w:p w:rsidRDefault="00DF43CB" w:rsidP="00A167C6" w:rsidR="00DF43CB">
      <w:pPr>
        <w:pStyle w:val="Bezproreda"/>
        <w:jc w:val="right"/>
      </w:pPr>
    </w:p>
    <w:p w:rsidRDefault="00A167C6" w:rsidP="00A167C6" w:rsidR="00A167C6">
      <w:pPr>
        <w:pStyle w:val="Bezproreda"/>
        <w:jc w:val="right"/>
      </w:pPr>
      <w:r>
        <w:t>Maja Jurovicki</w:t>
      </w:r>
    </w:p>
    <w:p w:rsidRDefault="00A167C6" w:rsidP="00A167C6" w:rsidR="00A167C6">
      <w:pPr>
        <w:pStyle w:val="Bezproreda"/>
      </w:pPr>
      <w:r>
        <w:t>UOPUTA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547662" w:rsidP="00A167C6" w:rsidR="0092290B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547662" w:rsidP="00A167C6" w:rsidR="00547662">
      <w:pPr>
        <w:pStyle w:val="Bezproreda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92290B" w:rsidP="00A167C6" w:rsidR="0092290B">
      <w:pPr>
        <w:pStyle w:val="Bezproreda"/>
      </w:pP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053E3E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531663">
          <w:t>70.St-3042</w:t>
        </w:r>
        <w:r w:rsidR="004A729E">
          <w:t>/</w:t>
        </w:r>
        <w:r>
          <w:t>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053E3E"/>
    <w:rsid w:val="00144DF3"/>
    <w:rsid w:val="002308F6"/>
    <w:rsid w:val="003541C1"/>
    <w:rsid w:val="004A729E"/>
    <w:rsid w:val="00531663"/>
    <w:rsid w:val="00547662"/>
    <w:rsid w:val="006026D2"/>
    <w:rsid w:val="006C1BDC"/>
    <w:rsid w:val="006E1039"/>
    <w:rsid w:val="0092290B"/>
    <w:rsid w:val="00A167C6"/>
    <w:rsid w:val="00AD7C2D"/>
    <w:rsid w:val="00BA5774"/>
    <w:rsid w:val="00D574B1"/>
    <w:rsid w:val="00DF43CB"/>
    <w:rsid w:val="00EA044C"/>
    <w:rsid w:val="00EC159D"/>
    <w:rsid w:val="00ED255C"/>
    <w:rsid w:val="00FA5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053E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3E3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3E3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3E3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3E3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053E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3E3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3E3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3E3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3E3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3042</izvorni_sadrzaj>
    <derivirana_varijabla naziv="DomainObject.Predmet.Broj_1">3042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St-3042/2015</izvorni_sadrzaj>
    <derivirana_varijabla naziv="DomainObject.Predmet.OznakaBroj_1">St-3042/2015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HLT GLOBAL d.o.o. - u likvidaciji</izvorni_sadrzaj>
    <derivirana_varijabla naziv="DomainObject.Predmet.ProtustrankaFormated_1">  HLT GLOBAL d.o.o. - u likvidaciji</derivirana_varijabla>
  </DomainObject.Predmet.ProtustrankaFormated>
  <DomainObject.Predmet.ProtustrankaFormatedOIB>
    <izvorni_sadrzaj>  HLT GLOBAL d.o.o. - u likvidaciji, OIB 66901410988</izvorni_sadrzaj>
    <derivirana_varijabla naziv="DomainObject.Predmet.ProtustrankaFormatedOIB_1">  HLT GLOBAL d.o.o. - u likvidaciji, OIB 66901410988</derivirana_varijabla>
  </DomainObject.Predmet.ProtustrankaFormatedOIB>
  <DomainObject.Predmet.ProtustrankaFormatedWithAdress>
    <izvorni_sadrzaj> HLT GLOBAL d.o.o. - u likvidaciji, Gornjostupnička 89, 10000 Zagreb</izvorni_sadrzaj>
    <derivirana_varijabla naziv="DomainObject.Predmet.ProtustrankaFormatedWithAdress_1"> HLT GLOBAL d.o.o. - u likvidaciji, Gornjostupnička 89, 10000 Zagreb</derivirana_varijabla>
  </DomainObject.Predmet.ProtustrankaFormatedWithAdress>
  <DomainObject.Predmet.ProtustrankaFormatedWithAdressOIB>
    <izvorni_sadrzaj> HLT GLOBAL d.o.o. - u likvidaciji, OIB 66901410988, Gornjostupnička 89, 10000 Zagreb</izvorni_sadrzaj>
    <derivirana_varijabla naziv="DomainObject.Predmet.ProtustrankaFormatedWithAdressOIB_1"> HLT GLOBAL d.o.o. - u likvidaciji, OIB 66901410988, Gornjostupnička 89, 10000 Zagreb</derivirana_varijabla>
  </DomainObject.Predmet.ProtustrankaFormatedWithAdressOIB>
  <DomainObject.Predmet.ProtustrankaWithAdress>
    <izvorni_sadrzaj>HLT GLOBAL d.o.o. - u likvidaciji Gornjostupnička 89, 10000 Zagreb</izvorni_sadrzaj>
    <derivirana_varijabla naziv="DomainObject.Predmet.ProtustrankaWithAdress_1">HLT GLOBAL d.o.o. - u likvidaciji Gornjostupnička 89, 10000 Zagreb</derivirana_varijabla>
  </DomainObject.Predmet.ProtustrankaWithAdress>
  <DomainObject.Predmet.ProtustrankaWithAdressOIB>
    <izvorni_sadrzaj>HLT GLOBAL d.o.o. - u likvidaciji, OIB 66901410988, Gornjostupnička 89, 10000 Zagreb</izvorni_sadrzaj>
    <derivirana_varijabla naziv="DomainObject.Predmet.ProtustrankaWithAdressOIB_1">HLT GLOBAL d.o.o. - u likvidaciji, OIB 66901410988, Gornjostupnička 89, 10000 Zagreb</derivirana_varijabla>
  </DomainObject.Predmet.ProtustrankaWithAdressOIB>
  <DomainObject.Predmet.ProtustrankaNazivFormated>
    <izvorni_sadrzaj>HLT GLOBAL d.o.o. - u likvidaciji</izvorni_sadrzaj>
    <derivirana_varijabla naziv="DomainObject.Predmet.ProtustrankaNazivFormated_1">HLT GLOBAL d.o.o. - u likvidaciji</derivirana_varijabla>
  </DomainObject.Predmet.ProtustrankaNazivFormated>
  <DomainObject.Predmet.ProtustrankaNazivFormatedOIB>
    <izvorni_sadrzaj>HLT GLOBAL d.o.o. - u likvidaciji, OIB 66901410988</izvorni_sadrzaj>
    <derivirana_varijabla naziv="DomainObject.Predmet.ProtustrankaNazivFormatedOIB_1">HLT GLOBAL d.o.o. - u likvidaciji, OIB 66901410988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HLT GLOBAL d.o.o. - u likvidaciji</item>
    </izvorni_sadrzaj>
    <derivirana_varijabla naziv="DomainObject.Predmet.ProtuStrankaListFormated_1">
      <item>HLT GLOBAL d.o.o. - u likvidaciji</item>
    </derivirana_varijabla>
  </DomainObject.Predmet.ProtuStrankaListFormated>
  <DomainObject.Predmet.ProtuStrankaListFormatedOIB>
    <izvorni_sadrzaj>
      <item>HLT GLOBAL d.o.o. - u likvidaciji, OIB 66901410988</item>
    </izvorni_sadrzaj>
    <derivirana_varijabla naziv="DomainObject.Predmet.ProtuStrankaListFormatedOIB_1">
      <item>HLT GLOBAL d.o.o. - u likvidaciji, OIB 66901410988</item>
    </derivirana_varijabla>
  </DomainObject.Predmet.ProtuStrankaListFormatedOIB>
  <DomainObject.Predmet.ProtuStrankaListFormatedWithAdress>
    <izvorni_sadrzaj>
      <item>HLT GLOBAL d.o.o. - u likvidaciji, Gornjostupnička 89, 10000 Zagreb</item>
    </izvorni_sadrzaj>
    <derivirana_varijabla naziv="DomainObject.Predmet.ProtuStrankaListFormatedWithAdress_1">
      <item>HLT GLOBAL d.o.o. - u likvidaciji, Gornjostupnička 89, 10000 Zagreb</item>
    </derivirana_varijabla>
  </DomainObject.Predmet.ProtuStrankaListFormatedWithAdress>
  <DomainObject.Predmet.ProtuStrankaListFormatedWithAdressOIB>
    <izvorni_sadrzaj>
      <item>HLT GLOBAL d.o.o. - u likvidaciji, OIB 66901410988, Gornjostupnička 89, 10000 Zagreb</item>
    </izvorni_sadrzaj>
    <derivirana_varijabla naziv="DomainObject.Predmet.ProtuStrankaListFormatedWithAdressOIB_1">
      <item>HLT GLOBAL d.o.o. - u likvidaciji, OIB 66901410988, Gornjostupnička 89, 10000 Zagreb</item>
    </derivirana_varijabla>
  </DomainObject.Predmet.ProtuStrankaListFormatedWithAdressOIB>
  <DomainObject.Predmet.ProtuStrankaListNazivFormated>
    <izvorni_sadrzaj>
      <item>HLT GLOBAL d.o.o. - u likvidaciji</item>
    </izvorni_sadrzaj>
    <derivirana_varijabla naziv="DomainObject.Predmet.ProtuStrankaListNazivFormated_1">
      <item>HLT GLOBAL d.o.o. - u likvidaciji</item>
    </derivirana_varijabla>
  </DomainObject.Predmet.ProtuStrankaListNazivFormated>
  <DomainObject.Predmet.ProtuStrankaListNazivFormatedOIB>
    <izvorni_sadrzaj>
      <item>HLT GLOBAL d.o.o. - u likvidaciji, OIB 66901410988</item>
    </izvorni_sadrzaj>
    <derivirana_varijabla naziv="DomainObject.Predmet.ProtuStrankaListNazivFormatedOIB_1">
      <item>HLT GLOBAL d.o.o. - u likvidaciji, OIB 66901410988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HLT GLOBAL d.o.o. - u likvidaciji</izvorni_sadrzaj>
    <derivirana_varijabla naziv="DomainObject.Predmet.ProtustrankaIDrugi_1">HLT GLOBAL d.o.o. -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HLT GLOBAL d.o.o. - u likvidaciji, OIB 66901410988, Gornjostupnička 89, 10000 Zagreb</izvorni_sadrzaj>
    <derivirana_varijabla naziv="DomainObject.Predmet.ProtustrankaIDrugiAdressOIB_1">HLT GLOBAL d.o.o. - u likvidaciji, OIB 66901410988, Gornjostupnička 89,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HLT GLOBAL d.o.o. - u likvidaciji</item>
      <item>FINA Regionalni centar Zagreb</item>
    </izvorni_sadrzaj>
    <derivirana_varijabla naziv="DomainObject.Predmet.SudioniciListNaziv_1">
      <item>HLT GLOBAL d.o.o. - u likvidaciji</item>
      <item>FINA Regionalni centar Zagreb</item>
    </derivirana_varijabla>
  </DomainObject.Predmet.SudioniciListNaziv>
  <DomainObject.Predmet.SudioniciListAdressOIB>
    <izvorni_sadrzaj>
      <item>HLT GLOBAL d.o.o. - u likvidaciji, OIB 66901410988, Gornjostupnička 89,10000 Zagreb</item>
      <item>FINA Regionalni centar Zagreb, OIB 85821130368, Trg svibanjskih žrtava 1995. 1,10000 Zagreb</item>
    </izvorni_sadrzaj>
    <derivirana_varijabla naziv="DomainObject.Predmet.SudioniciListAdressOIB_1">
      <item>HLT GLOBAL d.o.o. - u likvidaciji, OIB 66901410988, Gornjostupnička 89,10000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66901410988</item>
      <item>, OIB 85821130368</item>
    </izvorni_sadrzaj>
    <derivirana_varijabla naziv="DomainObject.Predmet.SudioniciListNazivOIB_1">
      <item>, OIB 66901410988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322</properties:Words>
  <properties:Characters>1779</properties:Characters>
  <properties:Lines>54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2015-11-11T10:11:00Z</dcterms:created>
  <dc:creator>Maja Jurovicki</dc:creator>
  <cp:lastModifiedBy>Zlatka Plivelić</cp:lastModifiedBy>
  <cp:lastPrinted>2015-11-11T10:10:00Z</cp:lastPrinted>
  <dcterms:modified xmlns:xsi="http://www.w3.org/2001/XMLSchema-instance" xsi:type="dcterms:W3CDTF">2015-11-11T10:20:00Z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