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cc506" w14:paraId="becc506" w:rsidRDefault="00D70E61" w:rsidP="00C2559E" w:rsidR="00D70E61" w:rsidRPr="00C2559E">
      <w:pPr>
        <w:jc w:val="both"/>
        <w15:collapsed w:val="false"/>
      </w:pPr>
      <w:bookmarkStart w:name="_GoBack" w:id="0"/>
      <w:bookmarkEnd w:id="0"/>
      <w:r w:rsidRPr="00C2559E">
        <w:rPr>
          <w:noProof/>
        </w:rPr>
        <w:drawing>
          <wp:inline distR="0" distL="0" distB="0" distT="0">
            <wp:extent cy="962025" cx="714375"/>
            <wp:effectExtent b="9525" r="9525" t="0" l="0"/>
            <wp:docPr descr="Grb" name="Slika 1" id="1"/>
            <wp:cNvGraphicFramePr/>
            <a:graphic>
              <a:graphicData uri="http://schemas.openxmlformats.org/drawingml/2006/picture">
                <pic:pic>
                  <pic:nvPicPr>
                    <pic:cNvPr descr="Grb" name="Slika 1" id="1"/>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8B42C6" w:rsidP="00C2559E" w:rsidR="008B42C6" w:rsidRPr="00C2559E">
      <w:pPr>
        <w:jc w:val="both"/>
      </w:pPr>
      <w:r w:rsidRPr="00C2559E">
        <w:t>REPUBLIKA HRVATSKA</w:t>
      </w:r>
    </w:p>
    <w:p w:rsidRDefault="008B42C6" w:rsidP="00C2559E" w:rsidR="008B42C6" w:rsidRPr="00C2559E">
      <w:pPr>
        <w:jc w:val="both"/>
      </w:pPr>
      <w:r w:rsidRPr="00C2559E">
        <w:t xml:space="preserve">TRGOVAČKI SUD U ZAGREBU                                                </w:t>
      </w:r>
    </w:p>
    <w:p w:rsidRDefault="008B42C6" w:rsidP="00C2559E" w:rsidR="008B42C6" w:rsidRPr="00C2559E">
      <w:pPr>
        <w:jc w:val="both"/>
      </w:pPr>
      <w:r w:rsidRPr="00C2559E">
        <w:t xml:space="preserve">Zagreb, </w:t>
      </w:r>
      <w:proofErr w:type="spellStart"/>
      <w:r w:rsidRPr="00C2559E">
        <w:t>Amruševa</w:t>
      </w:r>
      <w:proofErr w:type="spellEnd"/>
      <w:r w:rsidRPr="00C2559E">
        <w:t xml:space="preserve"> 2/II </w:t>
      </w:r>
      <w:r w:rsidRPr="00C2559E">
        <w:tab/>
      </w:r>
      <w:r w:rsidRPr="00C2559E">
        <w:tab/>
      </w:r>
      <w:r w:rsidRPr="00C2559E">
        <w:tab/>
      </w:r>
      <w:r w:rsidRPr="00C2559E">
        <w:tab/>
      </w:r>
      <w:r w:rsidRPr="00C2559E">
        <w:tab/>
      </w:r>
      <w:r w:rsidRPr="00C2559E">
        <w:tab/>
        <w:t xml:space="preserve">            1  St-1094/2012</w:t>
      </w:r>
    </w:p>
    <w:p w:rsidRDefault="008B42C6" w:rsidP="00C2559E" w:rsidR="008B42C6" w:rsidRPr="00C2559E">
      <w:pPr>
        <w:jc w:val="both"/>
      </w:pPr>
    </w:p>
    <w:p w:rsidRDefault="008B42C6" w:rsidP="00C2559E" w:rsidR="008B42C6" w:rsidRPr="00C2559E">
      <w:pPr>
        <w:jc w:val="center"/>
      </w:pPr>
      <w:r w:rsidRPr="00C2559E">
        <w:t>R   J   E   Š   E   N J   E</w:t>
      </w:r>
    </w:p>
    <w:p w:rsidRDefault="008B42C6" w:rsidP="00C2559E" w:rsidR="008B42C6" w:rsidRPr="00C2559E">
      <w:pPr>
        <w:jc w:val="both"/>
      </w:pPr>
    </w:p>
    <w:p w:rsidRDefault="008B42C6" w:rsidP="00C2559E" w:rsidR="008B42C6" w:rsidRPr="00C2559E">
      <w:pPr>
        <w:jc w:val="both"/>
      </w:pPr>
      <w:r w:rsidRPr="00C2559E">
        <w:t xml:space="preserve">Trgovački sud u Zagrebu po sucu Nini Radiću kao stečajnom sucu u stečajnom postupku nad, JARUŠČICA PROJEKT d.o.o. za poslovanje nekretninama, Zagreb, </w:t>
      </w:r>
      <w:proofErr w:type="spellStart"/>
      <w:r w:rsidRPr="00C2559E">
        <w:t>Jaruščica</w:t>
      </w:r>
      <w:proofErr w:type="spellEnd"/>
      <w:r w:rsidRPr="00C2559E">
        <w:t xml:space="preserve"> 7,</w:t>
      </w:r>
      <w:r w:rsidR="00C2559E">
        <w:t xml:space="preserve"> </w:t>
      </w:r>
      <w:r w:rsidRPr="00C2559E">
        <w:t>MBS:080729411, OIB:02217546383, 1</w:t>
      </w:r>
      <w:r w:rsidR="003E433D">
        <w:t>0</w:t>
      </w:r>
      <w:r w:rsidR="005E10BE">
        <w:t>. sr</w:t>
      </w:r>
      <w:r w:rsidRPr="00C2559E">
        <w:t>p</w:t>
      </w:r>
      <w:r w:rsidR="007967DE" w:rsidRPr="00C2559E">
        <w:t>nj</w:t>
      </w:r>
      <w:r w:rsidRPr="00C2559E">
        <w:t>a 201</w:t>
      </w:r>
      <w:r w:rsidR="007967DE" w:rsidRPr="00C2559E">
        <w:t>8</w:t>
      </w:r>
      <w:r w:rsidRPr="00C2559E">
        <w:t>. godine,</w:t>
      </w:r>
    </w:p>
    <w:p w:rsidRDefault="008B42C6" w:rsidP="00C2559E" w:rsidR="008B42C6" w:rsidRPr="00C2559E">
      <w:pPr>
        <w:jc w:val="both"/>
      </w:pPr>
    </w:p>
    <w:p w:rsidRDefault="008B42C6" w:rsidP="00C2559E" w:rsidR="008B42C6" w:rsidRPr="00C2559E">
      <w:pPr>
        <w:jc w:val="center"/>
        <w:rPr>
          <w:b/>
        </w:rPr>
      </w:pPr>
      <w:r w:rsidRPr="00C2559E">
        <w:rPr>
          <w:b/>
        </w:rPr>
        <w:t>r  i  j  e  š  i  o    j  e</w:t>
      </w:r>
    </w:p>
    <w:p w:rsidRDefault="008B42C6" w:rsidP="00C2559E" w:rsidR="008B42C6" w:rsidRPr="00C2559E">
      <w:pPr>
        <w:jc w:val="both"/>
        <w:rPr>
          <w:b/>
        </w:rPr>
      </w:pPr>
    </w:p>
    <w:p w:rsidRDefault="008B42C6" w:rsidP="00C2559E" w:rsidR="008B42C6" w:rsidRPr="00C2559E">
      <w:pPr>
        <w:jc w:val="both"/>
        <w:rPr>
          <w:b/>
        </w:rPr>
      </w:pPr>
      <w:r w:rsidRPr="00C2559E">
        <w:rPr>
          <w:b/>
        </w:rPr>
        <w:t>I</w:t>
      </w:r>
      <w:r w:rsidRPr="00C2559E">
        <w:t xml:space="preserve"> Nekretnina, upisana u  zemljišne knjige,  Općinskog suda u Novom Zagrebu, </w:t>
      </w:r>
      <w:r w:rsidRPr="00C2559E">
        <w:rPr>
          <w:b/>
        </w:rPr>
        <w:t>K.O. BLATO NOVO, Z.K.ULOŽAK 2855 BROJ PODULOŠKA</w:t>
      </w:r>
    </w:p>
    <w:p w:rsidRDefault="005E2AD5" w:rsidP="00C2559E" w:rsidR="005E2AD5" w:rsidRPr="00C2559E">
      <w:pPr>
        <w:jc w:val="both"/>
        <w:rPr>
          <w:b/>
        </w:rPr>
      </w:pPr>
      <w:r w:rsidRPr="00C2559E">
        <w:rPr>
          <w:b/>
        </w:rPr>
        <w:t xml:space="preserve">1.) 333. ETAŽA: 3/10000  </w:t>
      </w:r>
    </w:p>
    <w:p w:rsidRDefault="005E2AD5" w:rsidP="00C2559E" w:rsidR="008B42C6" w:rsidRPr="00C2559E">
      <w:pPr>
        <w:pStyle w:val="Bezproreda"/>
        <w:jc w:val="both"/>
        <w:rPr>
          <w:rFonts w:cs="Times New Roman" w:hAnsi="Times New Roman" w:ascii="Times New Roman"/>
          <w:sz w:val="24"/>
          <w:szCs w:val="24"/>
        </w:rPr>
      </w:pPr>
      <w:r w:rsidRPr="00C2559E">
        <w:rPr>
          <w:rFonts w:cs="Times New Roman" w:hAnsi="Times New Roman" w:ascii="Times New Roman"/>
          <w:b/>
          <w:sz w:val="24"/>
          <w:szCs w:val="24"/>
        </w:rPr>
        <w:t>1. garažno parkirno mjesto  oznake P-6</w:t>
      </w:r>
      <w:r w:rsidRPr="00C2559E">
        <w:rPr>
          <w:rFonts w:cs="Times New Roman" w:hAnsi="Times New Roman" w:ascii="Times New Roman"/>
          <w:sz w:val="24"/>
          <w:szCs w:val="24"/>
        </w:rPr>
        <w:t xml:space="preserve"> u podrumu -1 objekta S 2, </w:t>
      </w:r>
      <w:proofErr w:type="spellStart"/>
      <w:r w:rsidRPr="00C2559E">
        <w:rPr>
          <w:rFonts w:cs="Times New Roman" w:hAnsi="Times New Roman" w:ascii="Times New Roman"/>
          <w:sz w:val="24"/>
          <w:szCs w:val="24"/>
        </w:rPr>
        <w:t>Jaruščica</w:t>
      </w:r>
      <w:proofErr w:type="spellEnd"/>
      <w:r w:rsidRPr="00C2559E">
        <w:rPr>
          <w:rFonts w:cs="Times New Roman" w:hAnsi="Times New Roman" w:ascii="Times New Roman"/>
          <w:sz w:val="24"/>
          <w:szCs w:val="24"/>
        </w:rPr>
        <w:t xml:space="preserve"> 5 i 5a, neto korisne površine 8,85 m2, u etažnom elaboratu sve označeno plavom bojom</w:t>
      </w:r>
      <w:r w:rsidR="008B42C6" w:rsidRPr="00C2559E">
        <w:rPr>
          <w:rFonts w:cs="Times New Roman" w:hAnsi="Times New Roman" w:ascii="Times New Roman"/>
          <w:sz w:val="24"/>
          <w:szCs w:val="24"/>
        </w:rPr>
        <w:t xml:space="preserve">, na listu A opisano kao stambeno poslovna zgrada tlocrtne površine 2028 </w:t>
      </w:r>
      <w:proofErr w:type="spellStart"/>
      <w:r w:rsidR="008B42C6" w:rsidRPr="00C2559E">
        <w:rPr>
          <w:rFonts w:cs="Times New Roman" w:hAnsi="Times New Roman" w:ascii="Times New Roman"/>
          <w:sz w:val="24"/>
          <w:szCs w:val="24"/>
        </w:rPr>
        <w:t>čm</w:t>
      </w:r>
      <w:proofErr w:type="spellEnd"/>
      <w:r w:rsidR="008B42C6" w:rsidRPr="00C2559E">
        <w:rPr>
          <w:rFonts w:cs="Times New Roman" w:hAnsi="Times New Roman" w:ascii="Times New Roman"/>
          <w:sz w:val="24"/>
          <w:szCs w:val="24"/>
        </w:rPr>
        <w:t xml:space="preserve"> u Zagrebu, </w:t>
      </w:r>
      <w:proofErr w:type="spellStart"/>
      <w:r w:rsidR="008B42C6" w:rsidRPr="00C2559E">
        <w:rPr>
          <w:rFonts w:cs="Times New Roman" w:hAnsi="Times New Roman" w:ascii="Times New Roman"/>
          <w:sz w:val="24"/>
          <w:szCs w:val="24"/>
        </w:rPr>
        <w:t>Jaruščica</w:t>
      </w:r>
      <w:proofErr w:type="spellEnd"/>
      <w:r w:rsidR="008B42C6" w:rsidRPr="00C2559E">
        <w:rPr>
          <w:rFonts w:cs="Times New Roman" w:hAnsi="Times New Roman" w:ascii="Times New Roman"/>
          <w:sz w:val="24"/>
          <w:szCs w:val="24"/>
        </w:rPr>
        <w:t xml:space="preserve"> br. 7 I 7/A, stambeno poslovna zgrada tlocrtne površine 2284 </w:t>
      </w:r>
      <w:proofErr w:type="spellStart"/>
      <w:r w:rsidR="008B42C6" w:rsidRPr="00C2559E">
        <w:rPr>
          <w:rFonts w:cs="Times New Roman" w:hAnsi="Times New Roman" w:ascii="Times New Roman"/>
          <w:sz w:val="24"/>
          <w:szCs w:val="24"/>
        </w:rPr>
        <w:t>čm</w:t>
      </w:r>
      <w:proofErr w:type="spellEnd"/>
      <w:r w:rsidR="008B42C6" w:rsidRPr="00C2559E">
        <w:rPr>
          <w:rFonts w:cs="Times New Roman" w:hAnsi="Times New Roman" w:ascii="Times New Roman"/>
          <w:sz w:val="24"/>
          <w:szCs w:val="24"/>
        </w:rPr>
        <w:t xml:space="preserve"> u Zagrebu, </w:t>
      </w:r>
      <w:proofErr w:type="spellStart"/>
      <w:r w:rsidR="008B42C6" w:rsidRPr="00C2559E">
        <w:rPr>
          <w:rFonts w:cs="Times New Roman" w:hAnsi="Times New Roman" w:ascii="Times New Roman"/>
          <w:sz w:val="24"/>
          <w:szCs w:val="24"/>
        </w:rPr>
        <w:t>Jaruščica</w:t>
      </w:r>
      <w:proofErr w:type="spellEnd"/>
      <w:r w:rsidR="008B42C6" w:rsidRPr="00C2559E">
        <w:rPr>
          <w:rFonts w:cs="Times New Roman" w:hAnsi="Times New Roman" w:ascii="Times New Roman"/>
          <w:sz w:val="24"/>
          <w:szCs w:val="24"/>
        </w:rPr>
        <w:t xml:space="preserve"> br. 5 I 5/A I dvorište u površini 10343 m2, sve na </w:t>
      </w:r>
      <w:proofErr w:type="spellStart"/>
      <w:r w:rsidR="008B42C6" w:rsidRPr="00C2559E">
        <w:rPr>
          <w:rFonts w:cs="Times New Roman" w:hAnsi="Times New Roman" w:ascii="Times New Roman"/>
          <w:sz w:val="24"/>
          <w:szCs w:val="24"/>
        </w:rPr>
        <w:t>kat.čestici</w:t>
      </w:r>
      <w:proofErr w:type="spellEnd"/>
      <w:r w:rsidR="008B42C6" w:rsidRPr="00C2559E">
        <w:rPr>
          <w:rFonts w:cs="Times New Roman" w:hAnsi="Times New Roman" w:ascii="Times New Roman"/>
          <w:sz w:val="24"/>
          <w:szCs w:val="24"/>
        </w:rPr>
        <w:t xml:space="preserve"> 1197/1.</w:t>
      </w:r>
    </w:p>
    <w:p w:rsidRDefault="008B42C6" w:rsidP="00430BA1" w:rsidR="008B42C6" w:rsidRPr="00C2559E">
      <w:pPr>
        <w:pBdr>
          <w:top w:space="1" w:sz="4" w:color="auto" w:val="single"/>
        </w:pBdr>
        <w:jc w:val="both"/>
      </w:pPr>
      <w:r w:rsidRPr="00C2559E">
        <w:t xml:space="preserve">dosuđuje se kupcu </w:t>
      </w:r>
      <w:r w:rsidR="00D8451A" w:rsidRPr="00C2559E">
        <w:t xml:space="preserve">Michelle </w:t>
      </w:r>
      <w:proofErr w:type="spellStart"/>
      <w:r w:rsidR="00D8451A" w:rsidRPr="00C2559E">
        <w:t>Mihelčić</w:t>
      </w:r>
      <w:proofErr w:type="spellEnd"/>
      <w:r w:rsidR="00D8451A" w:rsidRPr="00C2559E">
        <w:t>,</w:t>
      </w:r>
      <w:r w:rsidR="003431B5">
        <w:t xml:space="preserve"> </w:t>
      </w:r>
      <w:r w:rsidR="00D8451A" w:rsidRPr="00C2559E">
        <w:t>Brdina 16, Rijeka, OIB:71990269554</w:t>
      </w:r>
      <w:r w:rsidR="009334A5">
        <w:t xml:space="preserve"> za iznos od 21.500,00 kn</w:t>
      </w:r>
      <w:r w:rsidRPr="00C2559E">
        <w:t xml:space="preserve">. </w:t>
      </w:r>
    </w:p>
    <w:p w:rsidRDefault="008B42C6" w:rsidP="00C2559E" w:rsidR="008B42C6" w:rsidRPr="00C2559E">
      <w:pPr>
        <w:jc w:val="both"/>
      </w:pPr>
    </w:p>
    <w:p w:rsidRDefault="008B42C6" w:rsidP="00C2559E" w:rsidR="008B42C6" w:rsidRPr="00C2559E">
      <w:pPr>
        <w:jc w:val="both"/>
        <w:rPr>
          <w:b/>
        </w:rPr>
      </w:pPr>
      <w:r w:rsidRPr="00C2559E">
        <w:rPr>
          <w:b/>
        </w:rPr>
        <w:t>II</w:t>
      </w:r>
      <w:r w:rsidRPr="00C2559E">
        <w:t xml:space="preserve"> Nekretnina, upisana u  zemljišne knjige,  Općinskog suda u Novom Zagrebu, </w:t>
      </w:r>
      <w:r w:rsidRPr="00C2559E">
        <w:rPr>
          <w:b/>
        </w:rPr>
        <w:t>K.O. BLATO NOVO, Z.K.ULOŽAK 2855 BROJ PODULOŠKA</w:t>
      </w:r>
    </w:p>
    <w:p w:rsidRDefault="00D8451A" w:rsidP="00C2559E" w:rsidR="00D8451A" w:rsidRPr="00C2559E">
      <w:pPr>
        <w:jc w:val="both"/>
        <w:rPr>
          <w:b/>
        </w:rPr>
      </w:pPr>
      <w:r w:rsidRPr="00C2559E">
        <w:rPr>
          <w:b/>
        </w:rPr>
        <w:t xml:space="preserve">334. ETAŽA: 3/10000  </w:t>
      </w:r>
    </w:p>
    <w:p w:rsidRDefault="00D8451A" w:rsidP="00C2559E" w:rsidR="008B42C6" w:rsidRPr="00C2559E">
      <w:pPr>
        <w:pBdr>
          <w:bottom w:space="1" w:sz="4" w:color="auto" w:val="single"/>
        </w:pBdr>
        <w:jc w:val="both"/>
      </w:pPr>
      <w:r w:rsidRPr="00C2559E">
        <w:rPr>
          <w:b/>
        </w:rPr>
        <w:t>1. garažno parkirno mjesto  oznake P-7</w:t>
      </w:r>
      <w:r w:rsidRPr="00C2559E">
        <w:t xml:space="preserve"> u podrumu -1 objekta S 2, </w:t>
      </w:r>
      <w:proofErr w:type="spellStart"/>
      <w:r w:rsidRPr="00C2559E">
        <w:t>Jaruščica</w:t>
      </w:r>
      <w:proofErr w:type="spellEnd"/>
      <w:r w:rsidRPr="00C2559E">
        <w:t xml:space="preserve"> 5 i 5a, neto korisne površine 8,85 m2, u etažnom elaboratu sve označeno žutom bojom</w:t>
      </w:r>
      <w:r w:rsidR="008B42C6" w:rsidRPr="00C2559E">
        <w:t xml:space="preserve">, na listu A opisano kao stambeno poslovna zgrada tlocrtne površine 2028 </w:t>
      </w:r>
      <w:proofErr w:type="spellStart"/>
      <w:r w:rsidR="008B42C6" w:rsidRPr="00C2559E">
        <w:t>čm</w:t>
      </w:r>
      <w:proofErr w:type="spellEnd"/>
      <w:r w:rsidR="008B42C6" w:rsidRPr="00C2559E">
        <w:t xml:space="preserve"> u Zagrebu, </w:t>
      </w:r>
      <w:proofErr w:type="spellStart"/>
      <w:r w:rsidR="008B42C6" w:rsidRPr="00C2559E">
        <w:t>Jaruščica</w:t>
      </w:r>
      <w:proofErr w:type="spellEnd"/>
      <w:r w:rsidR="008B42C6" w:rsidRPr="00C2559E">
        <w:t xml:space="preserve"> br. 7 I 7/A, stambeno poslovna zgrada tlocrtne površine 2284 </w:t>
      </w:r>
      <w:proofErr w:type="spellStart"/>
      <w:r w:rsidR="008B42C6" w:rsidRPr="00C2559E">
        <w:t>čm</w:t>
      </w:r>
      <w:proofErr w:type="spellEnd"/>
      <w:r w:rsidR="008B42C6" w:rsidRPr="00C2559E">
        <w:t xml:space="preserve"> u Zagrebu, </w:t>
      </w:r>
      <w:proofErr w:type="spellStart"/>
      <w:r w:rsidR="008B42C6" w:rsidRPr="00C2559E">
        <w:t>Jaruščica</w:t>
      </w:r>
      <w:proofErr w:type="spellEnd"/>
      <w:r w:rsidR="008B42C6" w:rsidRPr="00C2559E">
        <w:t xml:space="preserve"> br. 5 I 5/A I dvorište u površini 10343 m2, sve na </w:t>
      </w:r>
      <w:proofErr w:type="spellStart"/>
      <w:r w:rsidR="008B42C6" w:rsidRPr="00C2559E">
        <w:t>kat.čestici</w:t>
      </w:r>
      <w:proofErr w:type="spellEnd"/>
      <w:r w:rsidR="008B42C6" w:rsidRPr="00C2559E">
        <w:t xml:space="preserve"> 1197/1.</w:t>
      </w:r>
    </w:p>
    <w:p w:rsidRDefault="008B42C6" w:rsidP="00C2559E" w:rsidR="00AE40DE" w:rsidRPr="00C2559E">
      <w:pPr>
        <w:jc w:val="both"/>
      </w:pPr>
      <w:r w:rsidRPr="00C2559E">
        <w:t xml:space="preserve">dosuđuje se kupcu </w:t>
      </w:r>
      <w:r w:rsidR="00AE40DE" w:rsidRPr="00C2559E">
        <w:t xml:space="preserve">Branimir Kos, Otona Ivekovića 31, Županja, </w:t>
      </w:r>
      <w:r w:rsidR="009334A5">
        <w:t>OIB:24560619907 za iznos od 19.600,00 kn.</w:t>
      </w:r>
    </w:p>
    <w:p w:rsidRDefault="008B42C6" w:rsidP="00C2559E" w:rsidR="008B42C6" w:rsidRPr="00C2559E">
      <w:pPr>
        <w:jc w:val="both"/>
      </w:pPr>
    </w:p>
    <w:p w:rsidRDefault="008B42C6" w:rsidP="00C2559E" w:rsidR="008B42C6" w:rsidRPr="00C2559E">
      <w:pPr>
        <w:jc w:val="both"/>
      </w:pPr>
    </w:p>
    <w:p w:rsidRDefault="008B42C6" w:rsidP="00C2559E" w:rsidR="008B42C6" w:rsidRPr="00C2559E">
      <w:pPr>
        <w:jc w:val="both"/>
        <w:rPr>
          <w:b/>
        </w:rPr>
      </w:pPr>
      <w:r w:rsidRPr="00C2559E">
        <w:rPr>
          <w:b/>
        </w:rPr>
        <w:t>III</w:t>
      </w:r>
      <w:r w:rsidRPr="00C2559E">
        <w:t xml:space="preserve"> Nekretnina, upisana u  zemljišne knjige,  Općinskog suda u Novom Zagrebu, </w:t>
      </w:r>
      <w:r w:rsidRPr="00C2559E">
        <w:rPr>
          <w:b/>
        </w:rPr>
        <w:t>K.O. BLATO NOVO, Z.K.ULOŽAK 2855 BROJ PODULOŠKA</w:t>
      </w:r>
    </w:p>
    <w:p w:rsidRDefault="00D8451A" w:rsidP="00C2559E" w:rsidR="00D8451A" w:rsidRPr="00C2559E">
      <w:pPr>
        <w:jc w:val="both"/>
        <w:rPr>
          <w:b/>
        </w:rPr>
      </w:pPr>
      <w:r w:rsidRPr="00C2559E">
        <w:rPr>
          <w:b/>
        </w:rPr>
        <w:t xml:space="preserve">340. ETAŽA: 3/10000  </w:t>
      </w:r>
      <w:r w:rsidRPr="00C2559E">
        <w:rPr>
          <w:b/>
        </w:rPr>
        <w:tab/>
      </w:r>
    </w:p>
    <w:p w:rsidRDefault="00D8451A" w:rsidP="00C2559E" w:rsidR="008B42C6" w:rsidRPr="00C2559E">
      <w:pPr>
        <w:pStyle w:val="Bezproreda"/>
        <w:jc w:val="both"/>
        <w:rPr>
          <w:rFonts w:cs="Times New Roman" w:hAnsi="Times New Roman" w:ascii="Times New Roman"/>
          <w:sz w:val="24"/>
          <w:szCs w:val="24"/>
        </w:rPr>
      </w:pPr>
      <w:r w:rsidRPr="00C2559E">
        <w:rPr>
          <w:rFonts w:cs="Times New Roman" w:hAnsi="Times New Roman" w:ascii="Times New Roman"/>
          <w:b/>
          <w:sz w:val="24"/>
          <w:szCs w:val="24"/>
        </w:rPr>
        <w:t>1. garažno parkirno mjesto oznake P-13</w:t>
      </w:r>
      <w:r w:rsidRPr="00C2559E">
        <w:rPr>
          <w:rFonts w:cs="Times New Roman" w:hAnsi="Times New Roman" w:ascii="Times New Roman"/>
          <w:sz w:val="24"/>
          <w:szCs w:val="24"/>
        </w:rPr>
        <w:t xml:space="preserve"> u podrumu -1 objekta S 2, </w:t>
      </w:r>
      <w:proofErr w:type="spellStart"/>
      <w:r w:rsidRPr="00C2559E">
        <w:rPr>
          <w:rFonts w:cs="Times New Roman" w:hAnsi="Times New Roman" w:ascii="Times New Roman"/>
          <w:sz w:val="24"/>
          <w:szCs w:val="24"/>
        </w:rPr>
        <w:t>Jaruščica</w:t>
      </w:r>
      <w:proofErr w:type="spellEnd"/>
      <w:r w:rsidRPr="00C2559E">
        <w:rPr>
          <w:rFonts w:cs="Times New Roman" w:hAnsi="Times New Roman" w:ascii="Times New Roman"/>
          <w:sz w:val="24"/>
          <w:szCs w:val="24"/>
        </w:rPr>
        <w:t xml:space="preserve"> 5 i 5a, neto korisne površine 8,85 m2, u etažnom elabo</w:t>
      </w:r>
      <w:r w:rsidR="00D70E61" w:rsidRPr="00C2559E">
        <w:rPr>
          <w:rFonts w:cs="Times New Roman" w:hAnsi="Times New Roman" w:ascii="Times New Roman"/>
          <w:sz w:val="24"/>
          <w:szCs w:val="24"/>
        </w:rPr>
        <w:t>ratu sve označeno crvenom bojom</w:t>
      </w:r>
      <w:r w:rsidR="008B42C6" w:rsidRPr="00C2559E">
        <w:rPr>
          <w:rFonts w:cs="Times New Roman" w:hAnsi="Times New Roman" w:ascii="Times New Roman"/>
          <w:sz w:val="24"/>
          <w:szCs w:val="24"/>
        </w:rPr>
        <w:t xml:space="preserve">, na listu A opisano kao stambeno poslovna zgrada tlocrtne površine 2028 </w:t>
      </w:r>
      <w:proofErr w:type="spellStart"/>
      <w:r w:rsidR="008B42C6" w:rsidRPr="00C2559E">
        <w:rPr>
          <w:rFonts w:cs="Times New Roman" w:hAnsi="Times New Roman" w:ascii="Times New Roman"/>
          <w:sz w:val="24"/>
          <w:szCs w:val="24"/>
        </w:rPr>
        <w:t>čm</w:t>
      </w:r>
      <w:proofErr w:type="spellEnd"/>
      <w:r w:rsidR="008B42C6" w:rsidRPr="00C2559E">
        <w:rPr>
          <w:rFonts w:cs="Times New Roman" w:hAnsi="Times New Roman" w:ascii="Times New Roman"/>
          <w:sz w:val="24"/>
          <w:szCs w:val="24"/>
        </w:rPr>
        <w:t xml:space="preserve"> u Zagrebu, </w:t>
      </w:r>
      <w:proofErr w:type="spellStart"/>
      <w:r w:rsidR="008B42C6" w:rsidRPr="00C2559E">
        <w:rPr>
          <w:rFonts w:cs="Times New Roman" w:hAnsi="Times New Roman" w:ascii="Times New Roman"/>
          <w:sz w:val="24"/>
          <w:szCs w:val="24"/>
        </w:rPr>
        <w:t>Jaruščica</w:t>
      </w:r>
      <w:proofErr w:type="spellEnd"/>
      <w:r w:rsidR="008B42C6" w:rsidRPr="00C2559E">
        <w:rPr>
          <w:rFonts w:cs="Times New Roman" w:hAnsi="Times New Roman" w:ascii="Times New Roman"/>
          <w:sz w:val="24"/>
          <w:szCs w:val="24"/>
        </w:rPr>
        <w:t xml:space="preserve"> br. 7 I 7/A, stambeno poslovna zgrada tlocrtne površine 2284 </w:t>
      </w:r>
      <w:proofErr w:type="spellStart"/>
      <w:r w:rsidR="008B42C6" w:rsidRPr="00C2559E">
        <w:rPr>
          <w:rFonts w:cs="Times New Roman" w:hAnsi="Times New Roman" w:ascii="Times New Roman"/>
          <w:sz w:val="24"/>
          <w:szCs w:val="24"/>
        </w:rPr>
        <w:t>čm</w:t>
      </w:r>
      <w:proofErr w:type="spellEnd"/>
      <w:r w:rsidR="008B42C6" w:rsidRPr="00C2559E">
        <w:rPr>
          <w:rFonts w:cs="Times New Roman" w:hAnsi="Times New Roman" w:ascii="Times New Roman"/>
          <w:sz w:val="24"/>
          <w:szCs w:val="24"/>
        </w:rPr>
        <w:t xml:space="preserve"> u Zagrebu, </w:t>
      </w:r>
      <w:proofErr w:type="spellStart"/>
      <w:r w:rsidR="008B42C6" w:rsidRPr="00C2559E">
        <w:rPr>
          <w:rFonts w:cs="Times New Roman" w:hAnsi="Times New Roman" w:ascii="Times New Roman"/>
          <w:sz w:val="24"/>
          <w:szCs w:val="24"/>
        </w:rPr>
        <w:t>Jaruščica</w:t>
      </w:r>
      <w:proofErr w:type="spellEnd"/>
      <w:r w:rsidR="008B42C6" w:rsidRPr="00C2559E">
        <w:rPr>
          <w:rFonts w:cs="Times New Roman" w:hAnsi="Times New Roman" w:ascii="Times New Roman"/>
          <w:sz w:val="24"/>
          <w:szCs w:val="24"/>
        </w:rPr>
        <w:t xml:space="preserve"> br. 5 I 5/A I dvorište u površini 10343 m2, sve na </w:t>
      </w:r>
      <w:proofErr w:type="spellStart"/>
      <w:r w:rsidR="008B42C6" w:rsidRPr="00C2559E">
        <w:rPr>
          <w:rFonts w:cs="Times New Roman" w:hAnsi="Times New Roman" w:ascii="Times New Roman"/>
          <w:sz w:val="24"/>
          <w:szCs w:val="24"/>
        </w:rPr>
        <w:t>kat.čestici</w:t>
      </w:r>
      <w:proofErr w:type="spellEnd"/>
      <w:r w:rsidR="008B42C6" w:rsidRPr="00C2559E">
        <w:rPr>
          <w:rFonts w:cs="Times New Roman" w:hAnsi="Times New Roman" w:ascii="Times New Roman"/>
          <w:sz w:val="24"/>
          <w:szCs w:val="24"/>
        </w:rPr>
        <w:t xml:space="preserve"> 1197/1.</w:t>
      </w:r>
    </w:p>
    <w:p w:rsidRDefault="008B42C6" w:rsidP="009D706D" w:rsidR="008B42C6" w:rsidRPr="00C2559E">
      <w:pPr>
        <w:pBdr>
          <w:top w:space="1" w:sz="4" w:color="auto" w:val="single"/>
        </w:pBdr>
        <w:jc w:val="both"/>
      </w:pPr>
      <w:r w:rsidRPr="00C2559E">
        <w:lastRenderedPageBreak/>
        <w:t xml:space="preserve">dosuđuje se kupcu </w:t>
      </w:r>
      <w:r w:rsidR="00AE40DE" w:rsidRPr="00C2559E">
        <w:t>Ante Vučetić, Vir, Torovi IV 17,  OIB:98547341104</w:t>
      </w:r>
      <w:r w:rsidR="009334A5">
        <w:t xml:space="preserve"> za iznos od 19.700,00 kn.</w:t>
      </w:r>
    </w:p>
    <w:p w:rsidRDefault="008B42C6" w:rsidP="00C2559E" w:rsidR="008B42C6" w:rsidRPr="00C2559E">
      <w:pPr>
        <w:jc w:val="both"/>
        <w:rPr>
          <w:b/>
        </w:rPr>
      </w:pPr>
    </w:p>
    <w:p w:rsidRDefault="008B42C6" w:rsidP="00C2559E" w:rsidR="008B42C6" w:rsidRPr="00C2559E">
      <w:pPr>
        <w:jc w:val="both"/>
        <w:rPr>
          <w:b/>
        </w:rPr>
      </w:pPr>
      <w:r w:rsidRPr="00C2559E">
        <w:rPr>
          <w:b/>
        </w:rPr>
        <w:t>IV</w:t>
      </w:r>
      <w:r w:rsidRPr="00C2559E">
        <w:t xml:space="preserve"> Nekretnina, upisana u  zemljišne knjige,  Općinskog suda u Novom Zagrebu, </w:t>
      </w:r>
      <w:r w:rsidRPr="00C2559E">
        <w:rPr>
          <w:b/>
        </w:rPr>
        <w:t>K.O. BLATO NOVO, Z.K.ULOŽAK 2855 BROJ PODULOŠKA</w:t>
      </w:r>
    </w:p>
    <w:p w:rsidRDefault="00D8451A" w:rsidP="00C2559E" w:rsidR="00D8451A" w:rsidRPr="00C2559E">
      <w:pPr>
        <w:jc w:val="both"/>
        <w:rPr>
          <w:b/>
        </w:rPr>
      </w:pPr>
      <w:r w:rsidRPr="00C2559E">
        <w:rPr>
          <w:b/>
        </w:rPr>
        <w:t xml:space="preserve">341. ETAŽA: 3/10000  </w:t>
      </w:r>
      <w:r w:rsidRPr="00C2559E">
        <w:rPr>
          <w:b/>
        </w:rPr>
        <w:tab/>
      </w:r>
    </w:p>
    <w:p w:rsidRDefault="00D8451A" w:rsidP="00C2559E" w:rsidR="00D8451A" w:rsidRPr="00C2559E">
      <w:pPr>
        <w:pStyle w:val="Bezproreda"/>
        <w:jc w:val="both"/>
        <w:rPr>
          <w:rFonts w:cs="Times New Roman" w:hAnsi="Times New Roman" w:ascii="Times New Roman"/>
          <w:sz w:val="24"/>
          <w:szCs w:val="24"/>
        </w:rPr>
      </w:pPr>
      <w:r w:rsidRPr="00C2559E">
        <w:rPr>
          <w:rFonts w:cs="Times New Roman" w:hAnsi="Times New Roman" w:ascii="Times New Roman"/>
          <w:b/>
          <w:sz w:val="24"/>
          <w:szCs w:val="24"/>
        </w:rPr>
        <w:t>1. garažno parkirno mjesto oznake P-14</w:t>
      </w:r>
      <w:r w:rsidRPr="00C2559E">
        <w:rPr>
          <w:rFonts w:cs="Times New Roman" w:hAnsi="Times New Roman" w:ascii="Times New Roman"/>
          <w:sz w:val="24"/>
          <w:szCs w:val="24"/>
        </w:rPr>
        <w:t xml:space="preserve"> u podrumu -1 objekta S 2, </w:t>
      </w:r>
      <w:proofErr w:type="spellStart"/>
      <w:r w:rsidRPr="00C2559E">
        <w:rPr>
          <w:rFonts w:cs="Times New Roman" w:hAnsi="Times New Roman" w:ascii="Times New Roman"/>
          <w:sz w:val="24"/>
          <w:szCs w:val="24"/>
        </w:rPr>
        <w:t>Jaruščica</w:t>
      </w:r>
      <w:proofErr w:type="spellEnd"/>
      <w:r w:rsidRPr="00C2559E">
        <w:rPr>
          <w:rFonts w:cs="Times New Roman" w:hAnsi="Times New Roman" w:ascii="Times New Roman"/>
          <w:sz w:val="24"/>
          <w:szCs w:val="24"/>
        </w:rPr>
        <w:t xml:space="preserve"> 5 i 5a, neto korisne površine 8,85 m2, u etažnom elaboratu sve označeno plavom bojom</w:t>
      </w:r>
    </w:p>
    <w:p w:rsidRDefault="008B42C6" w:rsidP="00C2559E" w:rsidR="008B42C6" w:rsidRPr="00C2559E">
      <w:pPr>
        <w:pBdr>
          <w:bottom w:space="1" w:sz="4" w:color="auto" w:val="single"/>
        </w:pBdr>
        <w:jc w:val="both"/>
      </w:pPr>
      <w:r w:rsidRPr="00C2559E">
        <w:t xml:space="preserve">, na listu A opisano kao stambeno poslovna zgrada tlocrtne površine 2028 </w:t>
      </w:r>
      <w:proofErr w:type="spellStart"/>
      <w:r w:rsidRPr="00C2559E">
        <w:t>čm</w:t>
      </w:r>
      <w:proofErr w:type="spellEnd"/>
      <w:r w:rsidRPr="00C2559E">
        <w:t xml:space="preserve"> u Zagrebu, </w:t>
      </w:r>
      <w:proofErr w:type="spellStart"/>
      <w:r w:rsidRPr="00C2559E">
        <w:t>Jaruščica</w:t>
      </w:r>
      <w:proofErr w:type="spellEnd"/>
      <w:r w:rsidRPr="00C2559E">
        <w:t xml:space="preserve"> br. 7 I 7/A, stambeno poslovna zgrada tlocrtne površine 2284 </w:t>
      </w:r>
      <w:proofErr w:type="spellStart"/>
      <w:r w:rsidRPr="00C2559E">
        <w:t>čm</w:t>
      </w:r>
      <w:proofErr w:type="spellEnd"/>
      <w:r w:rsidRPr="00C2559E">
        <w:t xml:space="preserve"> u Zagrebu, </w:t>
      </w:r>
      <w:proofErr w:type="spellStart"/>
      <w:r w:rsidRPr="00C2559E">
        <w:t>Jaruščica</w:t>
      </w:r>
      <w:proofErr w:type="spellEnd"/>
      <w:r w:rsidRPr="00C2559E">
        <w:t xml:space="preserve"> br. 5 I 5/A I dvorište u površini 10343 m2, sve na </w:t>
      </w:r>
      <w:proofErr w:type="spellStart"/>
      <w:r w:rsidRPr="00C2559E">
        <w:t>kat.čestici</w:t>
      </w:r>
      <w:proofErr w:type="spellEnd"/>
      <w:r w:rsidRPr="00C2559E">
        <w:t xml:space="preserve"> 1197/1.</w:t>
      </w:r>
    </w:p>
    <w:p w:rsidRDefault="008B42C6" w:rsidP="00C2559E" w:rsidR="008B42C6" w:rsidRPr="00C2559E">
      <w:pPr>
        <w:jc w:val="both"/>
      </w:pPr>
      <w:r w:rsidRPr="00C2559E">
        <w:t xml:space="preserve">dosuđuje se kupcu </w:t>
      </w:r>
      <w:r w:rsidR="00AE40DE" w:rsidRPr="00C2559E">
        <w:t>Ante Vučetić, Vir, Torovi IV 17,  OIB:98547341104</w:t>
      </w:r>
      <w:r w:rsidR="009334A5">
        <w:t xml:space="preserve"> za iznos od 19.800,00 kn.</w:t>
      </w:r>
    </w:p>
    <w:p w:rsidRDefault="008B42C6" w:rsidP="00C2559E" w:rsidR="008B42C6" w:rsidRPr="00C2559E">
      <w:pPr>
        <w:jc w:val="both"/>
      </w:pPr>
    </w:p>
    <w:p w:rsidRDefault="008B42C6" w:rsidP="00C2559E" w:rsidR="008B42C6" w:rsidRPr="00C2559E">
      <w:pPr>
        <w:jc w:val="both"/>
        <w:rPr>
          <w:b/>
        </w:rPr>
      </w:pPr>
      <w:r w:rsidRPr="00C2559E">
        <w:rPr>
          <w:b/>
        </w:rPr>
        <w:t>V</w:t>
      </w:r>
      <w:r w:rsidRPr="00C2559E">
        <w:t xml:space="preserve"> Nekretnina, upisana u  zemljišne knjige,  Općinskog suda u Novom Zagrebu, </w:t>
      </w:r>
      <w:r w:rsidRPr="00C2559E">
        <w:rPr>
          <w:b/>
        </w:rPr>
        <w:t>K.O. BLATO NOVO, Z.K.ULOŽAK 2855 BROJ PODULOŠKA</w:t>
      </w:r>
    </w:p>
    <w:p w:rsidRDefault="00D8451A" w:rsidP="00C2559E" w:rsidR="00D8451A" w:rsidRPr="00C2559E">
      <w:pPr>
        <w:jc w:val="both"/>
        <w:rPr>
          <w:b/>
        </w:rPr>
      </w:pPr>
      <w:r w:rsidRPr="00C2559E">
        <w:rPr>
          <w:b/>
        </w:rPr>
        <w:t xml:space="preserve">354. ETAŽA: 3/10000  </w:t>
      </w:r>
      <w:r w:rsidRPr="00C2559E">
        <w:rPr>
          <w:b/>
        </w:rPr>
        <w:tab/>
      </w:r>
    </w:p>
    <w:p w:rsidRDefault="00D8451A" w:rsidP="00C2559E" w:rsidR="008B42C6" w:rsidRPr="00C2559E">
      <w:pPr>
        <w:pBdr>
          <w:bottom w:space="1" w:sz="4" w:color="auto" w:val="single"/>
        </w:pBdr>
        <w:jc w:val="both"/>
      </w:pPr>
      <w:r w:rsidRPr="00C2559E">
        <w:rPr>
          <w:b/>
        </w:rPr>
        <w:t xml:space="preserve">1. garažno parkirno mjesto oznake P-27 </w:t>
      </w:r>
      <w:r w:rsidRPr="00C2559E">
        <w:t xml:space="preserve">u podrumu -1 objekta S 2, </w:t>
      </w:r>
      <w:proofErr w:type="spellStart"/>
      <w:r w:rsidRPr="00C2559E">
        <w:t>Jaruščica</w:t>
      </w:r>
      <w:proofErr w:type="spellEnd"/>
      <w:r w:rsidRPr="00C2559E">
        <w:t xml:space="preserve"> 5 i 5a, neto korisne površine 8,85 m2, u etažnom elaboratu sve označeno žutom bojom</w:t>
      </w:r>
      <w:r w:rsidR="008B42C6" w:rsidRPr="00C2559E">
        <w:t xml:space="preserve">, na listu A opisano kao stambeno poslovna zgrada tlocrtne površine 2028 </w:t>
      </w:r>
      <w:proofErr w:type="spellStart"/>
      <w:r w:rsidR="008B42C6" w:rsidRPr="00C2559E">
        <w:t>čm</w:t>
      </w:r>
      <w:proofErr w:type="spellEnd"/>
      <w:r w:rsidR="008B42C6" w:rsidRPr="00C2559E">
        <w:t xml:space="preserve"> u Zagrebu, </w:t>
      </w:r>
      <w:proofErr w:type="spellStart"/>
      <w:r w:rsidR="008B42C6" w:rsidRPr="00C2559E">
        <w:t>Jaruščica</w:t>
      </w:r>
      <w:proofErr w:type="spellEnd"/>
      <w:r w:rsidR="008B42C6" w:rsidRPr="00C2559E">
        <w:t xml:space="preserve"> br. 7 I 7/A, stambeno poslovna zgrada tlocrtne površine 2284 </w:t>
      </w:r>
      <w:proofErr w:type="spellStart"/>
      <w:r w:rsidR="008B42C6" w:rsidRPr="00C2559E">
        <w:t>čm</w:t>
      </w:r>
      <w:proofErr w:type="spellEnd"/>
      <w:r w:rsidR="008B42C6" w:rsidRPr="00C2559E">
        <w:t xml:space="preserve"> u Zagrebu, </w:t>
      </w:r>
      <w:proofErr w:type="spellStart"/>
      <w:r w:rsidR="008B42C6" w:rsidRPr="00C2559E">
        <w:t>Jaruščica</w:t>
      </w:r>
      <w:proofErr w:type="spellEnd"/>
      <w:r w:rsidR="008B42C6" w:rsidRPr="00C2559E">
        <w:t xml:space="preserve"> br. 5 I 5/A I dvorište u površini 10343 m2, sve na </w:t>
      </w:r>
      <w:proofErr w:type="spellStart"/>
      <w:r w:rsidR="008B42C6" w:rsidRPr="00C2559E">
        <w:t>kat.čestici</w:t>
      </w:r>
      <w:proofErr w:type="spellEnd"/>
      <w:r w:rsidR="008B42C6" w:rsidRPr="00C2559E">
        <w:t xml:space="preserve"> 1197/1.</w:t>
      </w:r>
    </w:p>
    <w:p w:rsidRDefault="008B42C6" w:rsidP="00C2559E" w:rsidR="008B42C6" w:rsidRPr="00C2559E">
      <w:pPr>
        <w:jc w:val="both"/>
      </w:pPr>
      <w:r w:rsidRPr="00C2559E">
        <w:t xml:space="preserve">dosuđuje se kupcu </w:t>
      </w:r>
      <w:r w:rsidR="00AE40DE" w:rsidRPr="00C2559E">
        <w:t xml:space="preserve">Marko </w:t>
      </w:r>
      <w:proofErr w:type="spellStart"/>
      <w:r w:rsidR="00AE40DE" w:rsidRPr="00C2559E">
        <w:t>Boroša</w:t>
      </w:r>
      <w:proofErr w:type="spellEnd"/>
      <w:r w:rsidR="00AE40DE" w:rsidRPr="00C2559E">
        <w:t xml:space="preserve">, Zagreb, </w:t>
      </w:r>
      <w:proofErr w:type="spellStart"/>
      <w:r w:rsidR="00AE40DE" w:rsidRPr="00C2559E">
        <w:t>Jaruščica</w:t>
      </w:r>
      <w:proofErr w:type="spellEnd"/>
      <w:r w:rsidR="00AE40DE" w:rsidRPr="00C2559E">
        <w:t xml:space="preserve"> 5a, </w:t>
      </w:r>
      <w:r w:rsidR="003431B5">
        <w:t>OIB</w:t>
      </w:r>
      <w:r w:rsidR="00AE40DE" w:rsidRPr="00C2559E">
        <w:t>:86666503073</w:t>
      </w:r>
      <w:r w:rsidR="009334A5">
        <w:t xml:space="preserve"> za iznos od 19.900,00 kn.</w:t>
      </w:r>
    </w:p>
    <w:p w:rsidRDefault="008B42C6" w:rsidP="00C2559E" w:rsidR="008B42C6" w:rsidRPr="00C2559E">
      <w:pPr>
        <w:jc w:val="both"/>
      </w:pPr>
    </w:p>
    <w:p w:rsidRDefault="008B42C6" w:rsidP="00C2559E" w:rsidR="008B42C6" w:rsidRPr="00C2559E">
      <w:pPr>
        <w:jc w:val="both"/>
        <w:rPr>
          <w:b/>
        </w:rPr>
      </w:pPr>
      <w:r w:rsidRPr="00C2559E">
        <w:rPr>
          <w:b/>
        </w:rPr>
        <w:t>VI</w:t>
      </w:r>
      <w:r w:rsidRPr="00C2559E">
        <w:t xml:space="preserve"> Nekretnina, upisana u  zemljišne knjige,  Općinskog suda u Novom Zagrebu, </w:t>
      </w:r>
      <w:r w:rsidRPr="00C2559E">
        <w:rPr>
          <w:b/>
        </w:rPr>
        <w:t>K.O. BLATO NOVO, Z.K.ULOŽAK 2855 BROJ PODULOŠKA</w:t>
      </w:r>
    </w:p>
    <w:p w:rsidRDefault="00D8451A" w:rsidP="00C2559E" w:rsidR="00D8451A" w:rsidRPr="00C2559E">
      <w:pPr>
        <w:jc w:val="both"/>
        <w:rPr>
          <w:b/>
        </w:rPr>
      </w:pPr>
      <w:r w:rsidRPr="00C2559E">
        <w:rPr>
          <w:b/>
        </w:rPr>
        <w:t xml:space="preserve">355. ETAŽA: 3/10000  </w:t>
      </w:r>
      <w:r w:rsidRPr="00C2559E">
        <w:rPr>
          <w:b/>
        </w:rPr>
        <w:tab/>
      </w:r>
    </w:p>
    <w:p w:rsidRDefault="00D8451A" w:rsidP="00C2559E" w:rsidR="008B42C6" w:rsidRPr="00C2559E">
      <w:pPr>
        <w:pBdr>
          <w:bottom w:space="1" w:sz="4" w:color="auto" w:val="single"/>
        </w:pBdr>
        <w:jc w:val="both"/>
      </w:pPr>
      <w:r w:rsidRPr="00C2559E">
        <w:rPr>
          <w:b/>
        </w:rPr>
        <w:t>1. garažno parkirno mjesto oznake P-28</w:t>
      </w:r>
      <w:r w:rsidRPr="00C2559E">
        <w:t xml:space="preserve"> u podrumu -1 objekta S 2, </w:t>
      </w:r>
      <w:proofErr w:type="spellStart"/>
      <w:r w:rsidRPr="00C2559E">
        <w:t>Jaruščica</w:t>
      </w:r>
      <w:proofErr w:type="spellEnd"/>
      <w:r w:rsidRPr="00C2559E">
        <w:t xml:space="preserve"> 5 i 5a, neto korisne površine 8,85 m2, u etažnom elaboratu sve označeno zelenom bojom</w:t>
      </w:r>
      <w:r w:rsidR="008B42C6" w:rsidRPr="00C2559E">
        <w:t xml:space="preserve">, na listu A opisano kao stambeno poslovna zgrada tlocrtne površine 2028 </w:t>
      </w:r>
      <w:proofErr w:type="spellStart"/>
      <w:r w:rsidR="008B42C6" w:rsidRPr="00C2559E">
        <w:t>čm</w:t>
      </w:r>
      <w:proofErr w:type="spellEnd"/>
      <w:r w:rsidR="008B42C6" w:rsidRPr="00C2559E">
        <w:t xml:space="preserve"> u Zagrebu, </w:t>
      </w:r>
      <w:proofErr w:type="spellStart"/>
      <w:r w:rsidR="008B42C6" w:rsidRPr="00C2559E">
        <w:t>Jaruščica</w:t>
      </w:r>
      <w:proofErr w:type="spellEnd"/>
      <w:r w:rsidR="008B42C6" w:rsidRPr="00C2559E">
        <w:t xml:space="preserve"> br. 7 I 7/A, stambeno poslovna zgrada tlocrtne površine 2284 </w:t>
      </w:r>
      <w:proofErr w:type="spellStart"/>
      <w:r w:rsidR="008B42C6" w:rsidRPr="00C2559E">
        <w:t>čm</w:t>
      </w:r>
      <w:proofErr w:type="spellEnd"/>
      <w:r w:rsidR="008B42C6" w:rsidRPr="00C2559E">
        <w:t xml:space="preserve"> u Zagrebu, </w:t>
      </w:r>
      <w:proofErr w:type="spellStart"/>
      <w:r w:rsidR="008B42C6" w:rsidRPr="00C2559E">
        <w:t>Jaruščica</w:t>
      </w:r>
      <w:proofErr w:type="spellEnd"/>
      <w:r w:rsidR="008B42C6" w:rsidRPr="00C2559E">
        <w:t xml:space="preserve"> br. 5 I 5/A I dvorište u površini 10343 m2, sve na </w:t>
      </w:r>
      <w:proofErr w:type="spellStart"/>
      <w:r w:rsidR="008B42C6" w:rsidRPr="00C2559E">
        <w:t>kat.čestici</w:t>
      </w:r>
      <w:proofErr w:type="spellEnd"/>
      <w:r w:rsidR="008B42C6" w:rsidRPr="00C2559E">
        <w:t xml:space="preserve"> 1197/1.</w:t>
      </w:r>
    </w:p>
    <w:p w:rsidRDefault="008B42C6" w:rsidP="00C2559E" w:rsidR="008B42C6" w:rsidRPr="00C2559E">
      <w:pPr>
        <w:jc w:val="both"/>
      </w:pPr>
      <w:r w:rsidRPr="00C2559E">
        <w:t xml:space="preserve">dosuđuje se kupcu </w:t>
      </w:r>
      <w:r w:rsidR="00AE40DE" w:rsidRPr="00C2559E">
        <w:t xml:space="preserve">Edo Santini, </w:t>
      </w:r>
      <w:proofErr w:type="spellStart"/>
      <w:r w:rsidR="00AE40DE" w:rsidRPr="00C2559E">
        <w:t>Turanj</w:t>
      </w:r>
      <w:proofErr w:type="spellEnd"/>
      <w:r w:rsidR="00AE40DE" w:rsidRPr="00C2559E">
        <w:t xml:space="preserve"> 350, </w:t>
      </w:r>
      <w:proofErr w:type="spellStart"/>
      <w:r w:rsidR="00AE40DE" w:rsidRPr="00C2559E">
        <w:t>Turanj</w:t>
      </w:r>
      <w:proofErr w:type="spellEnd"/>
      <w:r w:rsidR="00AE40DE" w:rsidRPr="00C2559E">
        <w:t xml:space="preserve">, OIB:94691369933 </w:t>
      </w:r>
      <w:r w:rsidR="009334A5">
        <w:t>za iznos od 18.000,00 kn.</w:t>
      </w:r>
    </w:p>
    <w:p w:rsidRDefault="008B42C6" w:rsidP="00C2559E" w:rsidR="008B42C6" w:rsidRPr="00C2559E">
      <w:pPr>
        <w:jc w:val="both"/>
      </w:pPr>
    </w:p>
    <w:p w:rsidRDefault="008B42C6" w:rsidP="00C2559E" w:rsidR="008B42C6" w:rsidRPr="00C2559E">
      <w:pPr>
        <w:jc w:val="both"/>
        <w:rPr>
          <w:b/>
        </w:rPr>
      </w:pPr>
      <w:r w:rsidRPr="00C2559E">
        <w:rPr>
          <w:b/>
        </w:rPr>
        <w:t>VII</w:t>
      </w:r>
      <w:r w:rsidRPr="00C2559E">
        <w:t xml:space="preserve"> Nekretnina, upisana u  zemljišne knjige,  Općinskog suda u Novom Zagrebu, </w:t>
      </w:r>
      <w:r w:rsidRPr="00C2559E">
        <w:rPr>
          <w:b/>
        </w:rPr>
        <w:t>K.O. BLATO NOVO, Z.K.ULOŽAK 2855 BROJ PODULOŠKA</w:t>
      </w:r>
    </w:p>
    <w:p w:rsidRDefault="00D8451A" w:rsidP="00C2559E" w:rsidR="00D8451A" w:rsidRPr="00C2559E">
      <w:pPr>
        <w:jc w:val="both"/>
        <w:rPr>
          <w:b/>
        </w:rPr>
      </w:pPr>
      <w:r w:rsidRPr="00C2559E">
        <w:rPr>
          <w:b/>
        </w:rPr>
        <w:t xml:space="preserve">359. ETAŽA: 3/10000  </w:t>
      </w:r>
      <w:r w:rsidRPr="00C2559E">
        <w:rPr>
          <w:b/>
        </w:rPr>
        <w:tab/>
      </w:r>
    </w:p>
    <w:p w:rsidRDefault="00D8451A" w:rsidP="00C2559E" w:rsidR="008B42C6" w:rsidRPr="00C2559E">
      <w:pPr>
        <w:pBdr>
          <w:bottom w:space="1" w:sz="4" w:color="auto" w:val="single"/>
        </w:pBdr>
        <w:jc w:val="both"/>
      </w:pPr>
      <w:r w:rsidRPr="00C2559E">
        <w:rPr>
          <w:b/>
        </w:rPr>
        <w:t>1. garažno parkirno mjesto oznake P-32</w:t>
      </w:r>
      <w:r w:rsidRPr="00C2559E">
        <w:t xml:space="preserve"> u podrumu -1 objekta S 2, </w:t>
      </w:r>
      <w:proofErr w:type="spellStart"/>
      <w:r w:rsidRPr="00C2559E">
        <w:t>Jaruščica</w:t>
      </w:r>
      <w:proofErr w:type="spellEnd"/>
      <w:r w:rsidRPr="00C2559E">
        <w:t xml:space="preserve"> 5 i 5a, neto korisne površine 8,85 m2, u etažnom elaboratu sve označeno zelenom bojom</w:t>
      </w:r>
      <w:r w:rsidR="008B42C6" w:rsidRPr="00C2559E">
        <w:t xml:space="preserve">, na listu A opisano kao stambeno poslovna zgrada tlocrtne površine 2028 </w:t>
      </w:r>
      <w:proofErr w:type="spellStart"/>
      <w:r w:rsidR="008B42C6" w:rsidRPr="00C2559E">
        <w:t>čm</w:t>
      </w:r>
      <w:proofErr w:type="spellEnd"/>
      <w:r w:rsidR="008B42C6" w:rsidRPr="00C2559E">
        <w:t xml:space="preserve"> u Zagrebu, </w:t>
      </w:r>
      <w:proofErr w:type="spellStart"/>
      <w:r w:rsidR="008B42C6" w:rsidRPr="00C2559E">
        <w:t>Jaruščica</w:t>
      </w:r>
      <w:proofErr w:type="spellEnd"/>
      <w:r w:rsidR="008B42C6" w:rsidRPr="00C2559E">
        <w:t xml:space="preserve"> br. 7 I 7/A, stambeno poslovna zgrada tlocrtne površine 2284 </w:t>
      </w:r>
      <w:proofErr w:type="spellStart"/>
      <w:r w:rsidR="008B42C6" w:rsidRPr="00C2559E">
        <w:t>čm</w:t>
      </w:r>
      <w:proofErr w:type="spellEnd"/>
      <w:r w:rsidR="008B42C6" w:rsidRPr="00C2559E">
        <w:t xml:space="preserve"> u Zagrebu, </w:t>
      </w:r>
      <w:proofErr w:type="spellStart"/>
      <w:r w:rsidR="008B42C6" w:rsidRPr="00C2559E">
        <w:t>Jaruščica</w:t>
      </w:r>
      <w:proofErr w:type="spellEnd"/>
      <w:r w:rsidR="008B42C6" w:rsidRPr="00C2559E">
        <w:t xml:space="preserve"> br. 5 I 5/A I dvorište u površini 10343 m2, sve na </w:t>
      </w:r>
      <w:proofErr w:type="spellStart"/>
      <w:r w:rsidR="008B42C6" w:rsidRPr="00C2559E">
        <w:t>kat.čestici</w:t>
      </w:r>
      <w:proofErr w:type="spellEnd"/>
      <w:r w:rsidR="008B42C6" w:rsidRPr="00C2559E">
        <w:t xml:space="preserve"> 1197/1.</w:t>
      </w:r>
    </w:p>
    <w:p w:rsidRDefault="008B42C6" w:rsidP="00C2559E" w:rsidR="008B42C6" w:rsidRPr="00C2559E">
      <w:pPr>
        <w:jc w:val="both"/>
      </w:pPr>
      <w:r w:rsidRPr="00C2559E">
        <w:t xml:space="preserve">dosuđuje se kupcu </w:t>
      </w:r>
      <w:r w:rsidR="00F80EAD" w:rsidRPr="00C2559E">
        <w:t>Marko Puškarić, Zagreb, Ulica Karla Metikoša 9, OIB:39856737787</w:t>
      </w:r>
      <w:r w:rsidR="009334A5">
        <w:t xml:space="preserve"> za iznos od 16.100,00 kn.</w:t>
      </w:r>
    </w:p>
    <w:p w:rsidRDefault="008B42C6" w:rsidP="00C2559E" w:rsidR="008B42C6" w:rsidRPr="00C2559E">
      <w:pPr>
        <w:jc w:val="both"/>
      </w:pPr>
    </w:p>
    <w:p w:rsidRDefault="008B42C6" w:rsidP="00C2559E" w:rsidR="008B42C6" w:rsidRPr="00C2559E">
      <w:pPr>
        <w:jc w:val="both"/>
        <w:rPr>
          <w:b/>
        </w:rPr>
      </w:pPr>
      <w:r w:rsidRPr="00C2559E">
        <w:rPr>
          <w:b/>
        </w:rPr>
        <w:t>VIII</w:t>
      </w:r>
      <w:r w:rsidRPr="00C2559E">
        <w:t xml:space="preserve"> Nekretnina, upisana u  zemljišne knjige,  Općinskog suda u Novom Zagrebu, </w:t>
      </w:r>
      <w:r w:rsidRPr="00C2559E">
        <w:rPr>
          <w:b/>
        </w:rPr>
        <w:t>K.O. BLATO NOVO, Z.K.ULOŽAK 2855 BROJ PODULOŠKA</w:t>
      </w:r>
    </w:p>
    <w:p w:rsidRDefault="00D8451A" w:rsidP="00C2559E" w:rsidR="00D8451A" w:rsidRPr="00C2559E">
      <w:pPr>
        <w:jc w:val="both"/>
        <w:rPr>
          <w:b/>
        </w:rPr>
      </w:pPr>
      <w:r w:rsidRPr="00C2559E">
        <w:rPr>
          <w:b/>
        </w:rPr>
        <w:t xml:space="preserve">361. ETAŽA: 3/10000  </w:t>
      </w:r>
    </w:p>
    <w:p w:rsidRDefault="00D8451A" w:rsidP="00C2559E" w:rsidR="008B42C6" w:rsidRPr="00C2559E">
      <w:pPr>
        <w:pBdr>
          <w:bottom w:space="1" w:sz="4" w:color="auto" w:val="single"/>
        </w:pBdr>
        <w:jc w:val="both"/>
      </w:pPr>
      <w:r w:rsidRPr="00C2559E">
        <w:rPr>
          <w:b/>
        </w:rPr>
        <w:lastRenderedPageBreak/>
        <w:t>1. garažno parkirno mjesto oznake P-34</w:t>
      </w:r>
      <w:r w:rsidRPr="00C2559E">
        <w:t xml:space="preserve"> u podrumu -1 objekta S 2, </w:t>
      </w:r>
      <w:proofErr w:type="spellStart"/>
      <w:r w:rsidRPr="00C2559E">
        <w:t>Jaruščica</w:t>
      </w:r>
      <w:proofErr w:type="spellEnd"/>
      <w:r w:rsidRPr="00C2559E">
        <w:t xml:space="preserve"> 5 i 5a, neto korisne površine 8,85 m2, u etažnom elaboratu sve označeno plavom bojom</w:t>
      </w:r>
      <w:r w:rsidR="008B42C6" w:rsidRPr="00C2559E">
        <w:t xml:space="preserve">, na listu A opisano kao stambeno poslovna zgrada tlocrtne površine 2028 </w:t>
      </w:r>
      <w:proofErr w:type="spellStart"/>
      <w:r w:rsidR="008B42C6" w:rsidRPr="00C2559E">
        <w:t>čm</w:t>
      </w:r>
      <w:proofErr w:type="spellEnd"/>
      <w:r w:rsidR="008B42C6" w:rsidRPr="00C2559E">
        <w:t xml:space="preserve"> u Zagrebu, </w:t>
      </w:r>
      <w:proofErr w:type="spellStart"/>
      <w:r w:rsidR="008B42C6" w:rsidRPr="00C2559E">
        <w:t>Jaruščica</w:t>
      </w:r>
      <w:proofErr w:type="spellEnd"/>
      <w:r w:rsidR="008B42C6" w:rsidRPr="00C2559E">
        <w:t xml:space="preserve"> br. 7 I 7/A, stambeno poslovna zgrada tlocrtne površine 2284 </w:t>
      </w:r>
      <w:proofErr w:type="spellStart"/>
      <w:r w:rsidR="008B42C6" w:rsidRPr="00C2559E">
        <w:t>čm</w:t>
      </w:r>
      <w:proofErr w:type="spellEnd"/>
      <w:r w:rsidR="008B42C6" w:rsidRPr="00C2559E">
        <w:t xml:space="preserve"> u Zagrebu, </w:t>
      </w:r>
      <w:proofErr w:type="spellStart"/>
      <w:r w:rsidR="008B42C6" w:rsidRPr="00C2559E">
        <w:t>Jaruščica</w:t>
      </w:r>
      <w:proofErr w:type="spellEnd"/>
      <w:r w:rsidR="008B42C6" w:rsidRPr="00C2559E">
        <w:t xml:space="preserve"> br. 5 I 5/A I dvorište u površini 10343 m2, sve na </w:t>
      </w:r>
      <w:proofErr w:type="spellStart"/>
      <w:r w:rsidR="008B42C6" w:rsidRPr="00C2559E">
        <w:t>kat.čestici</w:t>
      </w:r>
      <w:proofErr w:type="spellEnd"/>
      <w:r w:rsidR="008B42C6" w:rsidRPr="00C2559E">
        <w:t xml:space="preserve"> 1197/1.</w:t>
      </w:r>
    </w:p>
    <w:p w:rsidRDefault="008B42C6" w:rsidP="00C2559E" w:rsidR="008B42C6" w:rsidRPr="00C2559E">
      <w:pPr>
        <w:jc w:val="both"/>
      </w:pPr>
      <w:r w:rsidRPr="00C2559E">
        <w:t xml:space="preserve">dosuđuje se kupcu </w:t>
      </w:r>
      <w:r w:rsidR="00F80EAD" w:rsidRPr="00C2559E">
        <w:t>Marko Puškarić, Zagreb, Ulica Karla Metikoša 9, OIB:39856737787</w:t>
      </w:r>
      <w:r w:rsidR="009334A5">
        <w:t xml:space="preserve"> za iznos od 16.200,00 kn.</w:t>
      </w:r>
    </w:p>
    <w:p w:rsidRDefault="00D8451A" w:rsidP="00C2559E" w:rsidR="00D8451A" w:rsidRPr="00C2559E">
      <w:pPr>
        <w:jc w:val="both"/>
        <w:rPr>
          <w:b/>
        </w:rPr>
      </w:pPr>
    </w:p>
    <w:p w:rsidRDefault="008B42C6" w:rsidP="00C2559E" w:rsidR="008B42C6" w:rsidRPr="00C2559E">
      <w:pPr>
        <w:jc w:val="both"/>
        <w:rPr>
          <w:b/>
        </w:rPr>
      </w:pPr>
      <w:r w:rsidRPr="00C2559E">
        <w:rPr>
          <w:b/>
        </w:rPr>
        <w:t>IX</w:t>
      </w:r>
      <w:r w:rsidRPr="00C2559E">
        <w:t xml:space="preserve"> Nekretnina, upisana u  zemljišne knjige,  Općinskog suda u Novom Zagrebu, </w:t>
      </w:r>
      <w:r w:rsidRPr="00C2559E">
        <w:rPr>
          <w:b/>
        </w:rPr>
        <w:t>K.O. BLATO NOVO, Z.K.ULOŽAK 2855 BROJ PODULOŠKA</w:t>
      </w:r>
    </w:p>
    <w:p w:rsidRDefault="00D8451A" w:rsidP="00C2559E" w:rsidR="00D8451A" w:rsidRPr="00C2559E">
      <w:pPr>
        <w:jc w:val="both"/>
        <w:rPr>
          <w:b/>
        </w:rPr>
      </w:pPr>
      <w:r w:rsidRPr="00C2559E">
        <w:rPr>
          <w:b/>
        </w:rPr>
        <w:t xml:space="preserve">363. ETAŽA: 3/10000  </w:t>
      </w:r>
    </w:p>
    <w:p w:rsidRDefault="00D8451A" w:rsidP="00C2559E" w:rsidR="008B42C6" w:rsidRPr="00C2559E">
      <w:pPr>
        <w:pBdr>
          <w:bottom w:space="1" w:sz="4" w:color="auto" w:val="single"/>
        </w:pBdr>
        <w:jc w:val="both"/>
      </w:pPr>
      <w:r w:rsidRPr="00C2559E">
        <w:rPr>
          <w:b/>
        </w:rPr>
        <w:t xml:space="preserve">1. garažno parkirno mjesto oznake P-36 </w:t>
      </w:r>
      <w:r w:rsidRPr="00C2559E">
        <w:t xml:space="preserve">u podrumu -1 objekta S 2, </w:t>
      </w:r>
      <w:proofErr w:type="spellStart"/>
      <w:r w:rsidRPr="00C2559E">
        <w:t>Jaruščica</w:t>
      </w:r>
      <w:proofErr w:type="spellEnd"/>
      <w:r w:rsidRPr="00C2559E">
        <w:t xml:space="preserve"> 5 i 5a, neto korisne površine 8,85 m2, u etažnom elaboratu sve označeno zelenom bojom</w:t>
      </w:r>
      <w:r w:rsidR="008B42C6" w:rsidRPr="00C2559E">
        <w:t xml:space="preserve">, na listu A opisano kao stambeno poslovna zgrada tlocrtne površine 2028 </w:t>
      </w:r>
      <w:proofErr w:type="spellStart"/>
      <w:r w:rsidR="008B42C6" w:rsidRPr="00C2559E">
        <w:t>čm</w:t>
      </w:r>
      <w:proofErr w:type="spellEnd"/>
      <w:r w:rsidR="008B42C6" w:rsidRPr="00C2559E">
        <w:t xml:space="preserve"> u Zagrebu, </w:t>
      </w:r>
      <w:proofErr w:type="spellStart"/>
      <w:r w:rsidR="008B42C6" w:rsidRPr="00C2559E">
        <w:t>Jaruščica</w:t>
      </w:r>
      <w:proofErr w:type="spellEnd"/>
      <w:r w:rsidR="008B42C6" w:rsidRPr="00C2559E">
        <w:t xml:space="preserve"> br. 7 I 7/A, stambeno poslovna zgrada tlocrtne površine 2284 </w:t>
      </w:r>
      <w:proofErr w:type="spellStart"/>
      <w:r w:rsidR="008B42C6" w:rsidRPr="00C2559E">
        <w:t>čm</w:t>
      </w:r>
      <w:proofErr w:type="spellEnd"/>
      <w:r w:rsidR="008B42C6" w:rsidRPr="00C2559E">
        <w:t xml:space="preserve"> u Zagrebu, </w:t>
      </w:r>
      <w:proofErr w:type="spellStart"/>
      <w:r w:rsidR="008B42C6" w:rsidRPr="00C2559E">
        <w:t>Jaruščica</w:t>
      </w:r>
      <w:proofErr w:type="spellEnd"/>
      <w:r w:rsidR="008B42C6" w:rsidRPr="00C2559E">
        <w:t xml:space="preserve"> br. 5 I 5/A I dvorište u površini 10343 m2, sve na </w:t>
      </w:r>
      <w:proofErr w:type="spellStart"/>
      <w:r w:rsidR="008B42C6" w:rsidRPr="00C2559E">
        <w:t>kat.čestici</w:t>
      </w:r>
      <w:proofErr w:type="spellEnd"/>
      <w:r w:rsidR="008B42C6" w:rsidRPr="00C2559E">
        <w:t xml:space="preserve"> 1197/1.</w:t>
      </w:r>
    </w:p>
    <w:p w:rsidRDefault="008B42C6" w:rsidP="00C2559E" w:rsidR="008B42C6" w:rsidRPr="00C2559E">
      <w:pPr>
        <w:jc w:val="both"/>
      </w:pPr>
      <w:r w:rsidRPr="00C2559E">
        <w:t xml:space="preserve">dosuđuje se kupcu </w:t>
      </w:r>
      <w:r w:rsidR="00F80EAD" w:rsidRPr="00C2559E">
        <w:t>Vladimir Škrinjar, Koprivnica, Ulica M. Krleže 2, OIB:11748842767</w:t>
      </w:r>
      <w:r w:rsidR="009334A5">
        <w:t xml:space="preserve"> za iznos od 20.300,00 kn.</w:t>
      </w:r>
    </w:p>
    <w:p w:rsidRDefault="008B42C6" w:rsidP="00C2559E" w:rsidR="008B42C6" w:rsidRPr="00C2559E">
      <w:pPr>
        <w:jc w:val="both"/>
      </w:pPr>
    </w:p>
    <w:p w:rsidRDefault="008B42C6" w:rsidP="00C2559E" w:rsidR="008B42C6" w:rsidRPr="00C2559E">
      <w:pPr>
        <w:pStyle w:val="Bezproreda"/>
        <w:jc w:val="both"/>
        <w:rPr>
          <w:rFonts w:cs="Times New Roman" w:hAnsi="Times New Roman" w:ascii="Times New Roman"/>
          <w:sz w:val="24"/>
          <w:szCs w:val="24"/>
        </w:rPr>
      </w:pPr>
      <w:r w:rsidRPr="00C2559E">
        <w:rPr>
          <w:rFonts w:cs="Times New Roman" w:hAnsi="Times New Roman" w:ascii="Times New Roman"/>
          <w:b/>
          <w:sz w:val="24"/>
          <w:szCs w:val="24"/>
        </w:rPr>
        <w:t>X</w:t>
      </w:r>
      <w:r w:rsidRPr="00C2559E">
        <w:rPr>
          <w:rFonts w:cs="Times New Roman" w:hAnsi="Times New Roman" w:ascii="Times New Roman"/>
          <w:sz w:val="24"/>
          <w:szCs w:val="24"/>
        </w:rPr>
        <w:t xml:space="preserve"> Nekretnina, upisana u  zemljišne knjige,  Općinskog suda u Novom Zagrebu, </w:t>
      </w:r>
      <w:r w:rsidRPr="00C2559E">
        <w:rPr>
          <w:rFonts w:cs="Times New Roman" w:hAnsi="Times New Roman" w:ascii="Times New Roman"/>
          <w:b/>
          <w:sz w:val="24"/>
          <w:szCs w:val="24"/>
        </w:rPr>
        <w:t>K.O. BLATO NOVO, Z.K.ULOŽAK 2855 BROJ PODULOŠKA</w:t>
      </w:r>
    </w:p>
    <w:p w:rsidRDefault="00D8451A" w:rsidP="00C2559E" w:rsidR="00D8451A" w:rsidRPr="00C2559E">
      <w:pPr>
        <w:jc w:val="both"/>
        <w:rPr>
          <w:b/>
        </w:rPr>
      </w:pPr>
      <w:r w:rsidRPr="00C2559E">
        <w:rPr>
          <w:b/>
        </w:rPr>
        <w:t xml:space="preserve">372. ETAŽA: 3/10000  </w:t>
      </w:r>
    </w:p>
    <w:p w:rsidRDefault="00D8451A" w:rsidP="00C2559E" w:rsidR="008B42C6" w:rsidRPr="00C2559E">
      <w:pPr>
        <w:pStyle w:val="Bezproreda"/>
        <w:jc w:val="both"/>
        <w:rPr>
          <w:rFonts w:cs="Times New Roman" w:hAnsi="Times New Roman" w:ascii="Times New Roman"/>
          <w:sz w:val="24"/>
          <w:szCs w:val="24"/>
        </w:rPr>
      </w:pPr>
      <w:r w:rsidRPr="00C2559E">
        <w:rPr>
          <w:rFonts w:cs="Times New Roman" w:hAnsi="Times New Roman" w:ascii="Times New Roman"/>
          <w:b/>
          <w:sz w:val="24"/>
          <w:szCs w:val="24"/>
        </w:rPr>
        <w:t>1. garažno parkirno mjesto oznake P-45</w:t>
      </w:r>
      <w:r w:rsidRPr="00C2559E">
        <w:rPr>
          <w:rFonts w:cs="Times New Roman" w:hAnsi="Times New Roman" w:ascii="Times New Roman"/>
          <w:sz w:val="24"/>
          <w:szCs w:val="24"/>
        </w:rPr>
        <w:t xml:space="preserve"> u podrumu -1 objekta S 2, </w:t>
      </w:r>
      <w:proofErr w:type="spellStart"/>
      <w:r w:rsidRPr="00C2559E">
        <w:rPr>
          <w:rFonts w:cs="Times New Roman" w:hAnsi="Times New Roman" w:ascii="Times New Roman"/>
          <w:sz w:val="24"/>
          <w:szCs w:val="24"/>
        </w:rPr>
        <w:t>Jaruščica</w:t>
      </w:r>
      <w:proofErr w:type="spellEnd"/>
      <w:r w:rsidRPr="00C2559E">
        <w:rPr>
          <w:rFonts w:cs="Times New Roman" w:hAnsi="Times New Roman" w:ascii="Times New Roman"/>
          <w:sz w:val="24"/>
          <w:szCs w:val="24"/>
        </w:rPr>
        <w:t xml:space="preserve"> 5 i 5a, neto korisne površine 8,85 m2, u etažnom elaboratu sve označeno crvenom bojom</w:t>
      </w:r>
      <w:r w:rsidR="008B42C6" w:rsidRPr="00C2559E">
        <w:rPr>
          <w:rFonts w:cs="Times New Roman" w:hAnsi="Times New Roman" w:ascii="Times New Roman"/>
          <w:sz w:val="24"/>
          <w:szCs w:val="24"/>
        </w:rPr>
        <w:t xml:space="preserve">, na listu A opisano kao stambeno poslovna zgrada tlocrtne površine 2028 </w:t>
      </w:r>
      <w:proofErr w:type="spellStart"/>
      <w:r w:rsidR="008B42C6" w:rsidRPr="00C2559E">
        <w:rPr>
          <w:rFonts w:cs="Times New Roman" w:hAnsi="Times New Roman" w:ascii="Times New Roman"/>
          <w:sz w:val="24"/>
          <w:szCs w:val="24"/>
        </w:rPr>
        <w:t>čm</w:t>
      </w:r>
      <w:proofErr w:type="spellEnd"/>
      <w:r w:rsidR="008B42C6" w:rsidRPr="00C2559E">
        <w:rPr>
          <w:rFonts w:cs="Times New Roman" w:hAnsi="Times New Roman" w:ascii="Times New Roman"/>
          <w:sz w:val="24"/>
          <w:szCs w:val="24"/>
        </w:rPr>
        <w:t xml:space="preserve"> u Zagrebu, </w:t>
      </w:r>
      <w:proofErr w:type="spellStart"/>
      <w:r w:rsidR="008B42C6" w:rsidRPr="00C2559E">
        <w:rPr>
          <w:rFonts w:cs="Times New Roman" w:hAnsi="Times New Roman" w:ascii="Times New Roman"/>
          <w:sz w:val="24"/>
          <w:szCs w:val="24"/>
        </w:rPr>
        <w:t>Jaruščica</w:t>
      </w:r>
      <w:proofErr w:type="spellEnd"/>
      <w:r w:rsidR="008B42C6" w:rsidRPr="00C2559E">
        <w:rPr>
          <w:rFonts w:cs="Times New Roman" w:hAnsi="Times New Roman" w:ascii="Times New Roman"/>
          <w:sz w:val="24"/>
          <w:szCs w:val="24"/>
        </w:rPr>
        <w:t xml:space="preserve"> br. 7 I 7/A, stambeno poslovna zgrada tlocrtne površine 2284 </w:t>
      </w:r>
      <w:proofErr w:type="spellStart"/>
      <w:r w:rsidR="008B42C6" w:rsidRPr="00C2559E">
        <w:rPr>
          <w:rFonts w:cs="Times New Roman" w:hAnsi="Times New Roman" w:ascii="Times New Roman"/>
          <w:sz w:val="24"/>
          <w:szCs w:val="24"/>
        </w:rPr>
        <w:t>čm</w:t>
      </w:r>
      <w:proofErr w:type="spellEnd"/>
      <w:r w:rsidR="008B42C6" w:rsidRPr="00C2559E">
        <w:rPr>
          <w:rFonts w:cs="Times New Roman" w:hAnsi="Times New Roman" w:ascii="Times New Roman"/>
          <w:sz w:val="24"/>
          <w:szCs w:val="24"/>
        </w:rPr>
        <w:t xml:space="preserve"> u Zagrebu, </w:t>
      </w:r>
      <w:proofErr w:type="spellStart"/>
      <w:r w:rsidR="008B42C6" w:rsidRPr="00C2559E">
        <w:rPr>
          <w:rFonts w:cs="Times New Roman" w:hAnsi="Times New Roman" w:ascii="Times New Roman"/>
          <w:sz w:val="24"/>
          <w:szCs w:val="24"/>
        </w:rPr>
        <w:t>Jaruščica</w:t>
      </w:r>
      <w:proofErr w:type="spellEnd"/>
      <w:r w:rsidR="008B42C6" w:rsidRPr="00C2559E">
        <w:rPr>
          <w:rFonts w:cs="Times New Roman" w:hAnsi="Times New Roman" w:ascii="Times New Roman"/>
          <w:sz w:val="24"/>
          <w:szCs w:val="24"/>
        </w:rPr>
        <w:t xml:space="preserve"> br. 5 I 5/A I dvorište u površini 10343 m2, sve na </w:t>
      </w:r>
      <w:proofErr w:type="spellStart"/>
      <w:r w:rsidR="008B42C6" w:rsidRPr="00C2559E">
        <w:rPr>
          <w:rFonts w:cs="Times New Roman" w:hAnsi="Times New Roman" w:ascii="Times New Roman"/>
          <w:sz w:val="24"/>
          <w:szCs w:val="24"/>
        </w:rPr>
        <w:t>kat.čestici</w:t>
      </w:r>
      <w:proofErr w:type="spellEnd"/>
      <w:r w:rsidR="008B42C6" w:rsidRPr="00C2559E">
        <w:rPr>
          <w:rFonts w:cs="Times New Roman" w:hAnsi="Times New Roman" w:ascii="Times New Roman"/>
          <w:sz w:val="24"/>
          <w:szCs w:val="24"/>
        </w:rPr>
        <w:t xml:space="preserve"> 1197/1.</w:t>
      </w:r>
    </w:p>
    <w:p w:rsidRDefault="008B42C6" w:rsidP="00C2559E" w:rsidR="008B42C6" w:rsidRPr="00C2559E">
      <w:pPr>
        <w:jc w:val="both"/>
      </w:pPr>
      <w:r w:rsidRPr="00C2559E">
        <w:t xml:space="preserve">dosuđuje se kupcu </w:t>
      </w:r>
      <w:r w:rsidR="00F80EAD" w:rsidRPr="00C2559E">
        <w:t xml:space="preserve">Sandra </w:t>
      </w:r>
      <w:proofErr w:type="spellStart"/>
      <w:r w:rsidR="00F80EAD" w:rsidRPr="00C2559E">
        <w:t>Šolaja</w:t>
      </w:r>
      <w:proofErr w:type="spellEnd"/>
      <w:r w:rsidR="00F80EAD" w:rsidRPr="00C2559E">
        <w:t>, Slatina, Kolodvorska 32, OIB:77653658560</w:t>
      </w:r>
      <w:r w:rsidR="009334A5">
        <w:t xml:space="preserve"> za iznos od 22.400,00 kn.</w:t>
      </w:r>
    </w:p>
    <w:p w:rsidRDefault="008B42C6" w:rsidP="00C2559E" w:rsidR="008B42C6" w:rsidRPr="00C2559E">
      <w:pPr>
        <w:jc w:val="both"/>
      </w:pPr>
    </w:p>
    <w:p w:rsidRDefault="008B42C6" w:rsidP="00C2559E" w:rsidR="008B42C6" w:rsidRPr="00C2559E">
      <w:pPr>
        <w:jc w:val="both"/>
        <w:rPr>
          <w:b/>
        </w:rPr>
      </w:pPr>
      <w:r w:rsidRPr="00C2559E">
        <w:rPr>
          <w:b/>
        </w:rPr>
        <w:t>XI</w:t>
      </w:r>
      <w:r w:rsidRPr="00C2559E">
        <w:t xml:space="preserve"> Nekretnina, upisana u  zemljišne knjige,  Općinskog suda u Novom Zagrebu, </w:t>
      </w:r>
      <w:r w:rsidRPr="00C2559E">
        <w:rPr>
          <w:b/>
        </w:rPr>
        <w:t>K.O. BLATO NOVO, Z.K.ULOŽAK 2855 BROJ PODULOŠKA</w:t>
      </w:r>
    </w:p>
    <w:p w:rsidRDefault="007F1795" w:rsidP="00C2559E" w:rsidR="007F1795" w:rsidRPr="00C2559E">
      <w:pPr>
        <w:jc w:val="both"/>
        <w:rPr>
          <w:b/>
        </w:rPr>
      </w:pPr>
      <w:r w:rsidRPr="00C2559E">
        <w:rPr>
          <w:b/>
        </w:rPr>
        <w:t xml:space="preserve">373. ETAŽA: 3/10000  </w:t>
      </w:r>
    </w:p>
    <w:p w:rsidRDefault="007F1795" w:rsidP="00C2559E" w:rsidR="008B42C6" w:rsidRPr="00C2559E">
      <w:pPr>
        <w:pBdr>
          <w:bottom w:space="1" w:sz="4" w:color="auto" w:val="single"/>
        </w:pBdr>
        <w:jc w:val="both"/>
      </w:pPr>
      <w:r w:rsidRPr="00C2559E">
        <w:rPr>
          <w:b/>
        </w:rPr>
        <w:t>1. garažno parkirno mjesto oznake P-46</w:t>
      </w:r>
      <w:r w:rsidRPr="00C2559E">
        <w:t xml:space="preserve"> u podrumu -1 objekta S 2, </w:t>
      </w:r>
      <w:proofErr w:type="spellStart"/>
      <w:r w:rsidRPr="00C2559E">
        <w:t>Jaruščica</w:t>
      </w:r>
      <w:proofErr w:type="spellEnd"/>
      <w:r w:rsidRPr="00C2559E">
        <w:t xml:space="preserve"> 5 i 5a, neto korisne površine 8,85 m2, u etažnom elaboratu sve označeno plavom bojom</w:t>
      </w:r>
      <w:r w:rsidR="008B42C6" w:rsidRPr="00C2559E">
        <w:t xml:space="preserve">, na listu A opisano kao stambeno poslovna zgrada tlocrtne površine 2028 </w:t>
      </w:r>
      <w:proofErr w:type="spellStart"/>
      <w:r w:rsidR="008B42C6" w:rsidRPr="00C2559E">
        <w:t>čm</w:t>
      </w:r>
      <w:proofErr w:type="spellEnd"/>
      <w:r w:rsidR="008B42C6" w:rsidRPr="00C2559E">
        <w:t xml:space="preserve"> u Zagrebu, </w:t>
      </w:r>
      <w:proofErr w:type="spellStart"/>
      <w:r w:rsidR="008B42C6" w:rsidRPr="00C2559E">
        <w:t>Jaruščica</w:t>
      </w:r>
      <w:proofErr w:type="spellEnd"/>
      <w:r w:rsidR="008B42C6" w:rsidRPr="00C2559E">
        <w:t xml:space="preserve"> br. 7 I 7/A, stambeno poslovna zgrada tlocrtne površine 2284 </w:t>
      </w:r>
      <w:proofErr w:type="spellStart"/>
      <w:r w:rsidR="008B42C6" w:rsidRPr="00C2559E">
        <w:t>čm</w:t>
      </w:r>
      <w:proofErr w:type="spellEnd"/>
      <w:r w:rsidR="008B42C6" w:rsidRPr="00C2559E">
        <w:t xml:space="preserve"> u Zagrebu, </w:t>
      </w:r>
      <w:proofErr w:type="spellStart"/>
      <w:r w:rsidR="008B42C6" w:rsidRPr="00C2559E">
        <w:t>Jaruščica</w:t>
      </w:r>
      <w:proofErr w:type="spellEnd"/>
      <w:r w:rsidR="008B42C6" w:rsidRPr="00C2559E">
        <w:t xml:space="preserve"> br. 5 I 5/A I dvorište u površini 10343 m2, sve na </w:t>
      </w:r>
      <w:proofErr w:type="spellStart"/>
      <w:r w:rsidR="008B42C6" w:rsidRPr="00C2559E">
        <w:t>kat.čestici</w:t>
      </w:r>
      <w:proofErr w:type="spellEnd"/>
      <w:r w:rsidR="008B42C6" w:rsidRPr="00C2559E">
        <w:t xml:space="preserve"> 1197/1.</w:t>
      </w:r>
    </w:p>
    <w:p w:rsidRDefault="008B42C6" w:rsidP="00C2559E" w:rsidR="008B42C6" w:rsidRPr="00C2559E">
      <w:pPr>
        <w:jc w:val="both"/>
      </w:pPr>
      <w:r w:rsidRPr="00C2559E">
        <w:t xml:space="preserve">dosuđuje se kupcu </w:t>
      </w:r>
      <w:r w:rsidR="00F80EAD" w:rsidRPr="00C2559E">
        <w:t xml:space="preserve">Neven Gotovac,  Zagreb, </w:t>
      </w:r>
      <w:proofErr w:type="spellStart"/>
      <w:r w:rsidR="00F80EAD" w:rsidRPr="00C2559E">
        <w:t>Jaruščica</w:t>
      </w:r>
      <w:proofErr w:type="spellEnd"/>
      <w:r w:rsidR="00F80EAD" w:rsidRPr="00C2559E">
        <w:t xml:space="preserve"> 5, OIB:45597607192</w:t>
      </w:r>
      <w:r w:rsidR="009334A5">
        <w:t xml:space="preserve"> za iznos od 21.000,00 kn.</w:t>
      </w:r>
    </w:p>
    <w:p w:rsidRDefault="008B42C6" w:rsidP="00C2559E" w:rsidR="008B42C6" w:rsidRPr="00C2559E">
      <w:pPr>
        <w:jc w:val="both"/>
      </w:pPr>
    </w:p>
    <w:p w:rsidRDefault="008B42C6" w:rsidP="00C2559E" w:rsidR="008B42C6" w:rsidRPr="00C2559E">
      <w:pPr>
        <w:jc w:val="both"/>
        <w:rPr>
          <w:b/>
        </w:rPr>
      </w:pPr>
      <w:r w:rsidRPr="00C2559E">
        <w:rPr>
          <w:b/>
        </w:rPr>
        <w:t>XII</w:t>
      </w:r>
      <w:r w:rsidRPr="00C2559E">
        <w:t xml:space="preserve"> Nekretnina, upisana u  zemljišne knjige,  Općinskog suda u Novom Zagrebu, </w:t>
      </w:r>
      <w:r w:rsidRPr="00C2559E">
        <w:rPr>
          <w:b/>
        </w:rPr>
        <w:t>K.O. BLATO NOVO, Z.K.ULOŽAK 2855 BROJ PODULOŠKA</w:t>
      </w:r>
    </w:p>
    <w:p w:rsidRDefault="007F1795" w:rsidP="00C2559E" w:rsidR="007F1795" w:rsidRPr="00C2559E">
      <w:pPr>
        <w:jc w:val="both"/>
        <w:rPr>
          <w:b/>
        </w:rPr>
      </w:pPr>
      <w:r w:rsidRPr="00C2559E">
        <w:rPr>
          <w:b/>
        </w:rPr>
        <w:t xml:space="preserve">374. ETAŽA: 4/10000  </w:t>
      </w:r>
    </w:p>
    <w:p w:rsidRDefault="007F1795" w:rsidP="00C2559E" w:rsidR="008B42C6" w:rsidRPr="00C2559E">
      <w:pPr>
        <w:pBdr>
          <w:bottom w:space="1" w:sz="4" w:color="auto" w:val="single"/>
        </w:pBdr>
        <w:jc w:val="both"/>
      </w:pPr>
      <w:r w:rsidRPr="00C2559E">
        <w:rPr>
          <w:b/>
        </w:rPr>
        <w:t>1. garažno parkirno mjesto oznake P-47</w:t>
      </w:r>
      <w:r w:rsidRPr="00C2559E">
        <w:t xml:space="preserve"> u podrumu -1 objekta S 2, </w:t>
      </w:r>
      <w:proofErr w:type="spellStart"/>
      <w:r w:rsidRPr="00C2559E">
        <w:t>Jaruščica</w:t>
      </w:r>
      <w:proofErr w:type="spellEnd"/>
      <w:r w:rsidRPr="00C2559E">
        <w:t xml:space="preserve"> 5 i 5a, neto korisne površine 9,75 m2, u etažnom elaboratu sve označeno žutom bojom</w:t>
      </w:r>
      <w:r w:rsidR="008B42C6" w:rsidRPr="00C2559E">
        <w:t xml:space="preserve">, u etažnom elaboratu sve označeno zelenom bojom, na listu A opisano kao stambeno poslovna zgrada tlocrtne površine 2028 </w:t>
      </w:r>
      <w:proofErr w:type="spellStart"/>
      <w:r w:rsidR="008B42C6" w:rsidRPr="00C2559E">
        <w:t>čm</w:t>
      </w:r>
      <w:proofErr w:type="spellEnd"/>
      <w:r w:rsidR="008B42C6" w:rsidRPr="00C2559E">
        <w:t xml:space="preserve"> u Zagrebu, </w:t>
      </w:r>
      <w:proofErr w:type="spellStart"/>
      <w:r w:rsidR="008B42C6" w:rsidRPr="00C2559E">
        <w:t>Jaruščica</w:t>
      </w:r>
      <w:proofErr w:type="spellEnd"/>
      <w:r w:rsidR="008B42C6" w:rsidRPr="00C2559E">
        <w:t xml:space="preserve"> br. 7 I 7/A, stambeno poslovna zgrada tlocrtne površine 2284 </w:t>
      </w:r>
      <w:proofErr w:type="spellStart"/>
      <w:r w:rsidR="008B42C6" w:rsidRPr="00C2559E">
        <w:t>čm</w:t>
      </w:r>
      <w:proofErr w:type="spellEnd"/>
      <w:r w:rsidR="008B42C6" w:rsidRPr="00C2559E">
        <w:t xml:space="preserve"> u Zagrebu, </w:t>
      </w:r>
      <w:proofErr w:type="spellStart"/>
      <w:r w:rsidR="008B42C6" w:rsidRPr="00C2559E">
        <w:t>Jaruščica</w:t>
      </w:r>
      <w:proofErr w:type="spellEnd"/>
      <w:r w:rsidR="008B42C6" w:rsidRPr="00C2559E">
        <w:t xml:space="preserve"> br. 5 I 5/A I dvorište u površini 10343 m2, sve na </w:t>
      </w:r>
      <w:proofErr w:type="spellStart"/>
      <w:r w:rsidR="008B42C6" w:rsidRPr="00C2559E">
        <w:t>kat.čestici</w:t>
      </w:r>
      <w:proofErr w:type="spellEnd"/>
      <w:r w:rsidR="008B42C6" w:rsidRPr="00C2559E">
        <w:t xml:space="preserve"> 1197/1.</w:t>
      </w:r>
    </w:p>
    <w:p w:rsidRDefault="008B42C6" w:rsidP="00C2559E" w:rsidR="008B42C6" w:rsidRPr="00C2559E">
      <w:pPr>
        <w:jc w:val="both"/>
      </w:pPr>
      <w:r w:rsidRPr="00C2559E">
        <w:lastRenderedPageBreak/>
        <w:t xml:space="preserve">dosuđuje se kupcu </w:t>
      </w:r>
      <w:r w:rsidR="00F80EAD" w:rsidRPr="00C2559E">
        <w:t>Marko Puškarić, Zagreb, Ulica Karla Metikoša 9, OIB:39856737787</w:t>
      </w:r>
      <w:r w:rsidR="009334A5">
        <w:t xml:space="preserve"> za iznos od 17.100,00 kn.</w:t>
      </w:r>
    </w:p>
    <w:p w:rsidRDefault="008B42C6" w:rsidP="00B420BE" w:rsidR="008B42C6" w:rsidRPr="00C2559E">
      <w:pPr>
        <w:jc w:val="both"/>
      </w:pPr>
    </w:p>
    <w:p w:rsidRDefault="00B420BE" w:rsidP="00C2559E" w:rsidR="008B42C6" w:rsidRPr="00C2559E">
      <w:pPr>
        <w:jc w:val="both"/>
        <w:rPr>
          <w:b/>
        </w:rPr>
      </w:pPr>
      <w:r>
        <w:rPr>
          <w:b/>
        </w:rPr>
        <w:t>XIII</w:t>
      </w:r>
      <w:r w:rsidR="008B42C6" w:rsidRPr="00C2559E">
        <w:t xml:space="preserve"> Nekretnina, upisana u  zemljišne knjige,  Općinskog suda u Novom Zagrebu, </w:t>
      </w:r>
      <w:r w:rsidR="008B42C6" w:rsidRPr="00C2559E">
        <w:rPr>
          <w:b/>
        </w:rPr>
        <w:t>K.O. BLATO NOVO, Z.K.ULOŽAK 2855 BROJ PODULOŠKA</w:t>
      </w:r>
    </w:p>
    <w:p w:rsidRDefault="007F1795" w:rsidP="00C2559E" w:rsidR="007F1795" w:rsidRPr="00C2559E">
      <w:pPr>
        <w:jc w:val="both"/>
        <w:rPr>
          <w:b/>
        </w:rPr>
      </w:pPr>
      <w:r w:rsidRPr="00C2559E">
        <w:rPr>
          <w:b/>
        </w:rPr>
        <w:t xml:space="preserve">384. ETAŽA: 5/10000  </w:t>
      </w:r>
    </w:p>
    <w:p w:rsidRDefault="007F1795" w:rsidP="00C2559E" w:rsidR="008B42C6" w:rsidRPr="00C2559E">
      <w:pPr>
        <w:pBdr>
          <w:bottom w:space="1" w:sz="4" w:color="auto" w:val="single"/>
        </w:pBdr>
        <w:jc w:val="both"/>
      </w:pPr>
      <w:r w:rsidRPr="00C2559E">
        <w:rPr>
          <w:b/>
        </w:rPr>
        <w:t>1. garaža oznake G-35 u podrumu -1 objekta S 2</w:t>
      </w:r>
      <w:r w:rsidRPr="00C2559E">
        <w:t xml:space="preserve">, </w:t>
      </w:r>
      <w:proofErr w:type="spellStart"/>
      <w:r w:rsidRPr="00C2559E">
        <w:t>Jaruščica</w:t>
      </w:r>
      <w:proofErr w:type="spellEnd"/>
      <w:r w:rsidRPr="00C2559E">
        <w:t xml:space="preserve"> 5 i 5a, neto korisne površine 11,55 m2, u etažnom elaboratu sve označeno žutom bojom</w:t>
      </w:r>
      <w:r w:rsidR="008B42C6" w:rsidRPr="00C2559E">
        <w:t xml:space="preserve">, na listu A opisano kao stambeno poslovna zgrada tlocrtne površine 2028 </w:t>
      </w:r>
      <w:proofErr w:type="spellStart"/>
      <w:r w:rsidR="008B42C6" w:rsidRPr="00C2559E">
        <w:t>čm</w:t>
      </w:r>
      <w:proofErr w:type="spellEnd"/>
      <w:r w:rsidR="008B42C6" w:rsidRPr="00C2559E">
        <w:t xml:space="preserve"> u Zagrebu, </w:t>
      </w:r>
      <w:proofErr w:type="spellStart"/>
      <w:r w:rsidR="008B42C6" w:rsidRPr="00C2559E">
        <w:t>Jaruščica</w:t>
      </w:r>
      <w:proofErr w:type="spellEnd"/>
      <w:r w:rsidR="008B42C6" w:rsidRPr="00C2559E">
        <w:t xml:space="preserve"> br. 7 I 7/A, stambeno poslovna zgrada tlocrtne površine 2284 </w:t>
      </w:r>
      <w:proofErr w:type="spellStart"/>
      <w:r w:rsidR="008B42C6" w:rsidRPr="00C2559E">
        <w:t>čm</w:t>
      </w:r>
      <w:proofErr w:type="spellEnd"/>
      <w:r w:rsidR="008B42C6" w:rsidRPr="00C2559E">
        <w:t xml:space="preserve"> u Zagrebu, </w:t>
      </w:r>
      <w:proofErr w:type="spellStart"/>
      <w:r w:rsidR="008B42C6" w:rsidRPr="00C2559E">
        <w:t>Jaruščica</w:t>
      </w:r>
      <w:proofErr w:type="spellEnd"/>
      <w:r w:rsidR="008B42C6" w:rsidRPr="00C2559E">
        <w:t xml:space="preserve"> br. 5 I 5/A I dvorište u površini 10343 m2, sve na </w:t>
      </w:r>
      <w:proofErr w:type="spellStart"/>
      <w:r w:rsidR="008B42C6" w:rsidRPr="00C2559E">
        <w:t>kat.čestici</w:t>
      </w:r>
      <w:proofErr w:type="spellEnd"/>
      <w:r w:rsidR="008B42C6" w:rsidRPr="00C2559E">
        <w:t xml:space="preserve"> 1197/1.</w:t>
      </w:r>
    </w:p>
    <w:p w:rsidRDefault="008B42C6" w:rsidP="00C2559E" w:rsidR="008B42C6" w:rsidRPr="00C2559E">
      <w:pPr>
        <w:jc w:val="both"/>
      </w:pPr>
      <w:r w:rsidRPr="00C2559E">
        <w:t xml:space="preserve">dosuđuje se kupcu  </w:t>
      </w:r>
      <w:r w:rsidR="00F80EAD" w:rsidRPr="00C2559E">
        <w:t xml:space="preserve">LETOVI d.o.o.  Zagreb, </w:t>
      </w:r>
      <w:proofErr w:type="spellStart"/>
      <w:r w:rsidR="00F80EAD" w:rsidRPr="00C2559E">
        <w:t>Kranjčevićeva</w:t>
      </w:r>
      <w:proofErr w:type="spellEnd"/>
      <w:r w:rsidR="00F80EAD" w:rsidRPr="00C2559E">
        <w:t xml:space="preserve"> 53, OIB:69197482588</w:t>
      </w:r>
      <w:r w:rsidR="009334A5">
        <w:t xml:space="preserve"> za iznos od 36.700,00 kn.</w:t>
      </w:r>
    </w:p>
    <w:p w:rsidRDefault="008B42C6" w:rsidP="00C2559E" w:rsidR="008B42C6" w:rsidRPr="00C2559E">
      <w:pPr>
        <w:jc w:val="both"/>
      </w:pPr>
      <w:r w:rsidRPr="00C2559E">
        <w:t xml:space="preserve"> </w:t>
      </w:r>
    </w:p>
    <w:p w:rsidRDefault="008B42C6" w:rsidP="00C2559E" w:rsidR="008B42C6" w:rsidRPr="00C2559E">
      <w:pPr>
        <w:jc w:val="both"/>
        <w:rPr>
          <w:b/>
        </w:rPr>
      </w:pPr>
      <w:r w:rsidRPr="00C2559E">
        <w:rPr>
          <w:b/>
        </w:rPr>
        <w:t>X</w:t>
      </w:r>
      <w:r w:rsidR="00B420BE">
        <w:rPr>
          <w:b/>
        </w:rPr>
        <w:t>I</w:t>
      </w:r>
      <w:r w:rsidRPr="00C2559E">
        <w:rPr>
          <w:b/>
        </w:rPr>
        <w:t>V</w:t>
      </w:r>
      <w:r w:rsidRPr="00C2559E">
        <w:t xml:space="preserve"> Nekretnina, upisana u  zemljišne knjige,  Općinskog suda u Novom Zagrebu, </w:t>
      </w:r>
      <w:r w:rsidRPr="00C2559E">
        <w:rPr>
          <w:b/>
        </w:rPr>
        <w:t>K.O. BLATO NOVO, Z.K.ULOŽAK 2855 BROJ PODULOŠKA</w:t>
      </w:r>
    </w:p>
    <w:p w:rsidRDefault="007F1795" w:rsidP="00C2559E" w:rsidR="007F1795" w:rsidRPr="00C2559E">
      <w:pPr>
        <w:jc w:val="both"/>
        <w:rPr>
          <w:b/>
        </w:rPr>
      </w:pPr>
      <w:r w:rsidRPr="00C2559E">
        <w:rPr>
          <w:b/>
        </w:rPr>
        <w:t xml:space="preserve">395. ETAŽA: 5/10000  </w:t>
      </w:r>
      <w:r w:rsidRPr="00C2559E">
        <w:rPr>
          <w:b/>
        </w:rPr>
        <w:tab/>
      </w:r>
      <w:r w:rsidRPr="00C2559E">
        <w:rPr>
          <w:b/>
        </w:rPr>
        <w:tab/>
      </w:r>
    </w:p>
    <w:p w:rsidRDefault="007F1795" w:rsidP="00C2559E" w:rsidR="008B42C6" w:rsidRPr="00C2559E">
      <w:pPr>
        <w:pBdr>
          <w:bottom w:space="1" w:sz="4" w:color="auto" w:val="single"/>
        </w:pBdr>
        <w:jc w:val="both"/>
      </w:pPr>
      <w:r w:rsidRPr="00C2559E">
        <w:rPr>
          <w:b/>
        </w:rPr>
        <w:t>1. garaža oznake G-46 u podrumu</w:t>
      </w:r>
      <w:r w:rsidRPr="00C2559E">
        <w:t xml:space="preserve"> -1 objekta S 2, </w:t>
      </w:r>
      <w:proofErr w:type="spellStart"/>
      <w:r w:rsidRPr="00C2559E">
        <w:t>Jaruščica</w:t>
      </w:r>
      <w:proofErr w:type="spellEnd"/>
      <w:r w:rsidRPr="00C2559E">
        <w:t xml:space="preserve"> 5 i 5a, neto korisne površine 11,55 m2, u etažnom elaboratu sve označeno plavom </w:t>
      </w:r>
      <w:proofErr w:type="spellStart"/>
      <w:r w:rsidRPr="00C2559E">
        <w:t>bojom</w:t>
      </w:r>
      <w:r w:rsidR="008B42C6" w:rsidRPr="00C2559E">
        <w:t>m</w:t>
      </w:r>
      <w:proofErr w:type="spellEnd"/>
      <w:r w:rsidR="008B42C6" w:rsidRPr="00C2559E">
        <w:t xml:space="preserve">, na listu A opisano kao stambeno poslovna zgrada tlocrtne površine 2028 </w:t>
      </w:r>
      <w:proofErr w:type="spellStart"/>
      <w:r w:rsidR="008B42C6" w:rsidRPr="00C2559E">
        <w:t>čm</w:t>
      </w:r>
      <w:proofErr w:type="spellEnd"/>
      <w:r w:rsidR="008B42C6" w:rsidRPr="00C2559E">
        <w:t xml:space="preserve"> u Zagrebu, </w:t>
      </w:r>
      <w:proofErr w:type="spellStart"/>
      <w:r w:rsidR="008B42C6" w:rsidRPr="00C2559E">
        <w:t>Jaruščica</w:t>
      </w:r>
      <w:proofErr w:type="spellEnd"/>
      <w:r w:rsidR="008B42C6" w:rsidRPr="00C2559E">
        <w:t xml:space="preserve"> br. 7 I 7/A, stambeno poslovna zgrada tlocrtne površine 2284 </w:t>
      </w:r>
      <w:proofErr w:type="spellStart"/>
      <w:r w:rsidR="008B42C6" w:rsidRPr="00C2559E">
        <w:t>čm</w:t>
      </w:r>
      <w:proofErr w:type="spellEnd"/>
      <w:r w:rsidR="008B42C6" w:rsidRPr="00C2559E">
        <w:t xml:space="preserve"> u Zagrebu, </w:t>
      </w:r>
      <w:proofErr w:type="spellStart"/>
      <w:r w:rsidR="008B42C6" w:rsidRPr="00C2559E">
        <w:t>Jaruščica</w:t>
      </w:r>
      <w:proofErr w:type="spellEnd"/>
      <w:r w:rsidR="008B42C6" w:rsidRPr="00C2559E">
        <w:t xml:space="preserve"> br. 5 I 5/A I dvorište u površini 10343 m2, sve na </w:t>
      </w:r>
      <w:proofErr w:type="spellStart"/>
      <w:r w:rsidR="008B42C6" w:rsidRPr="00C2559E">
        <w:t>kat.čestici</w:t>
      </w:r>
      <w:proofErr w:type="spellEnd"/>
      <w:r w:rsidR="008B42C6" w:rsidRPr="00C2559E">
        <w:t xml:space="preserve"> 1197/1.</w:t>
      </w:r>
    </w:p>
    <w:p w:rsidRDefault="008B42C6" w:rsidP="00C2559E" w:rsidR="008B42C6" w:rsidRPr="00C2559E">
      <w:pPr>
        <w:jc w:val="both"/>
      </w:pPr>
      <w:r w:rsidRPr="00C2559E">
        <w:t xml:space="preserve">dosuđuje se kupcu  </w:t>
      </w:r>
      <w:r w:rsidR="00F80EAD" w:rsidRPr="00C2559E">
        <w:t xml:space="preserve">Dino  </w:t>
      </w:r>
      <w:proofErr w:type="spellStart"/>
      <w:r w:rsidR="00F80EAD" w:rsidRPr="00C2559E">
        <w:t>Šabanović</w:t>
      </w:r>
      <w:proofErr w:type="spellEnd"/>
      <w:r w:rsidR="00F80EAD" w:rsidRPr="00C2559E">
        <w:t xml:space="preserve">, Zagreb, </w:t>
      </w:r>
      <w:proofErr w:type="spellStart"/>
      <w:r w:rsidR="00F80EAD" w:rsidRPr="00C2559E">
        <w:t>Ivšićev</w:t>
      </w:r>
      <w:proofErr w:type="spellEnd"/>
      <w:r w:rsidR="00F80EAD" w:rsidRPr="00C2559E">
        <w:t xml:space="preserve"> prilaz 5, OIB:80636200510</w:t>
      </w:r>
      <w:r w:rsidR="009334A5">
        <w:t xml:space="preserve"> za iznos od 30.800,00 kn.</w:t>
      </w:r>
    </w:p>
    <w:p w:rsidRDefault="008B42C6" w:rsidP="00C2559E" w:rsidR="008B42C6" w:rsidRPr="00C2559E">
      <w:pPr>
        <w:jc w:val="both"/>
      </w:pPr>
    </w:p>
    <w:p w:rsidRDefault="00B420BE" w:rsidP="00C2559E" w:rsidR="008B42C6" w:rsidRPr="00C2559E">
      <w:pPr>
        <w:jc w:val="both"/>
      </w:pPr>
      <w:r>
        <w:rPr>
          <w:b/>
        </w:rPr>
        <w:t>XV</w:t>
      </w:r>
      <w:r w:rsidR="008B42C6" w:rsidRPr="00C2559E">
        <w:t xml:space="preserve"> Nekretnina, upisana u  zemljišne knjige,  Općinskog suda u Novom Zagrebu, </w:t>
      </w:r>
      <w:r w:rsidR="008B42C6" w:rsidRPr="00C2559E">
        <w:rPr>
          <w:b/>
        </w:rPr>
        <w:t>K.O. BLATO NOVO, Z.K.ULOŽAK 2855 BROJ PODULOŠKA</w:t>
      </w:r>
    </w:p>
    <w:p w:rsidRDefault="007F1795" w:rsidP="00C2559E" w:rsidR="007F1795" w:rsidRPr="00C2559E">
      <w:pPr>
        <w:jc w:val="both"/>
        <w:rPr>
          <w:b/>
        </w:rPr>
      </w:pPr>
      <w:r w:rsidRPr="00C2559E">
        <w:rPr>
          <w:b/>
        </w:rPr>
        <w:t xml:space="preserve">401. ETAŽA: 5/10000 </w:t>
      </w:r>
    </w:p>
    <w:p w:rsidRDefault="007F1795" w:rsidP="00C2559E" w:rsidR="008B42C6" w:rsidRPr="00C2559E">
      <w:pPr>
        <w:pBdr>
          <w:bottom w:space="1" w:sz="4" w:color="auto" w:val="single"/>
        </w:pBdr>
        <w:jc w:val="both"/>
      </w:pPr>
      <w:r w:rsidRPr="00C2559E">
        <w:rPr>
          <w:b/>
        </w:rPr>
        <w:t>1. garaža oznake G-52</w:t>
      </w:r>
      <w:r w:rsidRPr="00C2559E">
        <w:t xml:space="preserve"> u podrumu -1 objekta S 2, </w:t>
      </w:r>
      <w:proofErr w:type="spellStart"/>
      <w:r w:rsidRPr="00C2559E">
        <w:t>Jaruščica</w:t>
      </w:r>
      <w:proofErr w:type="spellEnd"/>
      <w:r w:rsidRPr="00C2559E">
        <w:t xml:space="preserve"> 5 i 5a, neto korisne površine 11,55 m2, u etažnom elaboratu sve označeno zelenom bojom</w:t>
      </w:r>
      <w:r w:rsidR="008B42C6" w:rsidRPr="00C2559E">
        <w:t xml:space="preserve">, na listu A opisano kao stambeno poslovna zgrada tlocrtne površine 2028 </w:t>
      </w:r>
      <w:proofErr w:type="spellStart"/>
      <w:r w:rsidR="008B42C6" w:rsidRPr="00C2559E">
        <w:t>čm</w:t>
      </w:r>
      <w:proofErr w:type="spellEnd"/>
      <w:r w:rsidR="008B42C6" w:rsidRPr="00C2559E">
        <w:t xml:space="preserve"> u Zagrebu, </w:t>
      </w:r>
      <w:proofErr w:type="spellStart"/>
      <w:r w:rsidR="008B42C6" w:rsidRPr="00C2559E">
        <w:t>Jaruščica</w:t>
      </w:r>
      <w:proofErr w:type="spellEnd"/>
      <w:r w:rsidR="008B42C6" w:rsidRPr="00C2559E">
        <w:t xml:space="preserve"> br. 7 I 7/A, stambeno poslovna zgrada tlocrtne površine 2284 </w:t>
      </w:r>
      <w:proofErr w:type="spellStart"/>
      <w:r w:rsidR="008B42C6" w:rsidRPr="00C2559E">
        <w:t>čm</w:t>
      </w:r>
      <w:proofErr w:type="spellEnd"/>
      <w:r w:rsidR="008B42C6" w:rsidRPr="00C2559E">
        <w:t xml:space="preserve"> u Zagrebu, </w:t>
      </w:r>
      <w:proofErr w:type="spellStart"/>
      <w:r w:rsidR="008B42C6" w:rsidRPr="00C2559E">
        <w:t>Jaruščica</w:t>
      </w:r>
      <w:proofErr w:type="spellEnd"/>
      <w:r w:rsidR="008B42C6" w:rsidRPr="00C2559E">
        <w:t xml:space="preserve"> br. 5 I 5/A I dvorište u površini 10343 m2, sve na </w:t>
      </w:r>
      <w:proofErr w:type="spellStart"/>
      <w:r w:rsidR="008B42C6" w:rsidRPr="00C2559E">
        <w:t>kat.čestici</w:t>
      </w:r>
      <w:proofErr w:type="spellEnd"/>
      <w:r w:rsidR="008B42C6" w:rsidRPr="00C2559E">
        <w:t xml:space="preserve"> 1197/1.</w:t>
      </w:r>
    </w:p>
    <w:p w:rsidRDefault="008B42C6" w:rsidP="00C2559E" w:rsidR="008B42C6" w:rsidRPr="00C2559E">
      <w:pPr>
        <w:jc w:val="both"/>
      </w:pPr>
      <w:r w:rsidRPr="00C2559E">
        <w:t xml:space="preserve">dosuđuje se kupcu </w:t>
      </w:r>
      <w:r w:rsidR="00F80EAD" w:rsidRPr="00C2559E">
        <w:t xml:space="preserve">Marijan Orešković, Lički </w:t>
      </w:r>
      <w:proofErr w:type="spellStart"/>
      <w:r w:rsidR="00F80EAD" w:rsidRPr="00C2559E">
        <w:t>Osik</w:t>
      </w:r>
      <w:proofErr w:type="spellEnd"/>
      <w:r w:rsidR="00F80EAD" w:rsidRPr="00C2559E">
        <w:t>, Gospić, Ulica Sv. Mateja  3,OIB:45726810634</w:t>
      </w:r>
      <w:r w:rsidR="009334A5">
        <w:t xml:space="preserve"> za iznos od 42.900,00 kn.</w:t>
      </w:r>
    </w:p>
    <w:p w:rsidRDefault="008B42C6" w:rsidP="00C2559E" w:rsidR="008B42C6" w:rsidRPr="00C2559E">
      <w:pPr>
        <w:jc w:val="both"/>
      </w:pPr>
    </w:p>
    <w:p w:rsidRDefault="00B420BE" w:rsidP="00C2559E" w:rsidR="008B42C6" w:rsidRPr="00C2559E">
      <w:pPr>
        <w:jc w:val="both"/>
      </w:pPr>
      <w:r>
        <w:rPr>
          <w:b/>
        </w:rPr>
        <w:t>XVI</w:t>
      </w:r>
      <w:r w:rsidR="008B42C6" w:rsidRPr="00C2559E">
        <w:t xml:space="preserve"> Nekretnina, upisana u  zemljišne knjige,  Općinskog suda u Novom Zagrebu, </w:t>
      </w:r>
      <w:r w:rsidR="008B42C6" w:rsidRPr="00C2559E">
        <w:rPr>
          <w:b/>
        </w:rPr>
        <w:t>K.O. BLATO NOVO, Z.K.ULOŽAK 2855 BROJ PODULOŠKA</w:t>
      </w:r>
    </w:p>
    <w:p w:rsidRDefault="007F1795" w:rsidP="00C2559E" w:rsidR="007F1795" w:rsidRPr="00C2559E">
      <w:pPr>
        <w:jc w:val="both"/>
        <w:rPr>
          <w:b/>
        </w:rPr>
      </w:pPr>
      <w:r w:rsidRPr="00C2559E">
        <w:rPr>
          <w:b/>
        </w:rPr>
        <w:t>402. ETAŽA: 5/10000</w:t>
      </w:r>
      <w:r w:rsidRPr="00C2559E">
        <w:rPr>
          <w:b/>
        </w:rPr>
        <w:tab/>
      </w:r>
    </w:p>
    <w:p w:rsidRDefault="007F1795" w:rsidP="00C2559E" w:rsidR="008B42C6" w:rsidRPr="00C2559E">
      <w:pPr>
        <w:pStyle w:val="Bezproreda"/>
        <w:jc w:val="both"/>
        <w:rPr>
          <w:rFonts w:cs="Times New Roman" w:hAnsi="Times New Roman" w:ascii="Times New Roman"/>
          <w:sz w:val="24"/>
          <w:szCs w:val="24"/>
        </w:rPr>
      </w:pPr>
      <w:r w:rsidRPr="00C2559E">
        <w:rPr>
          <w:rFonts w:cs="Times New Roman" w:hAnsi="Times New Roman" w:ascii="Times New Roman"/>
          <w:b/>
          <w:sz w:val="24"/>
          <w:szCs w:val="24"/>
        </w:rPr>
        <w:t>1. garaža oznake G-53</w:t>
      </w:r>
      <w:r w:rsidRPr="00C2559E">
        <w:rPr>
          <w:rFonts w:cs="Times New Roman" w:hAnsi="Times New Roman" w:ascii="Times New Roman"/>
          <w:sz w:val="24"/>
          <w:szCs w:val="24"/>
        </w:rPr>
        <w:t xml:space="preserve"> u podrumu -1 objekta S 2, </w:t>
      </w:r>
      <w:proofErr w:type="spellStart"/>
      <w:r w:rsidRPr="00C2559E">
        <w:rPr>
          <w:rFonts w:cs="Times New Roman" w:hAnsi="Times New Roman" w:ascii="Times New Roman"/>
          <w:sz w:val="24"/>
          <w:szCs w:val="24"/>
        </w:rPr>
        <w:t>Jaruščica</w:t>
      </w:r>
      <w:proofErr w:type="spellEnd"/>
      <w:r w:rsidRPr="00C2559E">
        <w:rPr>
          <w:rFonts w:cs="Times New Roman" w:hAnsi="Times New Roman" w:ascii="Times New Roman"/>
          <w:sz w:val="24"/>
          <w:szCs w:val="24"/>
        </w:rPr>
        <w:t xml:space="preserve"> 5 i 5a, neto korisne površine 11,55 m2, u etažnom elaboratu sve označeno crvenom bojom</w:t>
      </w:r>
      <w:r w:rsidR="008B42C6" w:rsidRPr="00C2559E">
        <w:rPr>
          <w:rFonts w:cs="Times New Roman" w:hAnsi="Times New Roman" w:ascii="Times New Roman"/>
          <w:sz w:val="24"/>
          <w:szCs w:val="24"/>
        </w:rPr>
        <w:t xml:space="preserve">, na listu A opisano kao stambeno poslovna zgrada tlocrtne površine 2028 </w:t>
      </w:r>
      <w:proofErr w:type="spellStart"/>
      <w:r w:rsidR="008B42C6" w:rsidRPr="00C2559E">
        <w:rPr>
          <w:rFonts w:cs="Times New Roman" w:hAnsi="Times New Roman" w:ascii="Times New Roman"/>
          <w:sz w:val="24"/>
          <w:szCs w:val="24"/>
        </w:rPr>
        <w:t>čm</w:t>
      </w:r>
      <w:proofErr w:type="spellEnd"/>
      <w:r w:rsidR="008B42C6" w:rsidRPr="00C2559E">
        <w:rPr>
          <w:rFonts w:cs="Times New Roman" w:hAnsi="Times New Roman" w:ascii="Times New Roman"/>
          <w:sz w:val="24"/>
          <w:szCs w:val="24"/>
        </w:rPr>
        <w:t xml:space="preserve"> u Zagrebu, </w:t>
      </w:r>
      <w:proofErr w:type="spellStart"/>
      <w:r w:rsidR="008B42C6" w:rsidRPr="00C2559E">
        <w:rPr>
          <w:rFonts w:cs="Times New Roman" w:hAnsi="Times New Roman" w:ascii="Times New Roman"/>
          <w:sz w:val="24"/>
          <w:szCs w:val="24"/>
        </w:rPr>
        <w:t>Jaruščica</w:t>
      </w:r>
      <w:proofErr w:type="spellEnd"/>
      <w:r w:rsidR="008B42C6" w:rsidRPr="00C2559E">
        <w:rPr>
          <w:rFonts w:cs="Times New Roman" w:hAnsi="Times New Roman" w:ascii="Times New Roman"/>
          <w:sz w:val="24"/>
          <w:szCs w:val="24"/>
        </w:rPr>
        <w:t xml:space="preserve"> br. 7 I 7/A, stambeno poslovna zgrada tlocrtne površine 2284 </w:t>
      </w:r>
      <w:proofErr w:type="spellStart"/>
      <w:r w:rsidR="008B42C6" w:rsidRPr="00C2559E">
        <w:rPr>
          <w:rFonts w:cs="Times New Roman" w:hAnsi="Times New Roman" w:ascii="Times New Roman"/>
          <w:sz w:val="24"/>
          <w:szCs w:val="24"/>
        </w:rPr>
        <w:t>čm</w:t>
      </w:r>
      <w:proofErr w:type="spellEnd"/>
      <w:r w:rsidR="008B42C6" w:rsidRPr="00C2559E">
        <w:rPr>
          <w:rFonts w:cs="Times New Roman" w:hAnsi="Times New Roman" w:ascii="Times New Roman"/>
          <w:sz w:val="24"/>
          <w:szCs w:val="24"/>
        </w:rPr>
        <w:t xml:space="preserve"> u Zagrebu, </w:t>
      </w:r>
      <w:proofErr w:type="spellStart"/>
      <w:r w:rsidR="008B42C6" w:rsidRPr="00C2559E">
        <w:rPr>
          <w:rFonts w:cs="Times New Roman" w:hAnsi="Times New Roman" w:ascii="Times New Roman"/>
          <w:sz w:val="24"/>
          <w:szCs w:val="24"/>
        </w:rPr>
        <w:t>Jaruščica</w:t>
      </w:r>
      <w:proofErr w:type="spellEnd"/>
      <w:r w:rsidR="008B42C6" w:rsidRPr="00C2559E">
        <w:rPr>
          <w:rFonts w:cs="Times New Roman" w:hAnsi="Times New Roman" w:ascii="Times New Roman"/>
          <w:sz w:val="24"/>
          <w:szCs w:val="24"/>
        </w:rPr>
        <w:t xml:space="preserve"> br. 5 I 5/A I dvorište u površini 10343 m2, sve na </w:t>
      </w:r>
      <w:proofErr w:type="spellStart"/>
      <w:r w:rsidR="008B42C6" w:rsidRPr="00C2559E">
        <w:rPr>
          <w:rFonts w:cs="Times New Roman" w:hAnsi="Times New Roman" w:ascii="Times New Roman"/>
          <w:sz w:val="24"/>
          <w:szCs w:val="24"/>
        </w:rPr>
        <w:t>kat.čestici</w:t>
      </w:r>
      <w:proofErr w:type="spellEnd"/>
      <w:r w:rsidR="008B42C6" w:rsidRPr="00C2559E">
        <w:rPr>
          <w:rFonts w:cs="Times New Roman" w:hAnsi="Times New Roman" w:ascii="Times New Roman"/>
          <w:sz w:val="24"/>
          <w:szCs w:val="24"/>
        </w:rPr>
        <w:t xml:space="preserve"> 1197/1.</w:t>
      </w:r>
    </w:p>
    <w:p w:rsidRDefault="008B42C6" w:rsidP="009D706D" w:rsidR="008B42C6">
      <w:pPr>
        <w:pBdr>
          <w:top w:space="1" w:sz="4" w:color="auto" w:val="single"/>
        </w:pBdr>
        <w:jc w:val="both"/>
      </w:pPr>
      <w:r w:rsidRPr="00C2559E">
        <w:t xml:space="preserve">dosuđuje se kupcu  </w:t>
      </w:r>
      <w:r w:rsidR="00F80EAD" w:rsidRPr="00C2559E">
        <w:t>Vladimir Škrinjar, Koprivnica, Ulica M. Krleže 2, OIB:11748842767</w:t>
      </w:r>
      <w:r w:rsidR="009334A5">
        <w:t xml:space="preserve"> za iznos od 43.000,00 kn.</w:t>
      </w:r>
    </w:p>
    <w:p w:rsidRDefault="00906AD9" w:rsidP="009D706D" w:rsidR="00906AD9">
      <w:pPr>
        <w:pBdr>
          <w:top w:space="1" w:sz="4" w:color="auto" w:val="single"/>
        </w:pBdr>
        <w:jc w:val="both"/>
      </w:pPr>
    </w:p>
    <w:p w:rsidRDefault="00906AD9" w:rsidP="009D706D" w:rsidR="00906AD9">
      <w:pPr>
        <w:pBdr>
          <w:top w:space="1" w:sz="4" w:color="auto" w:val="single"/>
        </w:pBdr>
        <w:jc w:val="both"/>
      </w:pPr>
    </w:p>
    <w:p w:rsidRDefault="00906AD9" w:rsidP="009D706D" w:rsidR="00906AD9" w:rsidRPr="00C2559E">
      <w:pPr>
        <w:pBdr>
          <w:top w:space="1" w:sz="4" w:color="auto" w:val="single"/>
        </w:pBdr>
        <w:jc w:val="both"/>
      </w:pPr>
    </w:p>
    <w:p w:rsidRDefault="008B42C6" w:rsidP="00C2559E" w:rsidR="008B42C6" w:rsidRPr="00C2559E">
      <w:pPr>
        <w:jc w:val="both"/>
      </w:pPr>
    </w:p>
    <w:p w:rsidRDefault="00B420BE" w:rsidP="00C2559E" w:rsidR="008B42C6" w:rsidRPr="00C2559E">
      <w:pPr>
        <w:jc w:val="both"/>
        <w:rPr>
          <w:b/>
        </w:rPr>
      </w:pPr>
      <w:r>
        <w:rPr>
          <w:b/>
        </w:rPr>
        <w:lastRenderedPageBreak/>
        <w:t>XVII</w:t>
      </w:r>
      <w:r w:rsidR="008B42C6" w:rsidRPr="00C2559E">
        <w:t xml:space="preserve"> Nekretnina, upisana u  zemljišne knjige,  Općinskog suda u Novom Zagrebu, </w:t>
      </w:r>
      <w:r w:rsidR="008B42C6" w:rsidRPr="00C2559E">
        <w:rPr>
          <w:b/>
        </w:rPr>
        <w:t>K.O. BLATO NOVO, Z.K.ULOŽAK 2855 BROJ PODULOŠKA</w:t>
      </w:r>
    </w:p>
    <w:p w:rsidRDefault="007F1795" w:rsidP="00C2559E" w:rsidR="007F1795" w:rsidRPr="00C2559E">
      <w:pPr>
        <w:jc w:val="both"/>
        <w:rPr>
          <w:b/>
        </w:rPr>
      </w:pPr>
      <w:r w:rsidRPr="00C2559E">
        <w:rPr>
          <w:b/>
        </w:rPr>
        <w:t xml:space="preserve">403. ETAŽA: 5/10000 </w:t>
      </w:r>
    </w:p>
    <w:p w:rsidRDefault="007F1795" w:rsidP="00C2559E" w:rsidR="008B42C6" w:rsidRPr="00C2559E">
      <w:pPr>
        <w:pBdr>
          <w:bottom w:space="1" w:sz="4" w:color="auto" w:val="single"/>
        </w:pBdr>
        <w:jc w:val="both"/>
      </w:pPr>
      <w:r w:rsidRPr="00C2559E">
        <w:rPr>
          <w:b/>
        </w:rPr>
        <w:t>1. garaža oznake G-54 u podrumu</w:t>
      </w:r>
      <w:r w:rsidRPr="00C2559E">
        <w:t xml:space="preserve"> -1 objekta S 2, </w:t>
      </w:r>
      <w:proofErr w:type="spellStart"/>
      <w:r w:rsidRPr="00C2559E">
        <w:t>Jaruščica</w:t>
      </w:r>
      <w:proofErr w:type="spellEnd"/>
      <w:r w:rsidRPr="00C2559E">
        <w:t xml:space="preserve"> 5 i 5a, neto korisne površine 11,55 m2, u etažnom elaboratu sve označeno plavom bojom</w:t>
      </w:r>
      <w:r w:rsidR="008B42C6" w:rsidRPr="00C2559E">
        <w:t xml:space="preserve">, na listu A opisano kao stambeno poslovna zgrada tlocrtne površine 2028 </w:t>
      </w:r>
      <w:proofErr w:type="spellStart"/>
      <w:r w:rsidR="008B42C6" w:rsidRPr="00C2559E">
        <w:t>čm</w:t>
      </w:r>
      <w:proofErr w:type="spellEnd"/>
      <w:r w:rsidR="008B42C6" w:rsidRPr="00C2559E">
        <w:t xml:space="preserve"> u Zagrebu, </w:t>
      </w:r>
      <w:proofErr w:type="spellStart"/>
      <w:r w:rsidR="008B42C6" w:rsidRPr="00C2559E">
        <w:t>Jaruščica</w:t>
      </w:r>
      <w:proofErr w:type="spellEnd"/>
      <w:r w:rsidR="008B42C6" w:rsidRPr="00C2559E">
        <w:t xml:space="preserve"> br. 7 I 7/A, stambeno poslovna zgrada tlocrtne površine 2284 </w:t>
      </w:r>
      <w:proofErr w:type="spellStart"/>
      <w:r w:rsidR="008B42C6" w:rsidRPr="00C2559E">
        <w:t>čm</w:t>
      </w:r>
      <w:proofErr w:type="spellEnd"/>
      <w:r w:rsidR="008B42C6" w:rsidRPr="00C2559E">
        <w:t xml:space="preserve"> u Zagrebu, </w:t>
      </w:r>
      <w:proofErr w:type="spellStart"/>
      <w:r w:rsidR="008B42C6" w:rsidRPr="00C2559E">
        <w:t>Jaruščica</w:t>
      </w:r>
      <w:proofErr w:type="spellEnd"/>
      <w:r w:rsidR="008B42C6" w:rsidRPr="00C2559E">
        <w:t xml:space="preserve"> br. 5 I 5/A I dvorište u površini 10343 m2, sve na </w:t>
      </w:r>
      <w:proofErr w:type="spellStart"/>
      <w:r w:rsidR="008B42C6" w:rsidRPr="00C2559E">
        <w:t>kat.čestici</w:t>
      </w:r>
      <w:proofErr w:type="spellEnd"/>
      <w:r w:rsidR="008B42C6" w:rsidRPr="00C2559E">
        <w:t xml:space="preserve"> 1197/1.</w:t>
      </w:r>
    </w:p>
    <w:p w:rsidRDefault="008B42C6" w:rsidP="00C2559E" w:rsidR="008B42C6" w:rsidRPr="00C2559E">
      <w:pPr>
        <w:jc w:val="both"/>
      </w:pPr>
      <w:r w:rsidRPr="00C2559E">
        <w:t xml:space="preserve">dosuđuje se kupcu  </w:t>
      </w:r>
      <w:r w:rsidR="00F80EAD" w:rsidRPr="00C2559E">
        <w:t xml:space="preserve">Ivana </w:t>
      </w:r>
      <w:proofErr w:type="spellStart"/>
      <w:r w:rsidR="00F80EAD" w:rsidRPr="00C2559E">
        <w:t>Batur</w:t>
      </w:r>
      <w:proofErr w:type="spellEnd"/>
      <w:r w:rsidR="00F80EAD" w:rsidRPr="00C2559E">
        <w:t xml:space="preserve">, </w:t>
      </w:r>
      <w:proofErr w:type="spellStart"/>
      <w:r w:rsidR="00F80EAD" w:rsidRPr="00C2559E">
        <w:t>Pisarovina</w:t>
      </w:r>
      <w:proofErr w:type="spellEnd"/>
      <w:r w:rsidR="00F80EAD" w:rsidRPr="00C2559E">
        <w:t>,Vladimira  Nazora 8, OIB:24216617204</w:t>
      </w:r>
      <w:r w:rsidR="009334A5">
        <w:t xml:space="preserve"> za iznos od 45.100,00 kn.</w:t>
      </w:r>
      <w:r w:rsidRPr="00C2559E">
        <w:t xml:space="preserve">  </w:t>
      </w:r>
    </w:p>
    <w:p w:rsidRDefault="007F1795" w:rsidP="00C2559E" w:rsidR="007F1795" w:rsidRPr="00C2559E">
      <w:pPr>
        <w:jc w:val="both"/>
        <w:rPr>
          <w:b/>
        </w:rPr>
      </w:pPr>
    </w:p>
    <w:p w:rsidRDefault="00B420BE" w:rsidP="00C2559E" w:rsidR="008B42C6" w:rsidRPr="00C2559E">
      <w:pPr>
        <w:jc w:val="both"/>
        <w:rPr>
          <w:b/>
        </w:rPr>
      </w:pPr>
      <w:r>
        <w:rPr>
          <w:b/>
        </w:rPr>
        <w:t>XVIII</w:t>
      </w:r>
      <w:r w:rsidR="008B42C6" w:rsidRPr="00C2559E">
        <w:t xml:space="preserve"> Nekretnina, upisana u  zemljišne knjige,  Općinskog suda u Novom Zagrebu, </w:t>
      </w:r>
      <w:r w:rsidR="008B42C6" w:rsidRPr="00C2559E">
        <w:rPr>
          <w:b/>
        </w:rPr>
        <w:t>K.O. BLATO NOVO, Z.K.ULOŽAK 2855 BROJ PODULOŠKA</w:t>
      </w:r>
    </w:p>
    <w:p w:rsidRDefault="007F1795" w:rsidP="00C2559E" w:rsidR="007F1795" w:rsidRPr="00C2559E">
      <w:pPr>
        <w:pStyle w:val="Bezproreda"/>
        <w:jc w:val="both"/>
        <w:rPr>
          <w:rFonts w:cs="Times New Roman" w:hAnsi="Times New Roman" w:ascii="Times New Roman"/>
          <w:b/>
          <w:sz w:val="24"/>
          <w:szCs w:val="24"/>
        </w:rPr>
      </w:pPr>
      <w:r w:rsidRPr="00C2559E">
        <w:rPr>
          <w:rFonts w:cs="Times New Roman" w:hAnsi="Times New Roman" w:ascii="Times New Roman"/>
          <w:b/>
          <w:sz w:val="24"/>
          <w:szCs w:val="24"/>
        </w:rPr>
        <w:t>415. ETAŽA: 4/10000</w:t>
      </w:r>
      <w:r w:rsidRPr="00C2559E">
        <w:rPr>
          <w:rFonts w:cs="Times New Roman" w:hAnsi="Times New Roman" w:ascii="Times New Roman"/>
          <w:b/>
          <w:sz w:val="24"/>
          <w:szCs w:val="24"/>
        </w:rPr>
        <w:tab/>
      </w:r>
    </w:p>
    <w:p w:rsidRDefault="007F1795" w:rsidP="00C2559E" w:rsidR="008B42C6" w:rsidRPr="00C2559E">
      <w:pPr>
        <w:pBdr>
          <w:bottom w:space="1" w:sz="4" w:color="auto" w:val="single"/>
        </w:pBdr>
        <w:jc w:val="both"/>
      </w:pPr>
      <w:r w:rsidRPr="00C2559E">
        <w:rPr>
          <w:b/>
        </w:rPr>
        <w:t>1. garaža oznake G-66 u podrumu</w:t>
      </w:r>
      <w:r w:rsidRPr="00C2559E">
        <w:t xml:space="preserve"> -1 objekta S 2, </w:t>
      </w:r>
      <w:proofErr w:type="spellStart"/>
      <w:r w:rsidRPr="00C2559E">
        <w:t>Jaruščica</w:t>
      </w:r>
      <w:proofErr w:type="spellEnd"/>
      <w:r w:rsidRPr="00C2559E">
        <w:t xml:space="preserve"> 5 i 5a, neto korisne površine 11,18 m2, u etažnom elaboratu sve označeno plavom bojom</w:t>
      </w:r>
      <w:r w:rsidR="008B42C6" w:rsidRPr="00C2559E">
        <w:t xml:space="preserve">, na listu A opisano kao stambeno poslovna zgrada tlocrtne površine 2028 </w:t>
      </w:r>
      <w:proofErr w:type="spellStart"/>
      <w:r w:rsidR="008B42C6" w:rsidRPr="00C2559E">
        <w:t>čm</w:t>
      </w:r>
      <w:proofErr w:type="spellEnd"/>
      <w:r w:rsidR="008B42C6" w:rsidRPr="00C2559E">
        <w:t xml:space="preserve"> u Zagrebu, </w:t>
      </w:r>
      <w:proofErr w:type="spellStart"/>
      <w:r w:rsidR="008B42C6" w:rsidRPr="00C2559E">
        <w:t>Jaruščica</w:t>
      </w:r>
      <w:proofErr w:type="spellEnd"/>
      <w:r w:rsidR="008B42C6" w:rsidRPr="00C2559E">
        <w:t xml:space="preserve"> br. 7 I 7/A, stambeno poslovna zgrada tlocrtne površine 2284 </w:t>
      </w:r>
      <w:proofErr w:type="spellStart"/>
      <w:r w:rsidR="008B42C6" w:rsidRPr="00C2559E">
        <w:t>čm</w:t>
      </w:r>
      <w:proofErr w:type="spellEnd"/>
      <w:r w:rsidR="008B42C6" w:rsidRPr="00C2559E">
        <w:t xml:space="preserve"> u Zagrebu, </w:t>
      </w:r>
      <w:proofErr w:type="spellStart"/>
      <w:r w:rsidR="008B42C6" w:rsidRPr="00C2559E">
        <w:t>Jaruščica</w:t>
      </w:r>
      <w:proofErr w:type="spellEnd"/>
      <w:r w:rsidR="008B42C6" w:rsidRPr="00C2559E">
        <w:t xml:space="preserve"> br. 5 I 5/A I dvorište u površini 10343 m2, sve na </w:t>
      </w:r>
      <w:proofErr w:type="spellStart"/>
      <w:r w:rsidR="008B42C6" w:rsidRPr="00C2559E">
        <w:t>kat.čestici</w:t>
      </w:r>
      <w:proofErr w:type="spellEnd"/>
      <w:r w:rsidR="008B42C6" w:rsidRPr="00C2559E">
        <w:t xml:space="preserve"> 1197/1.</w:t>
      </w:r>
    </w:p>
    <w:p w:rsidRDefault="008B42C6" w:rsidP="00C2559E" w:rsidR="008B42C6" w:rsidRPr="00C2559E">
      <w:pPr>
        <w:jc w:val="both"/>
      </w:pPr>
      <w:r w:rsidRPr="00C2559E">
        <w:t xml:space="preserve">dosuđuje se kupcu </w:t>
      </w:r>
      <w:r w:rsidR="00F80EAD" w:rsidRPr="00C2559E">
        <w:t xml:space="preserve">Zdravko Božičević,  Odranski </w:t>
      </w:r>
      <w:proofErr w:type="spellStart"/>
      <w:r w:rsidR="00F80EAD" w:rsidRPr="00C2559E">
        <w:t>Obrež</w:t>
      </w:r>
      <w:proofErr w:type="spellEnd"/>
      <w:r w:rsidR="00F80EAD" w:rsidRPr="00C2559E">
        <w:t xml:space="preserve"> , Dupci 6d, OIB:43048951907</w:t>
      </w:r>
      <w:r w:rsidR="009334A5">
        <w:t xml:space="preserve"> za iznos od 33.900,00 kn.</w:t>
      </w:r>
    </w:p>
    <w:p w:rsidRDefault="00814D04" w:rsidP="00C2559E" w:rsidR="00814D04" w:rsidRPr="00C2559E">
      <w:pPr>
        <w:jc w:val="both"/>
      </w:pPr>
    </w:p>
    <w:p w:rsidRDefault="00814D04" w:rsidP="00C2559E" w:rsidR="00721700" w:rsidRPr="00C2559E">
      <w:pPr>
        <w:jc w:val="both"/>
      </w:pPr>
      <w:r w:rsidRPr="00906AD9">
        <w:rPr>
          <w:b/>
        </w:rPr>
        <w:t>X</w:t>
      </w:r>
      <w:r w:rsidR="00B420BE" w:rsidRPr="00906AD9">
        <w:rPr>
          <w:b/>
        </w:rPr>
        <w:t>I</w:t>
      </w:r>
      <w:r w:rsidRPr="00906AD9">
        <w:rPr>
          <w:b/>
        </w:rPr>
        <w:t>X</w:t>
      </w:r>
      <w:r w:rsidR="00721700" w:rsidRPr="00906AD9">
        <w:rPr>
          <w:b/>
        </w:rPr>
        <w:t xml:space="preserve"> </w:t>
      </w:r>
      <w:r w:rsidR="00721700" w:rsidRPr="00C2559E">
        <w:t xml:space="preserve">Nekretnina, upisana u  zemljišne knjige,  Općinskog suda u Novom Zagrebu, </w:t>
      </w:r>
      <w:r w:rsidR="00721700" w:rsidRPr="00C2559E">
        <w:rPr>
          <w:b/>
        </w:rPr>
        <w:t>K.O. BLATO NOVO, Z.K.ULOŽAK 2855 BROJ PODULOŠKA</w:t>
      </w:r>
    </w:p>
    <w:p w:rsidRDefault="00721700" w:rsidP="00C2559E" w:rsidR="00721700" w:rsidRPr="00C2559E">
      <w:pPr>
        <w:jc w:val="both"/>
        <w:rPr>
          <w:b/>
        </w:rPr>
      </w:pPr>
      <w:r w:rsidRPr="00C2559E">
        <w:rPr>
          <w:b/>
        </w:rPr>
        <w:t>416. ETAŽA: 4/10000</w:t>
      </w:r>
      <w:r w:rsidRPr="00C2559E">
        <w:rPr>
          <w:b/>
        </w:rPr>
        <w:tab/>
      </w:r>
      <w:r w:rsidRPr="00C2559E">
        <w:rPr>
          <w:b/>
        </w:rPr>
        <w:tab/>
      </w:r>
    </w:p>
    <w:p w:rsidRDefault="00721700" w:rsidP="00C2559E" w:rsidR="00721700" w:rsidRPr="00C2559E">
      <w:pPr>
        <w:pStyle w:val="Bezproreda"/>
        <w:jc w:val="both"/>
        <w:rPr>
          <w:rFonts w:cs="Times New Roman" w:hAnsi="Times New Roman" w:ascii="Times New Roman"/>
          <w:sz w:val="24"/>
          <w:szCs w:val="24"/>
        </w:rPr>
      </w:pPr>
      <w:r w:rsidRPr="00C2559E">
        <w:rPr>
          <w:rFonts w:cs="Times New Roman" w:hAnsi="Times New Roman" w:ascii="Times New Roman"/>
          <w:b/>
          <w:sz w:val="24"/>
          <w:szCs w:val="24"/>
        </w:rPr>
        <w:t>1. garaža oznake G-67 u podrumu -1</w:t>
      </w:r>
      <w:r w:rsidRPr="00C2559E">
        <w:rPr>
          <w:rFonts w:cs="Times New Roman" w:hAnsi="Times New Roman" w:ascii="Times New Roman"/>
          <w:sz w:val="24"/>
          <w:szCs w:val="24"/>
        </w:rPr>
        <w:t xml:space="preserve"> objekta S 2, </w:t>
      </w:r>
      <w:proofErr w:type="spellStart"/>
      <w:r w:rsidRPr="00C2559E">
        <w:rPr>
          <w:rFonts w:cs="Times New Roman" w:hAnsi="Times New Roman" w:ascii="Times New Roman"/>
          <w:sz w:val="24"/>
          <w:szCs w:val="24"/>
        </w:rPr>
        <w:t>Jaruščica</w:t>
      </w:r>
      <w:proofErr w:type="spellEnd"/>
      <w:r w:rsidRPr="00C2559E">
        <w:rPr>
          <w:rFonts w:cs="Times New Roman" w:hAnsi="Times New Roman" w:ascii="Times New Roman"/>
          <w:sz w:val="24"/>
          <w:szCs w:val="24"/>
        </w:rPr>
        <w:t xml:space="preserve"> 5 i 5a, neto korisne površine 11,18 m2, u etažnom elaboratu sve označeno žutom bojom</w:t>
      </w:r>
      <w:r w:rsidRPr="00C2559E">
        <w:rPr>
          <w:rFonts w:cs="Times New Roman" w:hAnsi="Times New Roman" w:ascii="Times New Roman"/>
          <w:sz w:val="24"/>
          <w:szCs w:val="24"/>
        </w:rPr>
        <w:tab/>
        <w:t xml:space="preserve">, na listu A opisano kao stambeno poslovna zgrada tlocrtne površine 2028 </w:t>
      </w:r>
      <w:proofErr w:type="spellStart"/>
      <w:r w:rsidRPr="00C2559E">
        <w:rPr>
          <w:rFonts w:cs="Times New Roman" w:hAnsi="Times New Roman" w:ascii="Times New Roman"/>
          <w:sz w:val="24"/>
          <w:szCs w:val="24"/>
        </w:rPr>
        <w:t>čm</w:t>
      </w:r>
      <w:proofErr w:type="spellEnd"/>
      <w:r w:rsidRPr="00C2559E">
        <w:rPr>
          <w:rFonts w:cs="Times New Roman" w:hAnsi="Times New Roman" w:ascii="Times New Roman"/>
          <w:sz w:val="24"/>
          <w:szCs w:val="24"/>
        </w:rPr>
        <w:t xml:space="preserve"> u Zagrebu, </w:t>
      </w:r>
      <w:proofErr w:type="spellStart"/>
      <w:r w:rsidRPr="00C2559E">
        <w:rPr>
          <w:rFonts w:cs="Times New Roman" w:hAnsi="Times New Roman" w:ascii="Times New Roman"/>
          <w:sz w:val="24"/>
          <w:szCs w:val="24"/>
        </w:rPr>
        <w:t>Jaruščica</w:t>
      </w:r>
      <w:proofErr w:type="spellEnd"/>
      <w:r w:rsidRPr="00C2559E">
        <w:rPr>
          <w:rFonts w:cs="Times New Roman" w:hAnsi="Times New Roman" w:ascii="Times New Roman"/>
          <w:sz w:val="24"/>
          <w:szCs w:val="24"/>
        </w:rPr>
        <w:t xml:space="preserve"> br. 7 I 7/A, stambeno poslovna zgrada tlocrtne površine 2284 </w:t>
      </w:r>
      <w:proofErr w:type="spellStart"/>
      <w:r w:rsidRPr="00C2559E">
        <w:rPr>
          <w:rFonts w:cs="Times New Roman" w:hAnsi="Times New Roman" w:ascii="Times New Roman"/>
          <w:sz w:val="24"/>
          <w:szCs w:val="24"/>
        </w:rPr>
        <w:t>čm</w:t>
      </w:r>
      <w:proofErr w:type="spellEnd"/>
      <w:r w:rsidRPr="00C2559E">
        <w:rPr>
          <w:rFonts w:cs="Times New Roman" w:hAnsi="Times New Roman" w:ascii="Times New Roman"/>
          <w:sz w:val="24"/>
          <w:szCs w:val="24"/>
        </w:rPr>
        <w:t xml:space="preserve"> u Zagrebu, </w:t>
      </w:r>
      <w:proofErr w:type="spellStart"/>
      <w:r w:rsidRPr="00C2559E">
        <w:rPr>
          <w:rFonts w:cs="Times New Roman" w:hAnsi="Times New Roman" w:ascii="Times New Roman"/>
          <w:sz w:val="24"/>
          <w:szCs w:val="24"/>
        </w:rPr>
        <w:t>Jaruščica</w:t>
      </w:r>
      <w:proofErr w:type="spellEnd"/>
      <w:r w:rsidRPr="00C2559E">
        <w:rPr>
          <w:rFonts w:cs="Times New Roman" w:hAnsi="Times New Roman" w:ascii="Times New Roman"/>
          <w:sz w:val="24"/>
          <w:szCs w:val="24"/>
        </w:rPr>
        <w:t xml:space="preserve"> br. 5 I 5/A I dvorište u površini 10343 m2, sve na </w:t>
      </w:r>
      <w:proofErr w:type="spellStart"/>
      <w:r w:rsidRPr="00C2559E">
        <w:rPr>
          <w:rFonts w:cs="Times New Roman" w:hAnsi="Times New Roman" w:ascii="Times New Roman"/>
          <w:sz w:val="24"/>
          <w:szCs w:val="24"/>
        </w:rPr>
        <w:t>kat.čestici</w:t>
      </w:r>
      <w:proofErr w:type="spellEnd"/>
      <w:r w:rsidRPr="00C2559E">
        <w:rPr>
          <w:rFonts w:cs="Times New Roman" w:hAnsi="Times New Roman" w:ascii="Times New Roman"/>
          <w:sz w:val="24"/>
          <w:szCs w:val="24"/>
        </w:rPr>
        <w:t xml:space="preserve"> 1197/1.</w:t>
      </w:r>
    </w:p>
    <w:p w:rsidRDefault="00721700" w:rsidP="009D706D" w:rsidR="00721700" w:rsidRPr="00C2559E">
      <w:pPr>
        <w:pBdr>
          <w:top w:space="1" w:sz="4" w:color="auto" w:val="single"/>
        </w:pBdr>
        <w:jc w:val="both"/>
      </w:pPr>
      <w:r w:rsidRPr="00C2559E">
        <w:t xml:space="preserve">dosuđuje se kupcu </w:t>
      </w:r>
      <w:r w:rsidR="00860D48" w:rsidRPr="00C2559E">
        <w:t xml:space="preserve">Zdravko Božičević,  Odranski </w:t>
      </w:r>
      <w:proofErr w:type="spellStart"/>
      <w:r w:rsidR="00860D48" w:rsidRPr="00C2559E">
        <w:t>Obrež</w:t>
      </w:r>
      <w:proofErr w:type="spellEnd"/>
      <w:r w:rsidR="00860D48" w:rsidRPr="00C2559E">
        <w:t xml:space="preserve"> , Dupci 6d, OIB:43048951907</w:t>
      </w:r>
      <w:r w:rsidR="009334A5">
        <w:t xml:space="preserve"> za iznos od 38.000,00 kn.</w:t>
      </w:r>
    </w:p>
    <w:p w:rsidRDefault="00721700" w:rsidP="00C2559E" w:rsidR="00721700" w:rsidRPr="00C2559E">
      <w:pPr>
        <w:jc w:val="both"/>
      </w:pPr>
    </w:p>
    <w:p w:rsidRDefault="005634DD" w:rsidP="00C2559E" w:rsidR="00721700" w:rsidRPr="00C2559E">
      <w:pPr>
        <w:jc w:val="both"/>
        <w:rPr>
          <w:b/>
        </w:rPr>
      </w:pPr>
      <w:r w:rsidRPr="00906AD9">
        <w:rPr>
          <w:b/>
        </w:rPr>
        <w:t>XX</w:t>
      </w:r>
      <w:r w:rsidR="00721700" w:rsidRPr="00C2559E">
        <w:t xml:space="preserve"> Nekretnina, upisana u  zemljišne knjige,  Općinskog suda u Novom Zagrebu, </w:t>
      </w:r>
      <w:r w:rsidR="00721700" w:rsidRPr="00C2559E">
        <w:rPr>
          <w:b/>
        </w:rPr>
        <w:t>K.O. BLATO NOVO, Z.K.ULOŽAK 2855 BROJ PODULOŠKA</w:t>
      </w:r>
    </w:p>
    <w:p w:rsidRDefault="005634DD" w:rsidP="00C2559E" w:rsidR="005634DD" w:rsidRPr="00C2559E">
      <w:pPr>
        <w:pStyle w:val="Bezproreda"/>
        <w:jc w:val="both"/>
        <w:rPr>
          <w:rFonts w:cs="Times New Roman" w:hAnsi="Times New Roman" w:ascii="Times New Roman"/>
          <w:b/>
          <w:sz w:val="24"/>
          <w:szCs w:val="24"/>
        </w:rPr>
      </w:pPr>
      <w:r w:rsidRPr="00C2559E">
        <w:rPr>
          <w:rFonts w:cs="Times New Roman" w:hAnsi="Times New Roman" w:ascii="Times New Roman"/>
          <w:b/>
          <w:sz w:val="24"/>
          <w:szCs w:val="24"/>
        </w:rPr>
        <w:t xml:space="preserve">435. ETAŽA: 4/10000  </w:t>
      </w:r>
      <w:r w:rsidRPr="00C2559E">
        <w:rPr>
          <w:rFonts w:cs="Times New Roman" w:hAnsi="Times New Roman" w:ascii="Times New Roman"/>
          <w:b/>
          <w:sz w:val="24"/>
          <w:szCs w:val="24"/>
        </w:rPr>
        <w:tab/>
      </w:r>
    </w:p>
    <w:p w:rsidRDefault="005634DD" w:rsidP="00C2559E" w:rsidR="00721700" w:rsidRPr="00C2559E">
      <w:pPr>
        <w:pBdr>
          <w:bottom w:space="1" w:sz="4" w:color="auto" w:val="single"/>
        </w:pBdr>
        <w:jc w:val="both"/>
      </w:pPr>
      <w:r w:rsidRPr="00C2559E">
        <w:rPr>
          <w:b/>
        </w:rPr>
        <w:t>1. garaža oznake G-86 u podrumu</w:t>
      </w:r>
      <w:r w:rsidRPr="00C2559E">
        <w:t xml:space="preserve"> -1 objekta S 2, </w:t>
      </w:r>
      <w:proofErr w:type="spellStart"/>
      <w:r w:rsidRPr="00C2559E">
        <w:t>Jaruščica</w:t>
      </w:r>
      <w:proofErr w:type="spellEnd"/>
      <w:r w:rsidRPr="00C2559E">
        <w:t xml:space="preserve"> 5 i 5a, neto korisne površine 11,18 m2, u etažnom elaboratu sve označeno plavom bojom</w:t>
      </w:r>
      <w:r w:rsidR="00721700" w:rsidRPr="00C2559E">
        <w:t xml:space="preserve">, na listu A opisano kao stambeno poslovna zgrada tlocrtne površine 2028 </w:t>
      </w:r>
      <w:proofErr w:type="spellStart"/>
      <w:r w:rsidR="00721700" w:rsidRPr="00C2559E">
        <w:t>čm</w:t>
      </w:r>
      <w:proofErr w:type="spellEnd"/>
      <w:r w:rsidR="00721700" w:rsidRPr="00C2559E">
        <w:t xml:space="preserve"> u Zagrebu, </w:t>
      </w:r>
      <w:proofErr w:type="spellStart"/>
      <w:r w:rsidR="00721700" w:rsidRPr="00C2559E">
        <w:t>Jaruščica</w:t>
      </w:r>
      <w:proofErr w:type="spellEnd"/>
      <w:r w:rsidR="00721700" w:rsidRPr="00C2559E">
        <w:t xml:space="preserve"> br. 7 I 7/A, stambeno poslovna zgrada tlocrtne površine 2284 </w:t>
      </w:r>
      <w:proofErr w:type="spellStart"/>
      <w:r w:rsidR="00721700" w:rsidRPr="00C2559E">
        <w:t>čm</w:t>
      </w:r>
      <w:proofErr w:type="spellEnd"/>
      <w:r w:rsidR="00721700" w:rsidRPr="00C2559E">
        <w:t xml:space="preserve"> u Zagrebu, </w:t>
      </w:r>
      <w:proofErr w:type="spellStart"/>
      <w:r w:rsidR="00721700" w:rsidRPr="00C2559E">
        <w:t>Jaruščica</w:t>
      </w:r>
      <w:proofErr w:type="spellEnd"/>
      <w:r w:rsidR="00721700" w:rsidRPr="00C2559E">
        <w:t xml:space="preserve"> br. 5 I 5/A I dvorište u površini 10343 m2, sve na </w:t>
      </w:r>
      <w:proofErr w:type="spellStart"/>
      <w:r w:rsidR="00721700" w:rsidRPr="00C2559E">
        <w:t>kat.čestici</w:t>
      </w:r>
      <w:proofErr w:type="spellEnd"/>
      <w:r w:rsidR="00721700" w:rsidRPr="00C2559E">
        <w:t xml:space="preserve"> 1197/1.</w:t>
      </w:r>
    </w:p>
    <w:p w:rsidRDefault="00721700" w:rsidP="00C2559E" w:rsidR="00721700" w:rsidRPr="00C2559E">
      <w:pPr>
        <w:jc w:val="both"/>
      </w:pPr>
      <w:r w:rsidRPr="00C2559E">
        <w:t xml:space="preserve">dosuđuje se kupcu </w:t>
      </w:r>
      <w:r w:rsidR="00F748C2" w:rsidRPr="00C2559E">
        <w:t>Branimir Kos, Otona Ivekovića 31, Županja, OIB:24560619907</w:t>
      </w:r>
      <w:r w:rsidR="009334A5">
        <w:t xml:space="preserve"> za iznos od 36.100,00 kn.</w:t>
      </w:r>
    </w:p>
    <w:p w:rsidRDefault="00721700" w:rsidP="00C2559E" w:rsidR="00721700" w:rsidRPr="00C2559E">
      <w:pPr>
        <w:jc w:val="both"/>
      </w:pPr>
    </w:p>
    <w:p w:rsidRDefault="005634DD" w:rsidP="00C2559E" w:rsidR="00721700" w:rsidRPr="00C2559E">
      <w:pPr>
        <w:jc w:val="both"/>
        <w:rPr>
          <w:b/>
        </w:rPr>
      </w:pPr>
      <w:r w:rsidRPr="00C2559E">
        <w:rPr>
          <w:b/>
        </w:rPr>
        <w:t>XX</w:t>
      </w:r>
      <w:r w:rsidR="00B420BE">
        <w:rPr>
          <w:b/>
        </w:rPr>
        <w:t>I</w:t>
      </w:r>
      <w:r w:rsidR="00721700" w:rsidRPr="00C2559E">
        <w:t xml:space="preserve"> Nekretnina, upisana u  zemljišne knjige,  Općinskog suda u Novom Zagrebu, </w:t>
      </w:r>
      <w:r w:rsidR="00721700" w:rsidRPr="00C2559E">
        <w:rPr>
          <w:b/>
        </w:rPr>
        <w:t>K.O. BLATO NOVO, Z.K.ULOŽAK 2855 BROJ PODULOŠKA</w:t>
      </w:r>
    </w:p>
    <w:p w:rsidRDefault="005634DD" w:rsidP="00C2559E" w:rsidR="005634DD" w:rsidRPr="00C2559E">
      <w:pPr>
        <w:jc w:val="both"/>
        <w:rPr>
          <w:b/>
        </w:rPr>
      </w:pPr>
      <w:r w:rsidRPr="00C2559E">
        <w:rPr>
          <w:b/>
        </w:rPr>
        <w:t xml:space="preserve">436. ETAŽA: 4/10000  </w:t>
      </w:r>
      <w:r w:rsidRPr="00C2559E">
        <w:rPr>
          <w:b/>
        </w:rPr>
        <w:tab/>
      </w:r>
    </w:p>
    <w:p w:rsidRDefault="005634DD" w:rsidP="00C2559E" w:rsidR="00721700" w:rsidRPr="00C2559E">
      <w:pPr>
        <w:pBdr>
          <w:bottom w:space="1" w:sz="4" w:color="auto" w:val="single"/>
        </w:pBdr>
        <w:jc w:val="both"/>
      </w:pPr>
      <w:r w:rsidRPr="00C2559E">
        <w:rPr>
          <w:b/>
        </w:rPr>
        <w:t>1. garaža oznake G-87 u podrumu -1 objekta</w:t>
      </w:r>
      <w:r w:rsidRPr="00C2559E">
        <w:t xml:space="preserve"> S 2, </w:t>
      </w:r>
      <w:proofErr w:type="spellStart"/>
      <w:r w:rsidRPr="00C2559E">
        <w:t>Jaruščica</w:t>
      </w:r>
      <w:proofErr w:type="spellEnd"/>
      <w:r w:rsidRPr="00C2559E">
        <w:t xml:space="preserve"> 5 i 5a, neto korisne površine 11,18 m2, u etažnom elaboratu sve označeno žutom bojom</w:t>
      </w:r>
      <w:r w:rsidRPr="00C2559E">
        <w:tab/>
      </w:r>
      <w:r w:rsidR="00721700" w:rsidRPr="00C2559E">
        <w:t xml:space="preserve">, na listu A opisano kao stambeno poslovna zgrada tlocrtne površine 2028 </w:t>
      </w:r>
      <w:proofErr w:type="spellStart"/>
      <w:r w:rsidR="00721700" w:rsidRPr="00C2559E">
        <w:t>čm</w:t>
      </w:r>
      <w:proofErr w:type="spellEnd"/>
      <w:r w:rsidR="00721700" w:rsidRPr="00C2559E">
        <w:t xml:space="preserve"> u Zagrebu, </w:t>
      </w:r>
      <w:proofErr w:type="spellStart"/>
      <w:r w:rsidR="00721700" w:rsidRPr="00C2559E">
        <w:t>Jaruščica</w:t>
      </w:r>
      <w:proofErr w:type="spellEnd"/>
      <w:r w:rsidR="00721700" w:rsidRPr="00C2559E">
        <w:t xml:space="preserve"> br. 7 I 7/A, stambeno </w:t>
      </w:r>
      <w:r w:rsidR="00721700" w:rsidRPr="00C2559E">
        <w:lastRenderedPageBreak/>
        <w:t xml:space="preserve">poslovna zgrada tlocrtne površine 2284 </w:t>
      </w:r>
      <w:proofErr w:type="spellStart"/>
      <w:r w:rsidR="00721700" w:rsidRPr="00C2559E">
        <w:t>čm</w:t>
      </w:r>
      <w:proofErr w:type="spellEnd"/>
      <w:r w:rsidR="00721700" w:rsidRPr="00C2559E">
        <w:t xml:space="preserve"> u Zagrebu, </w:t>
      </w:r>
      <w:proofErr w:type="spellStart"/>
      <w:r w:rsidR="00721700" w:rsidRPr="00C2559E">
        <w:t>Jaruščica</w:t>
      </w:r>
      <w:proofErr w:type="spellEnd"/>
      <w:r w:rsidR="00721700" w:rsidRPr="00C2559E">
        <w:t xml:space="preserve"> br. 5 I 5/A I dvorište u površini 10343 m2, sve na </w:t>
      </w:r>
      <w:proofErr w:type="spellStart"/>
      <w:r w:rsidR="00721700" w:rsidRPr="00C2559E">
        <w:t>kat.čestici</w:t>
      </w:r>
      <w:proofErr w:type="spellEnd"/>
      <w:r w:rsidR="00721700" w:rsidRPr="00C2559E">
        <w:t xml:space="preserve"> 1197/1.</w:t>
      </w:r>
    </w:p>
    <w:p w:rsidRDefault="00721700" w:rsidP="00C2559E" w:rsidR="00721700" w:rsidRPr="00C2559E">
      <w:pPr>
        <w:jc w:val="both"/>
      </w:pPr>
      <w:r w:rsidRPr="00C2559E">
        <w:t xml:space="preserve">dosuđuje se kupcu </w:t>
      </w:r>
      <w:r w:rsidR="00F748C2" w:rsidRPr="00C2559E">
        <w:t>Branimir Kos, Otona Ivekovića 31, Županja, OIB:24560619907</w:t>
      </w:r>
      <w:r w:rsidR="009334A5">
        <w:t xml:space="preserve"> za iznos od 36.200,00 kn.</w:t>
      </w:r>
      <w:r w:rsidRPr="00C2559E">
        <w:t xml:space="preserve"> </w:t>
      </w:r>
    </w:p>
    <w:p w:rsidRDefault="00721700" w:rsidP="00C2559E" w:rsidR="00721700" w:rsidRPr="00C2559E">
      <w:pPr>
        <w:jc w:val="both"/>
      </w:pPr>
    </w:p>
    <w:p w:rsidRDefault="005634DD" w:rsidP="00C2559E" w:rsidR="00721700" w:rsidRPr="00C2559E">
      <w:pPr>
        <w:jc w:val="both"/>
        <w:rPr>
          <w:b/>
        </w:rPr>
      </w:pPr>
      <w:r w:rsidRPr="00C2559E">
        <w:rPr>
          <w:b/>
        </w:rPr>
        <w:t>XX</w:t>
      </w:r>
      <w:r w:rsidR="00B420BE">
        <w:rPr>
          <w:b/>
        </w:rPr>
        <w:t>II</w:t>
      </w:r>
      <w:r w:rsidR="00721700" w:rsidRPr="00C2559E">
        <w:t xml:space="preserve"> Nekretnina, upisana u  zemljišne knjige,  Općinskog suda u Novom Zagrebu, </w:t>
      </w:r>
      <w:r w:rsidR="00721700" w:rsidRPr="00C2559E">
        <w:rPr>
          <w:b/>
        </w:rPr>
        <w:t>K.O. BLATO NOVO, Z.K.ULOŽAK 2855 BROJ PODULOŠKA</w:t>
      </w:r>
    </w:p>
    <w:p w:rsidRDefault="005634DD" w:rsidP="00C2559E" w:rsidR="005634DD" w:rsidRPr="00C2559E">
      <w:pPr>
        <w:pStyle w:val="Bezproreda"/>
        <w:jc w:val="both"/>
        <w:rPr>
          <w:rFonts w:cs="Times New Roman" w:hAnsi="Times New Roman" w:ascii="Times New Roman"/>
          <w:b/>
          <w:sz w:val="24"/>
          <w:szCs w:val="24"/>
        </w:rPr>
      </w:pPr>
      <w:r w:rsidRPr="00C2559E">
        <w:rPr>
          <w:rFonts w:cs="Times New Roman" w:hAnsi="Times New Roman" w:ascii="Times New Roman"/>
          <w:b/>
          <w:sz w:val="24"/>
          <w:szCs w:val="24"/>
        </w:rPr>
        <w:t>49. ETAŽA: 20/10000</w:t>
      </w:r>
      <w:r w:rsidRPr="00C2559E">
        <w:rPr>
          <w:rFonts w:cs="Times New Roman" w:hAnsi="Times New Roman" w:ascii="Times New Roman"/>
          <w:b/>
          <w:sz w:val="24"/>
          <w:szCs w:val="24"/>
        </w:rPr>
        <w:tab/>
      </w:r>
    </w:p>
    <w:p w:rsidRDefault="005634DD" w:rsidP="00C2559E" w:rsidR="005634DD" w:rsidRPr="00C2559E">
      <w:pPr>
        <w:pStyle w:val="Bezproreda"/>
        <w:jc w:val="both"/>
        <w:rPr>
          <w:rFonts w:cs="Times New Roman" w:hAnsi="Times New Roman" w:ascii="Times New Roman"/>
          <w:sz w:val="24"/>
          <w:szCs w:val="24"/>
        </w:rPr>
      </w:pPr>
      <w:r w:rsidRPr="00C2559E">
        <w:rPr>
          <w:rFonts w:cs="Times New Roman" w:hAnsi="Times New Roman" w:ascii="Times New Roman"/>
          <w:b/>
          <w:sz w:val="24"/>
          <w:szCs w:val="24"/>
        </w:rPr>
        <w:t>1. dvosoban stan oznake A/S 4,</w:t>
      </w:r>
      <w:r w:rsidRPr="00C2559E">
        <w:rPr>
          <w:rFonts w:cs="Times New Roman" w:hAnsi="Times New Roman" w:ascii="Times New Roman"/>
          <w:sz w:val="24"/>
          <w:szCs w:val="24"/>
        </w:rPr>
        <w:t xml:space="preserve"> u prvom katu objekta S 1, dilatacija A, </w:t>
      </w:r>
      <w:proofErr w:type="spellStart"/>
      <w:r w:rsidRPr="00C2559E">
        <w:rPr>
          <w:rFonts w:cs="Times New Roman" w:hAnsi="Times New Roman" w:ascii="Times New Roman"/>
          <w:sz w:val="24"/>
          <w:szCs w:val="24"/>
        </w:rPr>
        <w:t>Jaruščica</w:t>
      </w:r>
      <w:proofErr w:type="spellEnd"/>
      <w:r w:rsidRPr="00C2559E">
        <w:rPr>
          <w:rFonts w:cs="Times New Roman" w:hAnsi="Times New Roman" w:ascii="Times New Roman"/>
          <w:sz w:val="24"/>
          <w:szCs w:val="24"/>
        </w:rPr>
        <w:t xml:space="preserve"> 7, sa spremištem oznake </w:t>
      </w:r>
      <w:proofErr w:type="spellStart"/>
      <w:r w:rsidRPr="00C2559E">
        <w:rPr>
          <w:rFonts w:cs="Times New Roman" w:hAnsi="Times New Roman" w:ascii="Times New Roman"/>
          <w:sz w:val="24"/>
          <w:szCs w:val="24"/>
        </w:rPr>
        <w:t>spr</w:t>
      </w:r>
      <w:proofErr w:type="spellEnd"/>
      <w:r w:rsidRPr="00C2559E">
        <w:rPr>
          <w:rFonts w:cs="Times New Roman" w:hAnsi="Times New Roman" w:ascii="Times New Roman"/>
          <w:sz w:val="24"/>
          <w:szCs w:val="24"/>
        </w:rPr>
        <w:t xml:space="preserve"> 4 u prizemlju objekta, neto korisne površine 51,28 m2, u etažnom elaboratu sve označeno zelenom bojom</w:t>
      </w:r>
      <w:r w:rsidR="00F6394B" w:rsidRPr="00C2559E">
        <w:rPr>
          <w:rFonts w:cs="Times New Roman" w:hAnsi="Times New Roman" w:ascii="Times New Roman"/>
          <w:sz w:val="24"/>
          <w:szCs w:val="24"/>
        </w:rPr>
        <w:t xml:space="preserve">, na listu A opisano kao stambeno poslovna zgrada tlocrtne površine 2028 </w:t>
      </w:r>
      <w:proofErr w:type="spellStart"/>
      <w:r w:rsidR="00F6394B" w:rsidRPr="00C2559E">
        <w:rPr>
          <w:rFonts w:cs="Times New Roman" w:hAnsi="Times New Roman" w:ascii="Times New Roman"/>
          <w:sz w:val="24"/>
          <w:szCs w:val="24"/>
        </w:rPr>
        <w:t>čm</w:t>
      </w:r>
      <w:proofErr w:type="spellEnd"/>
      <w:r w:rsidR="00F6394B" w:rsidRPr="00C2559E">
        <w:rPr>
          <w:rFonts w:cs="Times New Roman" w:hAnsi="Times New Roman" w:ascii="Times New Roman"/>
          <w:sz w:val="24"/>
          <w:szCs w:val="24"/>
        </w:rPr>
        <w:t xml:space="preserve"> u Zagrebu, </w:t>
      </w:r>
      <w:proofErr w:type="spellStart"/>
      <w:r w:rsidR="00F6394B" w:rsidRPr="00C2559E">
        <w:rPr>
          <w:rFonts w:cs="Times New Roman" w:hAnsi="Times New Roman" w:ascii="Times New Roman"/>
          <w:sz w:val="24"/>
          <w:szCs w:val="24"/>
        </w:rPr>
        <w:t>Jaruščica</w:t>
      </w:r>
      <w:proofErr w:type="spellEnd"/>
      <w:r w:rsidR="00F6394B" w:rsidRPr="00C2559E">
        <w:rPr>
          <w:rFonts w:cs="Times New Roman" w:hAnsi="Times New Roman" w:ascii="Times New Roman"/>
          <w:sz w:val="24"/>
          <w:szCs w:val="24"/>
        </w:rPr>
        <w:t xml:space="preserve"> br. 7 I 7/A, stambeno poslovna zgrada tlocrtne površine 2284 </w:t>
      </w:r>
      <w:proofErr w:type="spellStart"/>
      <w:r w:rsidR="00F6394B" w:rsidRPr="00C2559E">
        <w:rPr>
          <w:rFonts w:cs="Times New Roman" w:hAnsi="Times New Roman" w:ascii="Times New Roman"/>
          <w:sz w:val="24"/>
          <w:szCs w:val="24"/>
        </w:rPr>
        <w:t>čm</w:t>
      </w:r>
      <w:proofErr w:type="spellEnd"/>
      <w:r w:rsidR="00F6394B" w:rsidRPr="00C2559E">
        <w:rPr>
          <w:rFonts w:cs="Times New Roman" w:hAnsi="Times New Roman" w:ascii="Times New Roman"/>
          <w:sz w:val="24"/>
          <w:szCs w:val="24"/>
        </w:rPr>
        <w:t xml:space="preserve"> u Zagrebu, </w:t>
      </w:r>
      <w:proofErr w:type="spellStart"/>
      <w:r w:rsidR="00F6394B" w:rsidRPr="00C2559E">
        <w:rPr>
          <w:rFonts w:cs="Times New Roman" w:hAnsi="Times New Roman" w:ascii="Times New Roman"/>
          <w:sz w:val="24"/>
          <w:szCs w:val="24"/>
        </w:rPr>
        <w:t>Jaruščica</w:t>
      </w:r>
      <w:proofErr w:type="spellEnd"/>
      <w:r w:rsidR="00F6394B" w:rsidRPr="00C2559E">
        <w:rPr>
          <w:rFonts w:cs="Times New Roman" w:hAnsi="Times New Roman" w:ascii="Times New Roman"/>
          <w:sz w:val="24"/>
          <w:szCs w:val="24"/>
        </w:rPr>
        <w:t xml:space="preserve"> br. 5 I 5/A I dvorište u površini 10343 m2, sve na </w:t>
      </w:r>
      <w:proofErr w:type="spellStart"/>
      <w:r w:rsidR="00F6394B" w:rsidRPr="00C2559E">
        <w:rPr>
          <w:rFonts w:cs="Times New Roman" w:hAnsi="Times New Roman" w:ascii="Times New Roman"/>
          <w:sz w:val="24"/>
          <w:szCs w:val="24"/>
        </w:rPr>
        <w:t>kat.čestici</w:t>
      </w:r>
      <w:proofErr w:type="spellEnd"/>
      <w:r w:rsidR="00F6394B" w:rsidRPr="00C2559E">
        <w:rPr>
          <w:rFonts w:cs="Times New Roman" w:hAnsi="Times New Roman" w:ascii="Times New Roman"/>
          <w:sz w:val="24"/>
          <w:szCs w:val="24"/>
        </w:rPr>
        <w:t xml:space="preserve"> 1197/1.</w:t>
      </w:r>
    </w:p>
    <w:p w:rsidRDefault="00721700" w:rsidP="009D706D" w:rsidR="00721700" w:rsidRPr="00C2559E">
      <w:pPr>
        <w:pBdr>
          <w:top w:space="1" w:sz="4" w:color="auto" w:val="single"/>
        </w:pBdr>
        <w:jc w:val="both"/>
      </w:pPr>
      <w:r w:rsidRPr="00C2559E">
        <w:t xml:space="preserve">dosuđuje se kupcu </w:t>
      </w:r>
      <w:r w:rsidR="00F748C2" w:rsidRPr="00C2559E">
        <w:t>Snježana Kozina, Krapina, Zagrebačka cesta 35, OIB:00275092255</w:t>
      </w:r>
      <w:r w:rsidR="009334A5">
        <w:t xml:space="preserve"> za iznos od 514.000,00 kn.</w:t>
      </w:r>
    </w:p>
    <w:p w:rsidRDefault="00721700" w:rsidP="00C2559E" w:rsidR="00721700" w:rsidRPr="00C2559E">
      <w:pPr>
        <w:jc w:val="both"/>
        <w:rPr>
          <w:b/>
        </w:rPr>
      </w:pPr>
    </w:p>
    <w:p w:rsidRDefault="005634DD" w:rsidP="00C2559E" w:rsidR="00721700" w:rsidRPr="00C2559E">
      <w:pPr>
        <w:jc w:val="both"/>
        <w:rPr>
          <w:b/>
        </w:rPr>
      </w:pPr>
      <w:r w:rsidRPr="00C2559E">
        <w:rPr>
          <w:b/>
        </w:rPr>
        <w:t>XX</w:t>
      </w:r>
      <w:r w:rsidR="00721700" w:rsidRPr="00C2559E">
        <w:rPr>
          <w:b/>
        </w:rPr>
        <w:t>I</w:t>
      </w:r>
      <w:r w:rsidR="00B420BE">
        <w:rPr>
          <w:b/>
        </w:rPr>
        <w:t>II</w:t>
      </w:r>
      <w:r w:rsidR="00721700" w:rsidRPr="00C2559E">
        <w:t xml:space="preserve"> Nekretnina, upisana u  zemljišne knjige,  Općinskog suda u Novom Zagrebu, </w:t>
      </w:r>
      <w:r w:rsidR="00721700" w:rsidRPr="00C2559E">
        <w:rPr>
          <w:b/>
        </w:rPr>
        <w:t>K.O. BLATO NOVO, Z.K.ULOŽAK 2855 BROJ PODULOŠKA</w:t>
      </w:r>
    </w:p>
    <w:p w:rsidRDefault="005634DD" w:rsidP="00C2559E" w:rsidR="005634DD" w:rsidRPr="00C2559E">
      <w:pPr>
        <w:pStyle w:val="Bezproreda"/>
        <w:jc w:val="both"/>
        <w:rPr>
          <w:rFonts w:cs="Times New Roman" w:hAnsi="Times New Roman" w:ascii="Times New Roman"/>
          <w:b/>
          <w:sz w:val="24"/>
          <w:szCs w:val="24"/>
        </w:rPr>
      </w:pPr>
      <w:r w:rsidRPr="00C2559E">
        <w:rPr>
          <w:rFonts w:cs="Times New Roman" w:hAnsi="Times New Roman" w:ascii="Times New Roman"/>
          <w:b/>
          <w:sz w:val="24"/>
          <w:szCs w:val="24"/>
        </w:rPr>
        <w:t>578. ETAŽA: 21/10000</w:t>
      </w:r>
      <w:r w:rsidRPr="00C2559E">
        <w:rPr>
          <w:rFonts w:cs="Times New Roman" w:hAnsi="Times New Roman" w:ascii="Times New Roman"/>
          <w:b/>
          <w:sz w:val="24"/>
          <w:szCs w:val="24"/>
        </w:rPr>
        <w:tab/>
      </w:r>
    </w:p>
    <w:p w:rsidRDefault="005634DD" w:rsidP="00C2559E" w:rsidR="005634DD" w:rsidRPr="00C2559E">
      <w:pPr>
        <w:pStyle w:val="Bezproreda"/>
        <w:jc w:val="both"/>
        <w:rPr>
          <w:rFonts w:cs="Times New Roman" w:hAnsi="Times New Roman" w:ascii="Times New Roman"/>
          <w:sz w:val="24"/>
          <w:szCs w:val="24"/>
        </w:rPr>
      </w:pPr>
      <w:r w:rsidRPr="00C2559E">
        <w:rPr>
          <w:rFonts w:cs="Times New Roman" w:hAnsi="Times New Roman" w:ascii="Times New Roman"/>
          <w:b/>
          <w:sz w:val="24"/>
          <w:szCs w:val="24"/>
        </w:rPr>
        <w:t>1. dvosoban stan oznake S 216</w:t>
      </w:r>
      <w:r w:rsidRPr="00C2559E">
        <w:rPr>
          <w:rFonts w:cs="Times New Roman" w:hAnsi="Times New Roman" w:ascii="Times New Roman"/>
          <w:sz w:val="24"/>
          <w:szCs w:val="24"/>
        </w:rPr>
        <w:t xml:space="preserve">, u drugom katu objekta S 2, </w:t>
      </w:r>
      <w:proofErr w:type="spellStart"/>
      <w:r w:rsidRPr="00C2559E">
        <w:rPr>
          <w:rFonts w:cs="Times New Roman" w:hAnsi="Times New Roman" w:ascii="Times New Roman"/>
          <w:sz w:val="24"/>
          <w:szCs w:val="24"/>
        </w:rPr>
        <w:t>Jaruščica</w:t>
      </w:r>
      <w:proofErr w:type="spellEnd"/>
      <w:r w:rsidRPr="00C2559E">
        <w:rPr>
          <w:rFonts w:cs="Times New Roman" w:hAnsi="Times New Roman" w:ascii="Times New Roman"/>
          <w:sz w:val="24"/>
          <w:szCs w:val="24"/>
        </w:rPr>
        <w:t xml:space="preserve"> 5a, sa spremištem oznake </w:t>
      </w:r>
      <w:proofErr w:type="spellStart"/>
      <w:r w:rsidRPr="00C2559E">
        <w:rPr>
          <w:rFonts w:cs="Times New Roman" w:hAnsi="Times New Roman" w:ascii="Times New Roman"/>
          <w:sz w:val="24"/>
          <w:szCs w:val="24"/>
        </w:rPr>
        <w:t>spr</w:t>
      </w:r>
      <w:proofErr w:type="spellEnd"/>
      <w:r w:rsidRPr="00C2559E">
        <w:rPr>
          <w:rFonts w:cs="Times New Roman" w:hAnsi="Times New Roman" w:ascii="Times New Roman"/>
          <w:sz w:val="24"/>
          <w:szCs w:val="24"/>
        </w:rPr>
        <w:t xml:space="preserve"> 52 u prizemlju objekta, neto korisne površine 52,71 m2, u etažnom elaboratu sve označeno zelenom bojom</w:t>
      </w:r>
      <w:r w:rsidRPr="00C2559E">
        <w:rPr>
          <w:rFonts w:cs="Times New Roman" w:hAnsi="Times New Roman" w:ascii="Times New Roman"/>
          <w:sz w:val="24"/>
          <w:szCs w:val="24"/>
        </w:rPr>
        <w:tab/>
      </w:r>
      <w:r w:rsidRPr="00C2559E">
        <w:rPr>
          <w:rFonts w:cs="Times New Roman" w:hAnsi="Times New Roman" w:ascii="Times New Roman"/>
          <w:sz w:val="24"/>
          <w:szCs w:val="24"/>
        </w:rPr>
        <w:tab/>
      </w:r>
    </w:p>
    <w:p w:rsidRDefault="00721700" w:rsidP="00C2559E" w:rsidR="00721700" w:rsidRPr="00C2559E">
      <w:pPr>
        <w:pBdr>
          <w:bottom w:space="1" w:sz="4" w:color="auto" w:val="single"/>
        </w:pBdr>
        <w:jc w:val="both"/>
      </w:pPr>
      <w:r w:rsidRPr="00C2559E">
        <w:t xml:space="preserve">, na listu A opisano kao stambeno poslovna zgrada tlocrtne površine 2028 </w:t>
      </w:r>
      <w:proofErr w:type="spellStart"/>
      <w:r w:rsidRPr="00C2559E">
        <w:t>čm</w:t>
      </w:r>
      <w:proofErr w:type="spellEnd"/>
      <w:r w:rsidRPr="00C2559E">
        <w:t xml:space="preserve"> u Zagrebu, </w:t>
      </w:r>
      <w:proofErr w:type="spellStart"/>
      <w:r w:rsidRPr="00C2559E">
        <w:t>Jaruščica</w:t>
      </w:r>
      <w:proofErr w:type="spellEnd"/>
      <w:r w:rsidRPr="00C2559E">
        <w:t xml:space="preserve"> br. 7 I 7/A, stambeno poslovna zgrada tlocrtne površine 2284 </w:t>
      </w:r>
      <w:proofErr w:type="spellStart"/>
      <w:r w:rsidRPr="00C2559E">
        <w:t>čm</w:t>
      </w:r>
      <w:proofErr w:type="spellEnd"/>
      <w:r w:rsidRPr="00C2559E">
        <w:t xml:space="preserve"> u Zagrebu, </w:t>
      </w:r>
      <w:proofErr w:type="spellStart"/>
      <w:r w:rsidRPr="00C2559E">
        <w:t>Jaruščica</w:t>
      </w:r>
      <w:proofErr w:type="spellEnd"/>
      <w:r w:rsidRPr="00C2559E">
        <w:t xml:space="preserve"> br. 5 I 5/A I dvorište u površini 10343 m2, sve na </w:t>
      </w:r>
      <w:proofErr w:type="spellStart"/>
      <w:r w:rsidRPr="00C2559E">
        <w:t>kat.čestici</w:t>
      </w:r>
      <w:proofErr w:type="spellEnd"/>
      <w:r w:rsidRPr="00C2559E">
        <w:t xml:space="preserve"> 1197/1.</w:t>
      </w:r>
    </w:p>
    <w:p w:rsidRDefault="00721700" w:rsidP="00C2559E" w:rsidR="00721700" w:rsidRPr="00C2559E">
      <w:pPr>
        <w:jc w:val="both"/>
      </w:pPr>
      <w:r w:rsidRPr="00C2559E">
        <w:t xml:space="preserve">dosuđuje se kupcu </w:t>
      </w:r>
      <w:r w:rsidR="00F748C2" w:rsidRPr="00C2559E">
        <w:t xml:space="preserve">Sandra </w:t>
      </w:r>
      <w:proofErr w:type="spellStart"/>
      <w:r w:rsidR="00F748C2" w:rsidRPr="00C2559E">
        <w:t>Šolaja</w:t>
      </w:r>
      <w:proofErr w:type="spellEnd"/>
      <w:r w:rsidR="00F748C2" w:rsidRPr="00C2559E">
        <w:t>, Slatina, Kolodvorska 32, OIB:77653658560</w:t>
      </w:r>
      <w:r w:rsidR="009334A5">
        <w:t xml:space="preserve"> za iznos od 487.100,00 kn.</w:t>
      </w:r>
    </w:p>
    <w:p w:rsidRDefault="00721700" w:rsidP="00C2559E" w:rsidR="00721700" w:rsidRPr="00C2559E">
      <w:pPr>
        <w:jc w:val="both"/>
      </w:pPr>
    </w:p>
    <w:p w:rsidRDefault="00721700" w:rsidP="00C2559E" w:rsidR="00721700" w:rsidRPr="00C2559E">
      <w:pPr>
        <w:pStyle w:val="Bezproreda"/>
        <w:jc w:val="both"/>
        <w:rPr>
          <w:rFonts w:cs="Times New Roman" w:hAnsi="Times New Roman" w:ascii="Times New Roman"/>
          <w:sz w:val="24"/>
          <w:szCs w:val="24"/>
        </w:rPr>
      </w:pPr>
      <w:r w:rsidRPr="00C2559E">
        <w:rPr>
          <w:rFonts w:cs="Times New Roman" w:hAnsi="Times New Roman" w:ascii="Times New Roman"/>
          <w:b/>
          <w:sz w:val="24"/>
          <w:szCs w:val="24"/>
        </w:rPr>
        <w:t>X</w:t>
      </w:r>
      <w:r w:rsidR="005634DD" w:rsidRPr="00C2559E">
        <w:rPr>
          <w:rFonts w:cs="Times New Roman" w:hAnsi="Times New Roman" w:ascii="Times New Roman"/>
          <w:b/>
          <w:sz w:val="24"/>
          <w:szCs w:val="24"/>
        </w:rPr>
        <w:t>X</w:t>
      </w:r>
      <w:r w:rsidR="00B420BE">
        <w:rPr>
          <w:rFonts w:cs="Times New Roman" w:hAnsi="Times New Roman" w:ascii="Times New Roman"/>
          <w:b/>
          <w:sz w:val="24"/>
          <w:szCs w:val="24"/>
        </w:rPr>
        <w:t>I</w:t>
      </w:r>
      <w:r w:rsidR="005634DD" w:rsidRPr="00C2559E">
        <w:rPr>
          <w:rFonts w:cs="Times New Roman" w:hAnsi="Times New Roman" w:ascii="Times New Roman"/>
          <w:b/>
          <w:sz w:val="24"/>
          <w:szCs w:val="24"/>
        </w:rPr>
        <w:t>V</w:t>
      </w:r>
      <w:r w:rsidRPr="00C2559E">
        <w:rPr>
          <w:rFonts w:cs="Times New Roman" w:hAnsi="Times New Roman" w:ascii="Times New Roman"/>
          <w:sz w:val="24"/>
          <w:szCs w:val="24"/>
        </w:rPr>
        <w:t xml:space="preserve"> Nekretnina, upisana u  zemljišne knjige,  Općinskog suda u Novom Zagrebu, </w:t>
      </w:r>
      <w:r w:rsidRPr="00C2559E">
        <w:rPr>
          <w:rFonts w:cs="Times New Roman" w:hAnsi="Times New Roman" w:ascii="Times New Roman"/>
          <w:b/>
          <w:sz w:val="24"/>
          <w:szCs w:val="24"/>
        </w:rPr>
        <w:t>K.O. BLATO NOVO, Z.K.ULOŽAK 2855 BROJ PODULOŠKA</w:t>
      </w:r>
    </w:p>
    <w:p w:rsidRDefault="005634DD" w:rsidP="00C2559E" w:rsidR="005634DD" w:rsidRPr="00C2559E">
      <w:pPr>
        <w:jc w:val="both"/>
        <w:rPr>
          <w:b/>
        </w:rPr>
      </w:pPr>
      <w:r w:rsidRPr="00C2559E">
        <w:rPr>
          <w:b/>
        </w:rPr>
        <w:t>622. ETAŽA: 21/10000</w:t>
      </w:r>
      <w:r w:rsidRPr="00C2559E">
        <w:rPr>
          <w:b/>
        </w:rPr>
        <w:tab/>
      </w:r>
    </w:p>
    <w:p w:rsidRDefault="005634DD" w:rsidP="00C2559E" w:rsidR="00721700" w:rsidRPr="00C2559E">
      <w:pPr>
        <w:pStyle w:val="Bezproreda"/>
        <w:jc w:val="both"/>
        <w:rPr>
          <w:rFonts w:cs="Times New Roman" w:hAnsi="Times New Roman" w:ascii="Times New Roman"/>
          <w:sz w:val="24"/>
          <w:szCs w:val="24"/>
        </w:rPr>
      </w:pPr>
      <w:r w:rsidRPr="00C2559E">
        <w:rPr>
          <w:rFonts w:cs="Times New Roman" w:hAnsi="Times New Roman" w:ascii="Times New Roman"/>
          <w:b/>
          <w:sz w:val="24"/>
          <w:szCs w:val="24"/>
        </w:rPr>
        <w:t>1. dvosoban stan oznake S 324,</w:t>
      </w:r>
      <w:r w:rsidRPr="00C2559E">
        <w:rPr>
          <w:rFonts w:cs="Times New Roman" w:hAnsi="Times New Roman" w:ascii="Times New Roman"/>
          <w:sz w:val="24"/>
          <w:szCs w:val="24"/>
        </w:rPr>
        <w:t xml:space="preserve"> u trećem katu objekta S 2, </w:t>
      </w:r>
      <w:proofErr w:type="spellStart"/>
      <w:r w:rsidRPr="00C2559E">
        <w:rPr>
          <w:rFonts w:cs="Times New Roman" w:hAnsi="Times New Roman" w:ascii="Times New Roman"/>
          <w:sz w:val="24"/>
          <w:szCs w:val="24"/>
        </w:rPr>
        <w:t>Jaruščica</w:t>
      </w:r>
      <w:proofErr w:type="spellEnd"/>
      <w:r w:rsidRPr="00C2559E">
        <w:rPr>
          <w:rFonts w:cs="Times New Roman" w:hAnsi="Times New Roman" w:ascii="Times New Roman"/>
          <w:sz w:val="24"/>
          <w:szCs w:val="24"/>
        </w:rPr>
        <w:t xml:space="preserve"> 5, sa spremištem oznake </w:t>
      </w:r>
      <w:proofErr w:type="spellStart"/>
      <w:r w:rsidRPr="00C2559E">
        <w:rPr>
          <w:rFonts w:cs="Times New Roman" w:hAnsi="Times New Roman" w:ascii="Times New Roman"/>
          <w:sz w:val="24"/>
          <w:szCs w:val="24"/>
        </w:rPr>
        <w:t>spr</w:t>
      </w:r>
      <w:proofErr w:type="spellEnd"/>
      <w:r w:rsidRPr="00C2559E">
        <w:rPr>
          <w:rFonts w:cs="Times New Roman" w:hAnsi="Times New Roman" w:ascii="Times New Roman"/>
          <w:sz w:val="24"/>
          <w:szCs w:val="24"/>
        </w:rPr>
        <w:t xml:space="preserve"> 96 u prizemlju objekta, neto korisne površine 52,71 m2, u etažnom elaboratu sve označeno zelenom bojom</w:t>
      </w:r>
      <w:r w:rsidR="00721700" w:rsidRPr="00C2559E">
        <w:rPr>
          <w:rFonts w:cs="Times New Roman" w:hAnsi="Times New Roman" w:ascii="Times New Roman"/>
          <w:sz w:val="24"/>
          <w:szCs w:val="24"/>
        </w:rPr>
        <w:t xml:space="preserve">, na listu A opisano kao stambeno poslovna zgrada tlocrtne površine 2028 </w:t>
      </w:r>
      <w:proofErr w:type="spellStart"/>
      <w:r w:rsidR="00721700" w:rsidRPr="00C2559E">
        <w:rPr>
          <w:rFonts w:cs="Times New Roman" w:hAnsi="Times New Roman" w:ascii="Times New Roman"/>
          <w:sz w:val="24"/>
          <w:szCs w:val="24"/>
        </w:rPr>
        <w:t>čm</w:t>
      </w:r>
      <w:proofErr w:type="spellEnd"/>
      <w:r w:rsidR="00721700" w:rsidRPr="00C2559E">
        <w:rPr>
          <w:rFonts w:cs="Times New Roman" w:hAnsi="Times New Roman" w:ascii="Times New Roman"/>
          <w:sz w:val="24"/>
          <w:szCs w:val="24"/>
        </w:rPr>
        <w:t xml:space="preserve"> u Zagrebu, </w:t>
      </w:r>
      <w:proofErr w:type="spellStart"/>
      <w:r w:rsidR="00721700" w:rsidRPr="00C2559E">
        <w:rPr>
          <w:rFonts w:cs="Times New Roman" w:hAnsi="Times New Roman" w:ascii="Times New Roman"/>
          <w:sz w:val="24"/>
          <w:szCs w:val="24"/>
        </w:rPr>
        <w:t>Jaruščica</w:t>
      </w:r>
      <w:proofErr w:type="spellEnd"/>
      <w:r w:rsidR="00721700" w:rsidRPr="00C2559E">
        <w:rPr>
          <w:rFonts w:cs="Times New Roman" w:hAnsi="Times New Roman" w:ascii="Times New Roman"/>
          <w:sz w:val="24"/>
          <w:szCs w:val="24"/>
        </w:rPr>
        <w:t xml:space="preserve"> br. 7 I 7/A, stambeno poslovna zgrada tlocrtne površine 2284 </w:t>
      </w:r>
      <w:proofErr w:type="spellStart"/>
      <w:r w:rsidR="00721700" w:rsidRPr="00C2559E">
        <w:rPr>
          <w:rFonts w:cs="Times New Roman" w:hAnsi="Times New Roman" w:ascii="Times New Roman"/>
          <w:sz w:val="24"/>
          <w:szCs w:val="24"/>
        </w:rPr>
        <w:t>čm</w:t>
      </w:r>
      <w:proofErr w:type="spellEnd"/>
      <w:r w:rsidR="00721700" w:rsidRPr="00C2559E">
        <w:rPr>
          <w:rFonts w:cs="Times New Roman" w:hAnsi="Times New Roman" w:ascii="Times New Roman"/>
          <w:sz w:val="24"/>
          <w:szCs w:val="24"/>
        </w:rPr>
        <w:t xml:space="preserve"> u Zagrebu, </w:t>
      </w:r>
      <w:proofErr w:type="spellStart"/>
      <w:r w:rsidR="00721700" w:rsidRPr="00C2559E">
        <w:rPr>
          <w:rFonts w:cs="Times New Roman" w:hAnsi="Times New Roman" w:ascii="Times New Roman"/>
          <w:sz w:val="24"/>
          <w:szCs w:val="24"/>
        </w:rPr>
        <w:t>Jaruščica</w:t>
      </w:r>
      <w:proofErr w:type="spellEnd"/>
      <w:r w:rsidR="00721700" w:rsidRPr="00C2559E">
        <w:rPr>
          <w:rFonts w:cs="Times New Roman" w:hAnsi="Times New Roman" w:ascii="Times New Roman"/>
          <w:sz w:val="24"/>
          <w:szCs w:val="24"/>
        </w:rPr>
        <w:t xml:space="preserve"> br. 5 I 5/A I dvorište u površini 10343 m2, sve na </w:t>
      </w:r>
      <w:proofErr w:type="spellStart"/>
      <w:r w:rsidR="00721700" w:rsidRPr="00C2559E">
        <w:rPr>
          <w:rFonts w:cs="Times New Roman" w:hAnsi="Times New Roman" w:ascii="Times New Roman"/>
          <w:sz w:val="24"/>
          <w:szCs w:val="24"/>
        </w:rPr>
        <w:t>kat.čestici</w:t>
      </w:r>
      <w:proofErr w:type="spellEnd"/>
      <w:r w:rsidR="00721700" w:rsidRPr="00C2559E">
        <w:rPr>
          <w:rFonts w:cs="Times New Roman" w:hAnsi="Times New Roman" w:ascii="Times New Roman"/>
          <w:sz w:val="24"/>
          <w:szCs w:val="24"/>
        </w:rPr>
        <w:t xml:space="preserve"> 1197/1.</w:t>
      </w:r>
    </w:p>
    <w:p w:rsidRDefault="00721700" w:rsidP="009D706D" w:rsidR="00721700">
      <w:pPr>
        <w:pBdr>
          <w:top w:space="1" w:sz="4" w:color="auto" w:val="single"/>
        </w:pBdr>
        <w:jc w:val="both"/>
      </w:pPr>
      <w:r w:rsidRPr="00C2559E">
        <w:t xml:space="preserve">dosuđuje se kupcu </w:t>
      </w:r>
      <w:r w:rsidR="00F748C2" w:rsidRPr="00C2559E">
        <w:t xml:space="preserve">Darko Malenica, Zagreb, </w:t>
      </w:r>
      <w:proofErr w:type="spellStart"/>
      <w:r w:rsidR="00F748C2" w:rsidRPr="00C2559E">
        <w:t>Kauzlarićev</w:t>
      </w:r>
      <w:proofErr w:type="spellEnd"/>
      <w:r w:rsidR="00F748C2" w:rsidRPr="00C2559E">
        <w:t xml:space="preserve"> prilaz  13, OIB:64161388618</w:t>
      </w:r>
      <w:r w:rsidR="009334A5">
        <w:t xml:space="preserve"> za iznos od 487.200,00 kn.</w:t>
      </w:r>
    </w:p>
    <w:p w:rsidRDefault="00B420BE" w:rsidP="009D706D" w:rsidR="00B420BE" w:rsidRPr="00C2559E">
      <w:pPr>
        <w:pBdr>
          <w:top w:space="1" w:sz="4" w:color="auto" w:val="single"/>
        </w:pBdr>
        <w:jc w:val="both"/>
      </w:pPr>
    </w:p>
    <w:p w:rsidRDefault="00721700" w:rsidP="00C2559E" w:rsidR="00721700" w:rsidRPr="00C2559E">
      <w:pPr>
        <w:jc w:val="both"/>
        <w:rPr>
          <w:b/>
        </w:rPr>
      </w:pPr>
      <w:r w:rsidRPr="00C2559E">
        <w:rPr>
          <w:b/>
        </w:rPr>
        <w:t>X</w:t>
      </w:r>
      <w:r w:rsidR="005634DD" w:rsidRPr="00C2559E">
        <w:rPr>
          <w:b/>
        </w:rPr>
        <w:t>XV</w:t>
      </w:r>
      <w:r w:rsidRPr="00C2559E">
        <w:t xml:space="preserve"> Nekretnina, upisana u  zemljišne knjige,  Općinskog suda u Novom Zagrebu, </w:t>
      </w:r>
      <w:r w:rsidRPr="00C2559E">
        <w:rPr>
          <w:b/>
        </w:rPr>
        <w:t>K.O. BLATO NOVO, Z.K.ULOŽAK 2855 BROJ PODULOŠKA</w:t>
      </w:r>
    </w:p>
    <w:p w:rsidRDefault="005634DD" w:rsidP="00C2559E" w:rsidR="005634DD" w:rsidRPr="00C2559E">
      <w:pPr>
        <w:pStyle w:val="Bezproreda"/>
        <w:jc w:val="both"/>
        <w:rPr>
          <w:rFonts w:cs="Times New Roman" w:hAnsi="Times New Roman" w:ascii="Times New Roman"/>
          <w:b/>
          <w:sz w:val="24"/>
          <w:szCs w:val="24"/>
        </w:rPr>
      </w:pPr>
      <w:r w:rsidRPr="00C2559E">
        <w:rPr>
          <w:rFonts w:cs="Times New Roman" w:hAnsi="Times New Roman" w:ascii="Times New Roman"/>
          <w:b/>
          <w:sz w:val="24"/>
          <w:szCs w:val="24"/>
        </w:rPr>
        <w:t>652. ETAŽA: 21/10000</w:t>
      </w:r>
      <w:r w:rsidRPr="00C2559E">
        <w:rPr>
          <w:rFonts w:cs="Times New Roman" w:hAnsi="Times New Roman" w:ascii="Times New Roman"/>
          <w:b/>
          <w:sz w:val="24"/>
          <w:szCs w:val="24"/>
        </w:rPr>
        <w:tab/>
      </w:r>
    </w:p>
    <w:p w:rsidRDefault="005634DD" w:rsidP="00C2559E" w:rsidR="00721700" w:rsidRPr="00C2559E">
      <w:pPr>
        <w:pBdr>
          <w:bottom w:space="1" w:sz="4" w:color="auto" w:val="single"/>
        </w:pBdr>
        <w:jc w:val="both"/>
      </w:pPr>
      <w:r w:rsidRPr="00C2559E">
        <w:rPr>
          <w:b/>
        </w:rPr>
        <w:t>1. dvosoban stan oznake S 418,</w:t>
      </w:r>
      <w:r w:rsidRPr="00C2559E">
        <w:t xml:space="preserve"> u četvrtom katu objekta S 2, </w:t>
      </w:r>
      <w:proofErr w:type="spellStart"/>
      <w:r w:rsidRPr="00C2559E">
        <w:t>Jaruščica</w:t>
      </w:r>
      <w:proofErr w:type="spellEnd"/>
      <w:r w:rsidRPr="00C2559E">
        <w:t xml:space="preserve"> 5a, sa spremištem oznake </w:t>
      </w:r>
      <w:proofErr w:type="spellStart"/>
      <w:r w:rsidRPr="00C2559E">
        <w:t>spr</w:t>
      </w:r>
      <w:proofErr w:type="spellEnd"/>
      <w:r w:rsidRPr="00C2559E">
        <w:t xml:space="preserve"> 126 u prizemlju objekta, neto korisne površine 52,71 m2, u etažnom elaboratu sve označeno plavom bojom</w:t>
      </w:r>
      <w:r w:rsidR="00721700" w:rsidRPr="00C2559E">
        <w:t xml:space="preserve">, na listu A opisano kao stambeno poslovna zgrada tlocrtne površine 2028 </w:t>
      </w:r>
      <w:proofErr w:type="spellStart"/>
      <w:r w:rsidR="00721700" w:rsidRPr="00C2559E">
        <w:t>čm</w:t>
      </w:r>
      <w:proofErr w:type="spellEnd"/>
      <w:r w:rsidR="00721700" w:rsidRPr="00C2559E">
        <w:t xml:space="preserve"> u Zagrebu, </w:t>
      </w:r>
      <w:proofErr w:type="spellStart"/>
      <w:r w:rsidR="00721700" w:rsidRPr="00C2559E">
        <w:t>Jaruščica</w:t>
      </w:r>
      <w:proofErr w:type="spellEnd"/>
      <w:r w:rsidR="00721700" w:rsidRPr="00C2559E">
        <w:t xml:space="preserve"> br. 7 I 7/A, stambeno poslovna zgrada tlocrtne površine 2284 </w:t>
      </w:r>
      <w:proofErr w:type="spellStart"/>
      <w:r w:rsidR="00721700" w:rsidRPr="00C2559E">
        <w:t>čm</w:t>
      </w:r>
      <w:proofErr w:type="spellEnd"/>
      <w:r w:rsidR="00721700" w:rsidRPr="00C2559E">
        <w:t xml:space="preserve"> u Zagrebu, </w:t>
      </w:r>
      <w:proofErr w:type="spellStart"/>
      <w:r w:rsidR="00721700" w:rsidRPr="00C2559E">
        <w:t>Jaruščica</w:t>
      </w:r>
      <w:proofErr w:type="spellEnd"/>
      <w:r w:rsidR="00721700" w:rsidRPr="00C2559E">
        <w:t xml:space="preserve"> br. 5 I 5/A I dvorište u površini 10343 m2, sve na </w:t>
      </w:r>
      <w:proofErr w:type="spellStart"/>
      <w:r w:rsidR="00721700" w:rsidRPr="00C2559E">
        <w:t>kat.čestici</w:t>
      </w:r>
      <w:proofErr w:type="spellEnd"/>
      <w:r w:rsidR="00721700" w:rsidRPr="00C2559E">
        <w:t xml:space="preserve"> 1197/1.</w:t>
      </w:r>
    </w:p>
    <w:p w:rsidRDefault="00721700" w:rsidP="00C2559E" w:rsidR="00721700" w:rsidRPr="00C2559E">
      <w:pPr>
        <w:jc w:val="both"/>
      </w:pPr>
      <w:r w:rsidRPr="00C2559E">
        <w:t xml:space="preserve">dosuđuje se kupcu </w:t>
      </w:r>
      <w:r w:rsidR="00F748C2" w:rsidRPr="00C2559E">
        <w:t xml:space="preserve">Martin </w:t>
      </w:r>
      <w:proofErr w:type="spellStart"/>
      <w:r w:rsidR="00F748C2" w:rsidRPr="00C2559E">
        <w:t>Jeanty</w:t>
      </w:r>
      <w:proofErr w:type="spellEnd"/>
      <w:r w:rsidR="00F748C2" w:rsidRPr="00C2559E">
        <w:t>, Zagreb, Avenija Dubrovnik 5b, OIB:89563647431</w:t>
      </w:r>
      <w:r w:rsidR="009334A5">
        <w:t xml:space="preserve"> za iznos od 570.000,00 kn.</w:t>
      </w:r>
    </w:p>
    <w:p w:rsidRDefault="00721700" w:rsidP="00C2559E" w:rsidR="00721700" w:rsidRPr="00C2559E">
      <w:pPr>
        <w:jc w:val="both"/>
      </w:pPr>
    </w:p>
    <w:p w:rsidRDefault="00721700" w:rsidP="00C2559E" w:rsidR="00721700" w:rsidRPr="00C2559E">
      <w:pPr>
        <w:jc w:val="both"/>
        <w:rPr>
          <w:b/>
        </w:rPr>
      </w:pPr>
      <w:r w:rsidRPr="00C2559E">
        <w:rPr>
          <w:b/>
        </w:rPr>
        <w:t>X</w:t>
      </w:r>
      <w:r w:rsidR="005634DD" w:rsidRPr="00C2559E">
        <w:rPr>
          <w:b/>
        </w:rPr>
        <w:t>XV</w:t>
      </w:r>
      <w:r w:rsidR="00B420BE">
        <w:rPr>
          <w:b/>
        </w:rPr>
        <w:t>I</w:t>
      </w:r>
      <w:r w:rsidRPr="00C2559E">
        <w:t xml:space="preserve"> Nekretnina, upisana u  zemljišne knjige,  Općinskog suda u Novom Zagrebu, </w:t>
      </w:r>
      <w:r w:rsidRPr="00C2559E">
        <w:rPr>
          <w:b/>
        </w:rPr>
        <w:t>K.O. BLATO NOVO, Z.K.ULOŽAK 2855 BROJ PODULOŠKA</w:t>
      </w:r>
    </w:p>
    <w:p w:rsidRDefault="005634DD" w:rsidP="00C2559E" w:rsidR="005634DD" w:rsidRPr="00C2559E">
      <w:pPr>
        <w:jc w:val="both"/>
        <w:rPr>
          <w:b/>
        </w:rPr>
      </w:pPr>
      <w:r w:rsidRPr="00C2559E">
        <w:rPr>
          <w:b/>
        </w:rPr>
        <w:t xml:space="preserve">664. ETAŽA: 20/10000 </w:t>
      </w:r>
    </w:p>
    <w:p w:rsidRDefault="005634DD" w:rsidP="00C2559E" w:rsidR="00721700" w:rsidRPr="00C2559E">
      <w:pPr>
        <w:pBdr>
          <w:bottom w:space="1" w:sz="4" w:color="auto" w:val="single"/>
        </w:pBdr>
        <w:jc w:val="both"/>
      </w:pPr>
      <w:r w:rsidRPr="00C2559E">
        <w:rPr>
          <w:b/>
        </w:rPr>
        <w:t>1. dvosoban stan oznake S 430,</w:t>
      </w:r>
      <w:r w:rsidRPr="00C2559E">
        <w:t xml:space="preserve"> u četvrtom katu objekta S 2, </w:t>
      </w:r>
      <w:proofErr w:type="spellStart"/>
      <w:r w:rsidRPr="00C2559E">
        <w:t>Jaruščica</w:t>
      </w:r>
      <w:proofErr w:type="spellEnd"/>
      <w:r w:rsidRPr="00C2559E">
        <w:t xml:space="preserve"> 5, neto korisne površine 51,80 m2, u etažnom elaboratu sve označeno plavom bojom,</w:t>
      </w:r>
      <w:r w:rsidR="00721700" w:rsidRPr="00C2559E">
        <w:t xml:space="preserve"> u etažnom elaboratu sve označeno zelenom bojom, na listu A opisano kao stambeno poslovna zgrada tlocrtne površine 2028 </w:t>
      </w:r>
      <w:proofErr w:type="spellStart"/>
      <w:r w:rsidR="00721700" w:rsidRPr="00C2559E">
        <w:t>čm</w:t>
      </w:r>
      <w:proofErr w:type="spellEnd"/>
      <w:r w:rsidR="00721700" w:rsidRPr="00C2559E">
        <w:t xml:space="preserve"> u Zagrebu, </w:t>
      </w:r>
      <w:proofErr w:type="spellStart"/>
      <w:r w:rsidR="00721700" w:rsidRPr="00C2559E">
        <w:t>Jaruščica</w:t>
      </w:r>
      <w:proofErr w:type="spellEnd"/>
      <w:r w:rsidR="00721700" w:rsidRPr="00C2559E">
        <w:t xml:space="preserve"> br. 7 I 7/A, stambeno poslovna zgrada tlocrtne površine 2284 </w:t>
      </w:r>
      <w:proofErr w:type="spellStart"/>
      <w:r w:rsidR="00721700" w:rsidRPr="00C2559E">
        <w:t>čm</w:t>
      </w:r>
      <w:proofErr w:type="spellEnd"/>
      <w:r w:rsidR="00721700" w:rsidRPr="00C2559E">
        <w:t xml:space="preserve"> u Zagrebu, </w:t>
      </w:r>
      <w:proofErr w:type="spellStart"/>
      <w:r w:rsidR="00721700" w:rsidRPr="00C2559E">
        <w:t>Jaruščica</w:t>
      </w:r>
      <w:proofErr w:type="spellEnd"/>
      <w:r w:rsidR="00721700" w:rsidRPr="00C2559E">
        <w:t xml:space="preserve"> br. 5 I 5/A I dvorište u površini 10343 m2, sve na </w:t>
      </w:r>
      <w:proofErr w:type="spellStart"/>
      <w:r w:rsidR="00721700" w:rsidRPr="00C2559E">
        <w:t>kat.čestici</w:t>
      </w:r>
      <w:proofErr w:type="spellEnd"/>
      <w:r w:rsidR="00721700" w:rsidRPr="00C2559E">
        <w:t xml:space="preserve"> 1197/1.</w:t>
      </w:r>
    </w:p>
    <w:p w:rsidRDefault="00721700" w:rsidP="00C2559E" w:rsidR="00721700" w:rsidRPr="00C2559E">
      <w:pPr>
        <w:jc w:val="both"/>
      </w:pPr>
      <w:r w:rsidRPr="00C2559E">
        <w:t xml:space="preserve">dosuđuje se kupcu </w:t>
      </w:r>
      <w:r w:rsidR="00F748C2" w:rsidRPr="00C2559E">
        <w:t xml:space="preserve">Vesna </w:t>
      </w:r>
      <w:proofErr w:type="spellStart"/>
      <w:r w:rsidR="00F748C2" w:rsidRPr="00C2559E">
        <w:t>Kantolić</w:t>
      </w:r>
      <w:proofErr w:type="spellEnd"/>
      <w:r w:rsidR="00F748C2" w:rsidRPr="00C2559E">
        <w:t xml:space="preserve">, </w:t>
      </w:r>
      <w:proofErr w:type="spellStart"/>
      <w:r w:rsidR="00F748C2" w:rsidRPr="00C2559E">
        <w:t>Bukovje</w:t>
      </w:r>
      <w:proofErr w:type="spellEnd"/>
      <w:r w:rsidR="00F748C2" w:rsidRPr="00C2559E">
        <w:t xml:space="preserve"> </w:t>
      </w:r>
      <w:proofErr w:type="spellStart"/>
      <w:r w:rsidR="00F748C2" w:rsidRPr="00C2559E">
        <w:t>Bistransko</w:t>
      </w:r>
      <w:proofErr w:type="spellEnd"/>
      <w:r w:rsidR="00F748C2" w:rsidRPr="00C2559E">
        <w:t>, Ulica Matije Gupca  26, OIB.24676219563</w:t>
      </w:r>
      <w:r w:rsidR="009334A5">
        <w:t xml:space="preserve"> za iznos od 481.700,00 kn.</w:t>
      </w:r>
    </w:p>
    <w:p w:rsidRDefault="00721700" w:rsidP="00C2559E" w:rsidR="00721700" w:rsidRPr="00C2559E">
      <w:pPr>
        <w:jc w:val="both"/>
      </w:pPr>
    </w:p>
    <w:p w:rsidRDefault="00721700" w:rsidP="00C2559E" w:rsidR="00721700" w:rsidRPr="00C2559E">
      <w:pPr>
        <w:jc w:val="both"/>
        <w:rPr>
          <w:b/>
        </w:rPr>
      </w:pPr>
      <w:r w:rsidRPr="00C2559E">
        <w:rPr>
          <w:b/>
        </w:rPr>
        <w:t>X</w:t>
      </w:r>
      <w:r w:rsidR="005634DD" w:rsidRPr="00C2559E">
        <w:rPr>
          <w:b/>
        </w:rPr>
        <w:t>XV</w:t>
      </w:r>
      <w:r w:rsidR="00B420BE">
        <w:rPr>
          <w:b/>
        </w:rPr>
        <w:t>I</w:t>
      </w:r>
      <w:r w:rsidRPr="00C2559E">
        <w:rPr>
          <w:b/>
        </w:rPr>
        <w:t>I</w:t>
      </w:r>
      <w:r w:rsidRPr="00C2559E">
        <w:t xml:space="preserve"> Nekretnina, upisana u  zemljišne knjige,  Općinskog suda u Novom Zagrebu, </w:t>
      </w:r>
      <w:r w:rsidRPr="00C2559E">
        <w:rPr>
          <w:b/>
        </w:rPr>
        <w:t>K.O. BLATO NOVO, Z.K.ULOŽAK 2855 BROJ PODULOŠKA</w:t>
      </w:r>
    </w:p>
    <w:p w:rsidRDefault="005634DD" w:rsidP="00C2559E" w:rsidR="005634DD" w:rsidRPr="00C2559E">
      <w:pPr>
        <w:jc w:val="both"/>
        <w:rPr>
          <w:b/>
        </w:rPr>
      </w:pPr>
      <w:r w:rsidRPr="00C2559E">
        <w:rPr>
          <w:b/>
        </w:rPr>
        <w:t>666. ETAŽA: 20/10000</w:t>
      </w:r>
      <w:r w:rsidRPr="00C2559E">
        <w:rPr>
          <w:b/>
        </w:rPr>
        <w:tab/>
      </w:r>
    </w:p>
    <w:p w:rsidRDefault="005634DD" w:rsidP="00C2559E" w:rsidR="00721700" w:rsidRPr="00C2559E">
      <w:pPr>
        <w:pBdr>
          <w:bottom w:space="1" w:sz="4" w:color="auto" w:val="single"/>
        </w:pBdr>
        <w:jc w:val="both"/>
      </w:pPr>
      <w:r w:rsidRPr="00C2559E">
        <w:rPr>
          <w:b/>
        </w:rPr>
        <w:t xml:space="preserve">1. dvosoban stan oznake S 432, </w:t>
      </w:r>
      <w:r w:rsidRPr="00C2559E">
        <w:t xml:space="preserve">u četvrtom katu objekta S 2, </w:t>
      </w:r>
      <w:proofErr w:type="spellStart"/>
      <w:r w:rsidRPr="00C2559E">
        <w:t>Jaruščica</w:t>
      </w:r>
      <w:proofErr w:type="spellEnd"/>
      <w:r w:rsidRPr="00C2559E">
        <w:t xml:space="preserve"> 5, neto korisne površine 51,81 m2, u etažnom elaboratu sve označeno zelenom bojom</w:t>
      </w:r>
      <w:r w:rsidR="00721700" w:rsidRPr="00C2559E">
        <w:t xml:space="preserve">, u etažnom elaboratu sve označeno plavom bojom, na listu A opisano kao stambeno poslovna zgrada tlocrtne površine 2028 </w:t>
      </w:r>
      <w:proofErr w:type="spellStart"/>
      <w:r w:rsidR="00721700" w:rsidRPr="00C2559E">
        <w:t>čm</w:t>
      </w:r>
      <w:proofErr w:type="spellEnd"/>
      <w:r w:rsidR="00721700" w:rsidRPr="00C2559E">
        <w:t xml:space="preserve"> u Zagrebu, </w:t>
      </w:r>
      <w:proofErr w:type="spellStart"/>
      <w:r w:rsidR="00721700" w:rsidRPr="00C2559E">
        <w:t>Jaruščica</w:t>
      </w:r>
      <w:proofErr w:type="spellEnd"/>
      <w:r w:rsidR="00721700" w:rsidRPr="00C2559E">
        <w:t xml:space="preserve"> br. 7 I 7/A, stambeno poslovna zgrada tlocrtne površine 2284 </w:t>
      </w:r>
      <w:proofErr w:type="spellStart"/>
      <w:r w:rsidR="00721700" w:rsidRPr="00C2559E">
        <w:t>čm</w:t>
      </w:r>
      <w:proofErr w:type="spellEnd"/>
      <w:r w:rsidR="00721700" w:rsidRPr="00C2559E">
        <w:t xml:space="preserve"> u Zagrebu, </w:t>
      </w:r>
      <w:proofErr w:type="spellStart"/>
      <w:r w:rsidR="00721700" w:rsidRPr="00C2559E">
        <w:t>Jaruščica</w:t>
      </w:r>
      <w:proofErr w:type="spellEnd"/>
      <w:r w:rsidR="00721700" w:rsidRPr="00C2559E">
        <w:t xml:space="preserve"> br. 5 I 5/A I dvorište u površini 10343 m2, sve na </w:t>
      </w:r>
      <w:proofErr w:type="spellStart"/>
      <w:r w:rsidR="00721700" w:rsidRPr="00C2559E">
        <w:t>kat.čestici</w:t>
      </w:r>
      <w:proofErr w:type="spellEnd"/>
      <w:r w:rsidR="00721700" w:rsidRPr="00C2559E">
        <w:t xml:space="preserve"> 1197/1.</w:t>
      </w:r>
    </w:p>
    <w:p w:rsidRDefault="00721700" w:rsidP="00C2559E" w:rsidR="00721700" w:rsidRPr="00C2559E">
      <w:pPr>
        <w:jc w:val="both"/>
      </w:pPr>
      <w:r w:rsidRPr="00C2559E">
        <w:t xml:space="preserve">dosuđuje se kupcu </w:t>
      </w:r>
      <w:r w:rsidR="00F748C2" w:rsidRPr="00C2559E">
        <w:t xml:space="preserve">Dino  </w:t>
      </w:r>
      <w:proofErr w:type="spellStart"/>
      <w:r w:rsidR="00F748C2" w:rsidRPr="00C2559E">
        <w:t>Šabanović</w:t>
      </w:r>
      <w:proofErr w:type="spellEnd"/>
      <w:r w:rsidR="00F748C2" w:rsidRPr="00C2559E">
        <w:t xml:space="preserve">, Zagreb, </w:t>
      </w:r>
      <w:proofErr w:type="spellStart"/>
      <w:r w:rsidR="00F748C2" w:rsidRPr="00C2559E">
        <w:t>Ivšićev</w:t>
      </w:r>
      <w:proofErr w:type="spellEnd"/>
      <w:r w:rsidR="00F748C2" w:rsidRPr="00C2559E">
        <w:t xml:space="preserve"> prilaz 5, OIB:80636200510</w:t>
      </w:r>
      <w:r w:rsidR="009334A5">
        <w:t xml:space="preserve"> za iznos od 601.800,00 kn.</w:t>
      </w:r>
    </w:p>
    <w:p w:rsidRDefault="00721700" w:rsidP="00C2559E" w:rsidR="00721700" w:rsidRPr="00C2559E">
      <w:pPr>
        <w:jc w:val="both"/>
        <w:rPr>
          <w:b/>
        </w:rPr>
      </w:pPr>
    </w:p>
    <w:p w:rsidRDefault="00721700" w:rsidP="00C2559E" w:rsidR="00721700" w:rsidRPr="00C2559E">
      <w:pPr>
        <w:jc w:val="both"/>
        <w:rPr>
          <w:b/>
        </w:rPr>
      </w:pPr>
      <w:r w:rsidRPr="00C2559E">
        <w:rPr>
          <w:b/>
        </w:rPr>
        <w:t>X</w:t>
      </w:r>
      <w:r w:rsidR="00B420BE">
        <w:rPr>
          <w:b/>
        </w:rPr>
        <w:t>XVIII</w:t>
      </w:r>
      <w:r w:rsidRPr="00C2559E">
        <w:t xml:space="preserve"> Nekretnina, upisana u  zemljišne knjige,  Općinskog suda u Novom Zagrebu, </w:t>
      </w:r>
      <w:r w:rsidRPr="00C2559E">
        <w:rPr>
          <w:b/>
        </w:rPr>
        <w:t>K.O. BLATO NOVO, Z.K.ULOŽAK 2855 BROJ PODULOŠKA</w:t>
      </w:r>
    </w:p>
    <w:p w:rsidRDefault="005634DD" w:rsidP="00C2559E" w:rsidR="005634DD" w:rsidRPr="00C2559E">
      <w:pPr>
        <w:jc w:val="both"/>
        <w:rPr>
          <w:b/>
        </w:rPr>
      </w:pPr>
      <w:r w:rsidRPr="00C2559E">
        <w:rPr>
          <w:b/>
        </w:rPr>
        <w:t>678. ETAŽA: 21/10000</w:t>
      </w:r>
      <w:r w:rsidRPr="00C2559E">
        <w:rPr>
          <w:b/>
        </w:rPr>
        <w:tab/>
      </w:r>
    </w:p>
    <w:p w:rsidRDefault="005634DD" w:rsidP="00C2559E" w:rsidR="00721700" w:rsidRPr="00C2559E">
      <w:pPr>
        <w:pStyle w:val="Bezproreda"/>
        <w:jc w:val="both"/>
        <w:rPr>
          <w:rFonts w:cs="Times New Roman" w:hAnsi="Times New Roman" w:ascii="Times New Roman"/>
          <w:sz w:val="24"/>
          <w:szCs w:val="24"/>
        </w:rPr>
      </w:pPr>
      <w:r w:rsidRPr="00C2559E">
        <w:rPr>
          <w:rFonts w:cs="Times New Roman" w:hAnsi="Times New Roman" w:ascii="Times New Roman"/>
          <w:b/>
          <w:sz w:val="24"/>
          <w:szCs w:val="24"/>
        </w:rPr>
        <w:t xml:space="preserve">1. dvosoban stan oznake S 508, </w:t>
      </w:r>
      <w:r w:rsidRPr="00C2559E">
        <w:rPr>
          <w:rFonts w:cs="Times New Roman" w:hAnsi="Times New Roman" w:ascii="Times New Roman"/>
          <w:sz w:val="24"/>
          <w:szCs w:val="24"/>
        </w:rPr>
        <w:t xml:space="preserve">u petom katu objekta S 2, </w:t>
      </w:r>
      <w:proofErr w:type="spellStart"/>
      <w:r w:rsidRPr="00C2559E">
        <w:rPr>
          <w:rFonts w:cs="Times New Roman" w:hAnsi="Times New Roman" w:ascii="Times New Roman"/>
          <w:sz w:val="24"/>
          <w:szCs w:val="24"/>
        </w:rPr>
        <w:t>Jaruščica</w:t>
      </w:r>
      <w:proofErr w:type="spellEnd"/>
      <w:r w:rsidRPr="00C2559E">
        <w:rPr>
          <w:rFonts w:cs="Times New Roman" w:hAnsi="Times New Roman" w:ascii="Times New Roman"/>
          <w:sz w:val="24"/>
          <w:szCs w:val="24"/>
        </w:rPr>
        <w:t xml:space="preserve"> 5a, sa otvorenim parkirnim mjestom oznake PM 42 u nivou ulice, neto korisne površine 54,93 m2, u etažnom elaboratu sve označeno zelenom bojom</w:t>
      </w:r>
      <w:r w:rsidR="00721700" w:rsidRPr="00C2559E">
        <w:rPr>
          <w:rFonts w:cs="Times New Roman" w:hAnsi="Times New Roman" w:ascii="Times New Roman"/>
          <w:sz w:val="24"/>
          <w:szCs w:val="24"/>
        </w:rPr>
        <w:t xml:space="preserve">, na listu A opisano kao stambeno poslovna zgrada tlocrtne površine 2028 </w:t>
      </w:r>
      <w:proofErr w:type="spellStart"/>
      <w:r w:rsidR="00721700" w:rsidRPr="00C2559E">
        <w:rPr>
          <w:rFonts w:cs="Times New Roman" w:hAnsi="Times New Roman" w:ascii="Times New Roman"/>
          <w:sz w:val="24"/>
          <w:szCs w:val="24"/>
        </w:rPr>
        <w:t>čm</w:t>
      </w:r>
      <w:proofErr w:type="spellEnd"/>
      <w:r w:rsidR="00721700" w:rsidRPr="00C2559E">
        <w:rPr>
          <w:rFonts w:cs="Times New Roman" w:hAnsi="Times New Roman" w:ascii="Times New Roman"/>
          <w:sz w:val="24"/>
          <w:szCs w:val="24"/>
        </w:rPr>
        <w:t xml:space="preserve"> u Zagrebu, </w:t>
      </w:r>
      <w:proofErr w:type="spellStart"/>
      <w:r w:rsidR="00721700" w:rsidRPr="00C2559E">
        <w:rPr>
          <w:rFonts w:cs="Times New Roman" w:hAnsi="Times New Roman" w:ascii="Times New Roman"/>
          <w:sz w:val="24"/>
          <w:szCs w:val="24"/>
        </w:rPr>
        <w:t>Jaruščica</w:t>
      </w:r>
      <w:proofErr w:type="spellEnd"/>
      <w:r w:rsidR="00721700" w:rsidRPr="00C2559E">
        <w:rPr>
          <w:rFonts w:cs="Times New Roman" w:hAnsi="Times New Roman" w:ascii="Times New Roman"/>
          <w:sz w:val="24"/>
          <w:szCs w:val="24"/>
        </w:rPr>
        <w:t xml:space="preserve"> br. 7 I 7/A, stambeno poslovna zgrada tlocrtne površine 2284 </w:t>
      </w:r>
      <w:proofErr w:type="spellStart"/>
      <w:r w:rsidR="00721700" w:rsidRPr="00C2559E">
        <w:rPr>
          <w:rFonts w:cs="Times New Roman" w:hAnsi="Times New Roman" w:ascii="Times New Roman"/>
          <w:sz w:val="24"/>
          <w:szCs w:val="24"/>
        </w:rPr>
        <w:t>čm</w:t>
      </w:r>
      <w:proofErr w:type="spellEnd"/>
      <w:r w:rsidR="00721700" w:rsidRPr="00C2559E">
        <w:rPr>
          <w:rFonts w:cs="Times New Roman" w:hAnsi="Times New Roman" w:ascii="Times New Roman"/>
          <w:sz w:val="24"/>
          <w:szCs w:val="24"/>
        </w:rPr>
        <w:t xml:space="preserve"> u Zagrebu, </w:t>
      </w:r>
      <w:proofErr w:type="spellStart"/>
      <w:r w:rsidR="00721700" w:rsidRPr="00C2559E">
        <w:rPr>
          <w:rFonts w:cs="Times New Roman" w:hAnsi="Times New Roman" w:ascii="Times New Roman"/>
          <w:sz w:val="24"/>
          <w:szCs w:val="24"/>
        </w:rPr>
        <w:t>Jaruščica</w:t>
      </w:r>
      <w:proofErr w:type="spellEnd"/>
      <w:r w:rsidR="00721700" w:rsidRPr="00C2559E">
        <w:rPr>
          <w:rFonts w:cs="Times New Roman" w:hAnsi="Times New Roman" w:ascii="Times New Roman"/>
          <w:sz w:val="24"/>
          <w:szCs w:val="24"/>
        </w:rPr>
        <w:t xml:space="preserve"> br. 5 I 5/A I dvorište u površini 10343 m2, sve na </w:t>
      </w:r>
      <w:proofErr w:type="spellStart"/>
      <w:r w:rsidR="00721700" w:rsidRPr="00C2559E">
        <w:rPr>
          <w:rFonts w:cs="Times New Roman" w:hAnsi="Times New Roman" w:ascii="Times New Roman"/>
          <w:sz w:val="24"/>
          <w:szCs w:val="24"/>
        </w:rPr>
        <w:t>kat.čestici</w:t>
      </w:r>
      <w:proofErr w:type="spellEnd"/>
      <w:r w:rsidR="00721700" w:rsidRPr="00C2559E">
        <w:rPr>
          <w:rFonts w:cs="Times New Roman" w:hAnsi="Times New Roman" w:ascii="Times New Roman"/>
          <w:sz w:val="24"/>
          <w:szCs w:val="24"/>
        </w:rPr>
        <w:t xml:space="preserve"> 1197/1.</w:t>
      </w:r>
    </w:p>
    <w:p w:rsidRDefault="009D706D" w:rsidP="009D706D" w:rsidR="00721700" w:rsidRPr="00C2559E">
      <w:pPr>
        <w:pBdr>
          <w:top w:space="1" w:sz="4" w:color="auto" w:val="single"/>
        </w:pBdr>
        <w:jc w:val="both"/>
      </w:pPr>
      <w:r>
        <w:t xml:space="preserve">dosuđuje se kupcu </w:t>
      </w:r>
      <w:r w:rsidR="00F748C2" w:rsidRPr="00C2559E">
        <w:t>Mirela Goluža, Metković, Ulica Andrije Kačića Miošića 3, OIB:48897068802</w:t>
      </w:r>
      <w:r w:rsidR="009334A5">
        <w:t xml:space="preserve"> za iznos od 505.900,00 kn.</w:t>
      </w:r>
    </w:p>
    <w:p w:rsidRDefault="00721700" w:rsidP="00C2559E" w:rsidR="00721700" w:rsidRPr="00C2559E">
      <w:pPr>
        <w:jc w:val="both"/>
      </w:pPr>
      <w:r w:rsidRPr="00C2559E">
        <w:t xml:space="preserve"> </w:t>
      </w:r>
    </w:p>
    <w:p w:rsidRDefault="00721700" w:rsidP="00C2559E" w:rsidR="00721700" w:rsidRPr="00C2559E">
      <w:pPr>
        <w:jc w:val="both"/>
        <w:rPr>
          <w:b/>
        </w:rPr>
      </w:pPr>
      <w:r w:rsidRPr="00C2559E">
        <w:rPr>
          <w:b/>
        </w:rPr>
        <w:t>X</w:t>
      </w:r>
      <w:r w:rsidR="005634DD" w:rsidRPr="00C2559E">
        <w:rPr>
          <w:b/>
        </w:rPr>
        <w:t>X</w:t>
      </w:r>
      <w:r w:rsidR="00B420BE">
        <w:rPr>
          <w:b/>
        </w:rPr>
        <w:t>I</w:t>
      </w:r>
      <w:r w:rsidR="005634DD" w:rsidRPr="00C2559E">
        <w:rPr>
          <w:b/>
        </w:rPr>
        <w:t>X</w:t>
      </w:r>
      <w:r w:rsidRPr="00C2559E">
        <w:t xml:space="preserve"> Nekretnina, upisana u  zemljišne knjige,  Općinskog suda u Novom Zagrebu, </w:t>
      </w:r>
      <w:r w:rsidRPr="00C2559E">
        <w:rPr>
          <w:b/>
        </w:rPr>
        <w:t>K.O. BLATO NOVO, Z.K.ULOŽAK 2855 BROJ PODULOŠKA</w:t>
      </w:r>
    </w:p>
    <w:p w:rsidRDefault="005634DD" w:rsidP="00C2559E" w:rsidR="005634DD" w:rsidRPr="00C2559E">
      <w:pPr>
        <w:jc w:val="both"/>
        <w:rPr>
          <w:b/>
        </w:rPr>
      </w:pPr>
      <w:r w:rsidRPr="00C2559E">
        <w:rPr>
          <w:b/>
        </w:rPr>
        <w:t xml:space="preserve">766. ETAŽA: 20/10000 </w:t>
      </w:r>
    </w:p>
    <w:p w:rsidRDefault="005634DD" w:rsidP="00C2559E" w:rsidR="00721700" w:rsidRPr="00C2559E">
      <w:pPr>
        <w:pStyle w:val="Bezproreda"/>
        <w:jc w:val="both"/>
        <w:rPr>
          <w:rFonts w:cs="Times New Roman" w:hAnsi="Times New Roman" w:ascii="Times New Roman"/>
          <w:sz w:val="24"/>
          <w:szCs w:val="24"/>
        </w:rPr>
      </w:pPr>
      <w:r w:rsidRPr="00C2559E">
        <w:rPr>
          <w:rFonts w:cs="Times New Roman" w:hAnsi="Times New Roman" w:ascii="Times New Roman"/>
          <w:b/>
          <w:sz w:val="24"/>
          <w:szCs w:val="24"/>
        </w:rPr>
        <w:t>1. dvosoban stan oznake S 724</w:t>
      </w:r>
      <w:r w:rsidRPr="00C2559E">
        <w:rPr>
          <w:rFonts w:cs="Times New Roman" w:hAnsi="Times New Roman" w:ascii="Times New Roman"/>
          <w:sz w:val="24"/>
          <w:szCs w:val="24"/>
        </w:rPr>
        <w:t xml:space="preserve">, u sedmom katu objekta S 2, </w:t>
      </w:r>
      <w:proofErr w:type="spellStart"/>
      <w:r w:rsidRPr="00C2559E">
        <w:rPr>
          <w:rFonts w:cs="Times New Roman" w:hAnsi="Times New Roman" w:ascii="Times New Roman"/>
          <w:sz w:val="24"/>
          <w:szCs w:val="24"/>
        </w:rPr>
        <w:t>Jaruščica</w:t>
      </w:r>
      <w:proofErr w:type="spellEnd"/>
      <w:r w:rsidRPr="00C2559E">
        <w:rPr>
          <w:rFonts w:cs="Times New Roman" w:hAnsi="Times New Roman" w:ascii="Times New Roman"/>
          <w:sz w:val="24"/>
          <w:szCs w:val="24"/>
        </w:rPr>
        <w:t xml:space="preserve"> 5, neto korisne površine 51,81 m2, u etažnom elaboratu sve označeno zelenom bojom</w:t>
      </w:r>
      <w:r w:rsidR="00721700" w:rsidRPr="00C2559E">
        <w:rPr>
          <w:rFonts w:cs="Times New Roman" w:hAnsi="Times New Roman" w:ascii="Times New Roman"/>
          <w:sz w:val="24"/>
          <w:szCs w:val="24"/>
        </w:rPr>
        <w:t xml:space="preserve">, na listu A opisano kao stambeno poslovna zgrada tlocrtne površine 2028 </w:t>
      </w:r>
      <w:proofErr w:type="spellStart"/>
      <w:r w:rsidR="00721700" w:rsidRPr="00C2559E">
        <w:rPr>
          <w:rFonts w:cs="Times New Roman" w:hAnsi="Times New Roman" w:ascii="Times New Roman"/>
          <w:sz w:val="24"/>
          <w:szCs w:val="24"/>
        </w:rPr>
        <w:t>čm</w:t>
      </w:r>
      <w:proofErr w:type="spellEnd"/>
      <w:r w:rsidR="00721700" w:rsidRPr="00C2559E">
        <w:rPr>
          <w:rFonts w:cs="Times New Roman" w:hAnsi="Times New Roman" w:ascii="Times New Roman"/>
          <w:sz w:val="24"/>
          <w:szCs w:val="24"/>
        </w:rPr>
        <w:t xml:space="preserve"> u Zagrebu, </w:t>
      </w:r>
      <w:proofErr w:type="spellStart"/>
      <w:r w:rsidR="00721700" w:rsidRPr="00C2559E">
        <w:rPr>
          <w:rFonts w:cs="Times New Roman" w:hAnsi="Times New Roman" w:ascii="Times New Roman"/>
          <w:sz w:val="24"/>
          <w:szCs w:val="24"/>
        </w:rPr>
        <w:t>Jaruščica</w:t>
      </w:r>
      <w:proofErr w:type="spellEnd"/>
      <w:r w:rsidR="00721700" w:rsidRPr="00C2559E">
        <w:rPr>
          <w:rFonts w:cs="Times New Roman" w:hAnsi="Times New Roman" w:ascii="Times New Roman"/>
          <w:sz w:val="24"/>
          <w:szCs w:val="24"/>
        </w:rPr>
        <w:t xml:space="preserve"> br. 7 I 7/A, stambeno poslovna zgrada tlocrtne površine 2284 </w:t>
      </w:r>
      <w:proofErr w:type="spellStart"/>
      <w:r w:rsidR="00721700" w:rsidRPr="00C2559E">
        <w:rPr>
          <w:rFonts w:cs="Times New Roman" w:hAnsi="Times New Roman" w:ascii="Times New Roman"/>
          <w:sz w:val="24"/>
          <w:szCs w:val="24"/>
        </w:rPr>
        <w:t>čm</w:t>
      </w:r>
      <w:proofErr w:type="spellEnd"/>
      <w:r w:rsidR="00721700" w:rsidRPr="00C2559E">
        <w:rPr>
          <w:rFonts w:cs="Times New Roman" w:hAnsi="Times New Roman" w:ascii="Times New Roman"/>
          <w:sz w:val="24"/>
          <w:szCs w:val="24"/>
        </w:rPr>
        <w:t xml:space="preserve"> u Zagrebu, </w:t>
      </w:r>
      <w:proofErr w:type="spellStart"/>
      <w:r w:rsidR="00721700" w:rsidRPr="00C2559E">
        <w:rPr>
          <w:rFonts w:cs="Times New Roman" w:hAnsi="Times New Roman" w:ascii="Times New Roman"/>
          <w:sz w:val="24"/>
          <w:szCs w:val="24"/>
        </w:rPr>
        <w:t>Jaruščica</w:t>
      </w:r>
      <w:proofErr w:type="spellEnd"/>
      <w:r w:rsidR="00721700" w:rsidRPr="00C2559E">
        <w:rPr>
          <w:rFonts w:cs="Times New Roman" w:hAnsi="Times New Roman" w:ascii="Times New Roman"/>
          <w:sz w:val="24"/>
          <w:szCs w:val="24"/>
        </w:rPr>
        <w:t xml:space="preserve"> br. 5 I 5/A I dvorište u površini 10343 m2, sve na </w:t>
      </w:r>
      <w:proofErr w:type="spellStart"/>
      <w:r w:rsidR="00721700" w:rsidRPr="00C2559E">
        <w:rPr>
          <w:rFonts w:cs="Times New Roman" w:hAnsi="Times New Roman" w:ascii="Times New Roman"/>
          <w:sz w:val="24"/>
          <w:szCs w:val="24"/>
        </w:rPr>
        <w:t>kat.čestici</w:t>
      </w:r>
      <w:proofErr w:type="spellEnd"/>
      <w:r w:rsidR="00721700" w:rsidRPr="00C2559E">
        <w:rPr>
          <w:rFonts w:cs="Times New Roman" w:hAnsi="Times New Roman" w:ascii="Times New Roman"/>
          <w:sz w:val="24"/>
          <w:szCs w:val="24"/>
        </w:rPr>
        <w:t xml:space="preserve"> 1197/1.</w:t>
      </w:r>
    </w:p>
    <w:p w:rsidRDefault="00721700" w:rsidP="009D706D" w:rsidR="00721700" w:rsidRPr="00C2559E">
      <w:pPr>
        <w:pBdr>
          <w:top w:space="1" w:sz="4" w:color="auto" w:val="single"/>
        </w:pBdr>
        <w:jc w:val="both"/>
      </w:pPr>
      <w:r w:rsidRPr="00C2559E">
        <w:t xml:space="preserve">dosuđuje se kupcu  </w:t>
      </w:r>
      <w:r w:rsidR="00F748C2" w:rsidRPr="00C2559E">
        <w:t xml:space="preserve">Ruža </w:t>
      </w:r>
      <w:proofErr w:type="spellStart"/>
      <w:r w:rsidR="00F748C2" w:rsidRPr="00C2559E">
        <w:t>Mijoč</w:t>
      </w:r>
      <w:proofErr w:type="spellEnd"/>
      <w:r w:rsidR="00F748C2" w:rsidRPr="00C2559E">
        <w:t>, 82141783140, Daruvar, Vrlika 43 B</w:t>
      </w:r>
      <w:r w:rsidR="009334A5">
        <w:t xml:space="preserve"> za iznos od 482.000,00 kn.</w:t>
      </w:r>
    </w:p>
    <w:p w:rsidRDefault="00721700" w:rsidP="00C2559E" w:rsidR="00721700" w:rsidRPr="00C2559E">
      <w:pPr>
        <w:jc w:val="both"/>
      </w:pPr>
    </w:p>
    <w:p w:rsidRDefault="00721700" w:rsidP="00C2559E" w:rsidR="00721700" w:rsidRPr="00C2559E">
      <w:pPr>
        <w:jc w:val="both"/>
      </w:pPr>
      <w:r w:rsidRPr="00C2559E">
        <w:rPr>
          <w:b/>
        </w:rPr>
        <w:t>X</w:t>
      </w:r>
      <w:r w:rsidR="005634DD" w:rsidRPr="00C2559E">
        <w:rPr>
          <w:b/>
        </w:rPr>
        <w:t>XX</w:t>
      </w:r>
      <w:r w:rsidRPr="00C2559E">
        <w:t xml:space="preserve"> Nekretnina, upisana u  zemljišne knjige,  Općinskog suda u Novom Zagrebu, </w:t>
      </w:r>
      <w:r w:rsidRPr="00C2559E">
        <w:rPr>
          <w:b/>
        </w:rPr>
        <w:t>K.O. BLATO NOVO, Z.K.ULOŽAK 2855 BROJ PODULOŠKA</w:t>
      </w:r>
    </w:p>
    <w:p w:rsidRDefault="005634DD" w:rsidP="00C2559E" w:rsidR="005634DD" w:rsidRPr="00C2559E">
      <w:pPr>
        <w:jc w:val="both"/>
        <w:rPr>
          <w:b/>
        </w:rPr>
      </w:pPr>
      <w:r w:rsidRPr="00C2559E">
        <w:rPr>
          <w:b/>
        </w:rPr>
        <w:lastRenderedPageBreak/>
        <w:t>782. ETAŽA: 20/10000</w:t>
      </w:r>
      <w:r w:rsidRPr="00C2559E">
        <w:rPr>
          <w:b/>
        </w:rPr>
        <w:tab/>
      </w:r>
    </w:p>
    <w:p w:rsidRDefault="005634DD" w:rsidP="00C2559E" w:rsidR="00721700" w:rsidRPr="00C2559E">
      <w:pPr>
        <w:pBdr>
          <w:bottom w:space="1" w:sz="4" w:color="auto" w:val="single"/>
        </w:pBdr>
        <w:jc w:val="both"/>
      </w:pPr>
      <w:r w:rsidRPr="00C2559E">
        <w:rPr>
          <w:b/>
        </w:rPr>
        <w:t>1. dvosoban stan oznake S 804</w:t>
      </w:r>
      <w:r w:rsidRPr="00C2559E">
        <w:t xml:space="preserve">, u osmom katu objekta S 2, </w:t>
      </w:r>
      <w:proofErr w:type="spellStart"/>
      <w:r w:rsidRPr="00C2559E">
        <w:t>Jaruščica</w:t>
      </w:r>
      <w:proofErr w:type="spellEnd"/>
      <w:r w:rsidRPr="00C2559E">
        <w:t xml:space="preserve"> 5a, neto korisne površine 51,81 m2, u etažnom elaboratu sve označeno zelenom bojom</w:t>
      </w:r>
      <w:r w:rsidR="00721700" w:rsidRPr="00C2559E">
        <w:t xml:space="preserve">, na listu A opisano kao stambeno poslovna zgrada tlocrtne površine 2028 </w:t>
      </w:r>
      <w:proofErr w:type="spellStart"/>
      <w:r w:rsidR="00721700" w:rsidRPr="00C2559E">
        <w:t>čm</w:t>
      </w:r>
      <w:proofErr w:type="spellEnd"/>
      <w:r w:rsidR="00721700" w:rsidRPr="00C2559E">
        <w:t xml:space="preserve"> u Zagrebu, </w:t>
      </w:r>
      <w:proofErr w:type="spellStart"/>
      <w:r w:rsidR="00721700" w:rsidRPr="00C2559E">
        <w:t>Jaruščica</w:t>
      </w:r>
      <w:proofErr w:type="spellEnd"/>
      <w:r w:rsidR="00721700" w:rsidRPr="00C2559E">
        <w:t xml:space="preserve"> br. 7 I 7/A, stambeno poslovna zgrada tlocrtne površine 2284 </w:t>
      </w:r>
      <w:proofErr w:type="spellStart"/>
      <w:r w:rsidR="00721700" w:rsidRPr="00C2559E">
        <w:t>čm</w:t>
      </w:r>
      <w:proofErr w:type="spellEnd"/>
      <w:r w:rsidR="00721700" w:rsidRPr="00C2559E">
        <w:t xml:space="preserve"> u Zagrebu, </w:t>
      </w:r>
      <w:proofErr w:type="spellStart"/>
      <w:r w:rsidR="00721700" w:rsidRPr="00C2559E">
        <w:t>Jaruščica</w:t>
      </w:r>
      <w:proofErr w:type="spellEnd"/>
      <w:r w:rsidR="00721700" w:rsidRPr="00C2559E">
        <w:t xml:space="preserve"> br. 5 I 5/A I dvorište u površini 10343 m2, sve na </w:t>
      </w:r>
      <w:proofErr w:type="spellStart"/>
      <w:r w:rsidR="00721700" w:rsidRPr="00C2559E">
        <w:t>kat.čestici</w:t>
      </w:r>
      <w:proofErr w:type="spellEnd"/>
      <w:r w:rsidR="00721700" w:rsidRPr="00C2559E">
        <w:t xml:space="preserve"> 1197/1.</w:t>
      </w:r>
    </w:p>
    <w:p w:rsidRDefault="00721700" w:rsidP="00C2559E" w:rsidR="00721700" w:rsidRPr="00C2559E">
      <w:pPr>
        <w:jc w:val="both"/>
      </w:pPr>
      <w:r w:rsidRPr="00C2559E">
        <w:t xml:space="preserve">dosuđuje se kupcu </w:t>
      </w:r>
      <w:r w:rsidR="00F748C2" w:rsidRPr="00C2559E">
        <w:t xml:space="preserve">Ivana </w:t>
      </w:r>
      <w:proofErr w:type="spellStart"/>
      <w:r w:rsidR="00F748C2" w:rsidRPr="00C2559E">
        <w:t>Batur</w:t>
      </w:r>
      <w:proofErr w:type="spellEnd"/>
      <w:r w:rsidR="00F748C2" w:rsidRPr="00C2559E">
        <w:t xml:space="preserve">, </w:t>
      </w:r>
      <w:proofErr w:type="spellStart"/>
      <w:r w:rsidR="00F748C2" w:rsidRPr="00C2559E">
        <w:t>Pisarovina</w:t>
      </w:r>
      <w:proofErr w:type="spellEnd"/>
      <w:r w:rsidR="00F748C2" w:rsidRPr="00C2559E">
        <w:t>,Vladimira  Nazora 8, OIB:24216617204</w:t>
      </w:r>
      <w:r w:rsidR="009334A5">
        <w:t xml:space="preserve"> za iznos od 482.100,00 kn.</w:t>
      </w:r>
    </w:p>
    <w:p w:rsidRDefault="007F1795" w:rsidP="00C2559E" w:rsidR="007F1795" w:rsidRPr="00C2559E">
      <w:pPr>
        <w:jc w:val="both"/>
      </w:pPr>
    </w:p>
    <w:p w:rsidRDefault="008B42C6" w:rsidP="00C2559E" w:rsidR="008B42C6" w:rsidRPr="00C2559E">
      <w:pPr>
        <w:jc w:val="both"/>
        <w:rPr>
          <w:b/>
        </w:rPr>
      </w:pPr>
      <w:r w:rsidRPr="00C2559E">
        <w:rPr>
          <w:b/>
        </w:rPr>
        <w:t>X</w:t>
      </w:r>
      <w:r w:rsidR="005634DD" w:rsidRPr="00C2559E">
        <w:rPr>
          <w:b/>
        </w:rPr>
        <w:t>XX</w:t>
      </w:r>
      <w:r w:rsidR="00B420BE">
        <w:rPr>
          <w:b/>
        </w:rPr>
        <w:t>I</w:t>
      </w:r>
    </w:p>
    <w:p w:rsidRDefault="008B42C6" w:rsidP="00C2559E" w:rsidR="00D3311E" w:rsidRPr="00C2559E">
      <w:pPr>
        <w:jc w:val="both"/>
      </w:pPr>
      <w:r w:rsidRPr="00C2559E">
        <w:t>Kupci</w:t>
      </w:r>
      <w:r w:rsidR="00D3311E" w:rsidRPr="00C2559E">
        <w:t xml:space="preserve"> Michelle </w:t>
      </w:r>
      <w:proofErr w:type="spellStart"/>
      <w:r w:rsidR="00D3311E" w:rsidRPr="00C2559E">
        <w:t>Mihelčić</w:t>
      </w:r>
      <w:proofErr w:type="spellEnd"/>
      <w:r w:rsidR="00D3311E" w:rsidRPr="00C2559E">
        <w:t>,Brdina 16, Rijeka, OIB:71990269554,</w:t>
      </w:r>
      <w:r w:rsidRPr="00C2559E">
        <w:t xml:space="preserve"> </w:t>
      </w:r>
      <w:r w:rsidR="00D3311E" w:rsidRPr="00C2559E">
        <w:t>Branimir Kos, Otona Ivekovića 31, Županja, OIB:24560619907, An</w:t>
      </w:r>
      <w:r w:rsidR="00C2559E" w:rsidRPr="00C2559E">
        <w:t>te Vučetić, Vir, Torovi IV 17, O</w:t>
      </w:r>
      <w:r w:rsidR="00D3311E" w:rsidRPr="00C2559E">
        <w:t>IB:98547341104</w:t>
      </w:r>
      <w:r w:rsidR="00F6394B" w:rsidRPr="00C2559E">
        <w:t xml:space="preserve">, </w:t>
      </w:r>
      <w:r w:rsidR="00D3311E" w:rsidRPr="00C2559E">
        <w:t xml:space="preserve">Marko </w:t>
      </w:r>
      <w:proofErr w:type="spellStart"/>
      <w:r w:rsidR="00D3311E" w:rsidRPr="00C2559E">
        <w:t>Boroša</w:t>
      </w:r>
      <w:proofErr w:type="spellEnd"/>
      <w:r w:rsidR="00D3311E" w:rsidRPr="00C2559E">
        <w:t xml:space="preserve">, Zagreb, </w:t>
      </w:r>
      <w:proofErr w:type="spellStart"/>
      <w:r w:rsidR="00D3311E" w:rsidRPr="00C2559E">
        <w:t>Jaruščica</w:t>
      </w:r>
      <w:proofErr w:type="spellEnd"/>
      <w:r w:rsidR="00D3311E" w:rsidRPr="00C2559E">
        <w:t xml:space="preserve"> 5a, </w:t>
      </w:r>
      <w:proofErr w:type="spellStart"/>
      <w:r w:rsidR="00D3311E" w:rsidRPr="00C2559E">
        <w:t>oib</w:t>
      </w:r>
      <w:proofErr w:type="spellEnd"/>
      <w:r w:rsidR="00D3311E" w:rsidRPr="00C2559E">
        <w:t>:86666503073</w:t>
      </w:r>
      <w:r w:rsidR="00F6394B" w:rsidRPr="00C2559E">
        <w:t xml:space="preserve">, </w:t>
      </w:r>
      <w:r w:rsidR="00D3311E" w:rsidRPr="00C2559E">
        <w:t xml:space="preserve">Edo Santini, </w:t>
      </w:r>
      <w:proofErr w:type="spellStart"/>
      <w:r w:rsidR="00D3311E" w:rsidRPr="00C2559E">
        <w:t>Turanj</w:t>
      </w:r>
      <w:proofErr w:type="spellEnd"/>
      <w:r w:rsidR="00D3311E" w:rsidRPr="00C2559E">
        <w:t xml:space="preserve"> 350, </w:t>
      </w:r>
      <w:proofErr w:type="spellStart"/>
      <w:r w:rsidR="00D3311E" w:rsidRPr="00C2559E">
        <w:t>Turanj</w:t>
      </w:r>
      <w:proofErr w:type="spellEnd"/>
      <w:r w:rsidR="00D3311E" w:rsidRPr="00C2559E">
        <w:t>, Marko Puškarić, Zagreb, Ulica Karla Metikoša 9, OIB:39856737787</w:t>
      </w:r>
      <w:r w:rsidR="00F6394B" w:rsidRPr="00C2559E">
        <w:t>,</w:t>
      </w:r>
      <w:r w:rsidR="00D3311E" w:rsidRPr="00C2559E">
        <w:t xml:space="preserve"> Vladimir Škrinjar, Koprivnica, Ulica M. Krleže 2, OIB:11748842767</w:t>
      </w:r>
      <w:r w:rsidR="00F6394B" w:rsidRPr="00C2559E">
        <w:t xml:space="preserve">, </w:t>
      </w:r>
      <w:r w:rsidR="00D3311E" w:rsidRPr="00C2559E">
        <w:t xml:space="preserve">Sandra </w:t>
      </w:r>
      <w:proofErr w:type="spellStart"/>
      <w:r w:rsidR="00D3311E" w:rsidRPr="00C2559E">
        <w:t>Šolaja</w:t>
      </w:r>
      <w:proofErr w:type="spellEnd"/>
      <w:r w:rsidR="00D3311E" w:rsidRPr="00C2559E">
        <w:t>, Slatina, Kolodvorska 32, OIB:77653658560</w:t>
      </w:r>
      <w:r w:rsidR="00F6394B" w:rsidRPr="00C2559E">
        <w:t>,</w:t>
      </w:r>
      <w:r w:rsidR="00D3311E" w:rsidRPr="00C2559E">
        <w:t xml:space="preserve"> Neven Gotovac,  Zagreb, </w:t>
      </w:r>
      <w:proofErr w:type="spellStart"/>
      <w:r w:rsidR="00D3311E" w:rsidRPr="00C2559E">
        <w:t>Jaruščica</w:t>
      </w:r>
      <w:proofErr w:type="spellEnd"/>
      <w:r w:rsidR="00D3311E" w:rsidRPr="00C2559E">
        <w:t xml:space="preserve"> 5, OIB:45597607192</w:t>
      </w:r>
      <w:r w:rsidR="00F6394B" w:rsidRPr="00C2559E">
        <w:t xml:space="preserve">, </w:t>
      </w:r>
      <w:r w:rsidR="00D3311E" w:rsidRPr="00C2559E">
        <w:t xml:space="preserve">LETOVI d.o.o.  Zagreb, </w:t>
      </w:r>
      <w:proofErr w:type="spellStart"/>
      <w:r w:rsidR="00D3311E" w:rsidRPr="00C2559E">
        <w:t>Kranjčevićeva</w:t>
      </w:r>
      <w:proofErr w:type="spellEnd"/>
      <w:r w:rsidR="00D3311E" w:rsidRPr="00C2559E">
        <w:t xml:space="preserve"> 53, OIB:69197482588</w:t>
      </w:r>
      <w:r w:rsidR="00F6394B" w:rsidRPr="00C2559E">
        <w:t>,</w:t>
      </w:r>
      <w:r w:rsidR="00D3311E" w:rsidRPr="00C2559E">
        <w:t xml:space="preserve"> Dino  </w:t>
      </w:r>
      <w:proofErr w:type="spellStart"/>
      <w:r w:rsidR="00D3311E" w:rsidRPr="00C2559E">
        <w:t>Šabanović</w:t>
      </w:r>
      <w:proofErr w:type="spellEnd"/>
      <w:r w:rsidR="00D3311E" w:rsidRPr="00C2559E">
        <w:t xml:space="preserve">, Zagreb, </w:t>
      </w:r>
      <w:proofErr w:type="spellStart"/>
      <w:r w:rsidR="00D3311E" w:rsidRPr="00C2559E">
        <w:t>Ivšićev</w:t>
      </w:r>
      <w:proofErr w:type="spellEnd"/>
      <w:r w:rsidR="00D3311E" w:rsidRPr="00C2559E">
        <w:t xml:space="preserve"> prilaz 5, OIB:80636200510</w:t>
      </w:r>
      <w:r w:rsidR="00F6394B" w:rsidRPr="00C2559E">
        <w:t>,</w:t>
      </w:r>
      <w:r w:rsidR="00D3311E" w:rsidRPr="00C2559E">
        <w:t xml:space="preserve"> Marijan Orešković, Lički </w:t>
      </w:r>
      <w:proofErr w:type="spellStart"/>
      <w:r w:rsidR="00D3311E" w:rsidRPr="00C2559E">
        <w:t>Osik</w:t>
      </w:r>
      <w:proofErr w:type="spellEnd"/>
      <w:r w:rsidR="00D3311E" w:rsidRPr="00C2559E">
        <w:t>, Gospić, Ulica Sv. Mateja  3,</w:t>
      </w:r>
      <w:r w:rsidR="00F6394B" w:rsidRPr="00C2559E">
        <w:t xml:space="preserve"> </w:t>
      </w:r>
      <w:r w:rsidR="00D3311E" w:rsidRPr="00C2559E">
        <w:t>OIB:45726810634</w:t>
      </w:r>
      <w:r w:rsidR="00F6394B" w:rsidRPr="00C2559E">
        <w:t xml:space="preserve">, </w:t>
      </w:r>
      <w:r w:rsidR="00D3311E" w:rsidRPr="00C2559E">
        <w:t xml:space="preserve">Ivana </w:t>
      </w:r>
      <w:proofErr w:type="spellStart"/>
      <w:r w:rsidR="00D3311E" w:rsidRPr="00C2559E">
        <w:t>Batur</w:t>
      </w:r>
      <w:proofErr w:type="spellEnd"/>
      <w:r w:rsidR="00D3311E" w:rsidRPr="00C2559E">
        <w:t xml:space="preserve">, </w:t>
      </w:r>
      <w:proofErr w:type="spellStart"/>
      <w:r w:rsidR="00D3311E" w:rsidRPr="00C2559E">
        <w:t>Pisarovina</w:t>
      </w:r>
      <w:proofErr w:type="spellEnd"/>
      <w:r w:rsidR="00D3311E" w:rsidRPr="00C2559E">
        <w:t>,Vladimira  Nazora 8, OIB:24216617204</w:t>
      </w:r>
      <w:r w:rsidR="00F6394B" w:rsidRPr="00C2559E">
        <w:t xml:space="preserve">, </w:t>
      </w:r>
      <w:r w:rsidR="00D3311E" w:rsidRPr="00C2559E">
        <w:t xml:space="preserve">Zdravko Božičević,  Odranski </w:t>
      </w:r>
      <w:proofErr w:type="spellStart"/>
      <w:r w:rsidR="00D3311E" w:rsidRPr="00C2559E">
        <w:t>Obrež</w:t>
      </w:r>
      <w:proofErr w:type="spellEnd"/>
      <w:r w:rsidR="00D3311E" w:rsidRPr="00C2559E">
        <w:t xml:space="preserve"> , Dupci 6d, OIB:43048951907</w:t>
      </w:r>
      <w:r w:rsidR="00F6394B" w:rsidRPr="00C2559E">
        <w:t xml:space="preserve">, </w:t>
      </w:r>
      <w:r w:rsidR="00D3311E" w:rsidRPr="00C2559E">
        <w:t>Snježana Kozina, Krapina, Zagrebačka cesta 35, OIB:00275092255</w:t>
      </w:r>
      <w:r w:rsidR="00F6394B" w:rsidRPr="00C2559E">
        <w:t>,</w:t>
      </w:r>
      <w:r w:rsidR="00D3311E" w:rsidRPr="00C2559E">
        <w:t xml:space="preserve"> Darko Malenica, Zagreb, </w:t>
      </w:r>
      <w:proofErr w:type="spellStart"/>
      <w:r w:rsidR="00D3311E" w:rsidRPr="00C2559E">
        <w:t>Kauzlarićev</w:t>
      </w:r>
      <w:proofErr w:type="spellEnd"/>
      <w:r w:rsidR="00D3311E" w:rsidRPr="00C2559E">
        <w:t xml:space="preserve"> prilaz  13, OIB:64161388618</w:t>
      </w:r>
      <w:r w:rsidR="00F6394B" w:rsidRPr="00C2559E">
        <w:t xml:space="preserve">, </w:t>
      </w:r>
      <w:r w:rsidR="00D3311E" w:rsidRPr="00C2559E">
        <w:t xml:space="preserve">Martin </w:t>
      </w:r>
      <w:proofErr w:type="spellStart"/>
      <w:r w:rsidR="00D3311E" w:rsidRPr="00C2559E">
        <w:t>Jeanty</w:t>
      </w:r>
      <w:proofErr w:type="spellEnd"/>
      <w:r w:rsidR="00D3311E" w:rsidRPr="00C2559E">
        <w:t>, Zagreb, Avenija Dubrovnik 5b, OIB:89563647431</w:t>
      </w:r>
      <w:r w:rsidR="00F6394B" w:rsidRPr="00C2559E">
        <w:t xml:space="preserve">, </w:t>
      </w:r>
      <w:r w:rsidR="00D3311E" w:rsidRPr="00C2559E">
        <w:t xml:space="preserve">Vesna </w:t>
      </w:r>
      <w:proofErr w:type="spellStart"/>
      <w:r w:rsidR="00D3311E" w:rsidRPr="00C2559E">
        <w:t>Kantolić</w:t>
      </w:r>
      <w:proofErr w:type="spellEnd"/>
      <w:r w:rsidR="00D3311E" w:rsidRPr="00C2559E">
        <w:t xml:space="preserve">, </w:t>
      </w:r>
      <w:proofErr w:type="spellStart"/>
      <w:r w:rsidR="00D3311E" w:rsidRPr="00C2559E">
        <w:t>Bukovje</w:t>
      </w:r>
      <w:proofErr w:type="spellEnd"/>
      <w:r w:rsidR="00D3311E" w:rsidRPr="00C2559E">
        <w:t xml:space="preserve"> </w:t>
      </w:r>
      <w:proofErr w:type="spellStart"/>
      <w:r w:rsidR="00D3311E" w:rsidRPr="00C2559E">
        <w:t>Bistransko</w:t>
      </w:r>
      <w:proofErr w:type="spellEnd"/>
      <w:r w:rsidR="00D3311E" w:rsidRPr="00C2559E">
        <w:t>, Ulica Matije Gupca 26,</w:t>
      </w:r>
      <w:r w:rsidR="00F6394B" w:rsidRPr="00C2559E">
        <w:t xml:space="preserve"> </w:t>
      </w:r>
      <w:r w:rsidR="00D3311E" w:rsidRPr="00C2559E">
        <w:t>OIB.24676219563</w:t>
      </w:r>
      <w:r w:rsidR="00F6394B" w:rsidRPr="00C2559E">
        <w:t>,</w:t>
      </w:r>
      <w:r w:rsidR="00D3311E" w:rsidRPr="00C2559E">
        <w:t xml:space="preserve"> Mirela Goluža, Metković, Ulica Andrije Kačića Miošića 3, OIB:48897068802</w:t>
      </w:r>
      <w:r w:rsidR="005806DF" w:rsidRPr="00C2559E">
        <w:t xml:space="preserve">, </w:t>
      </w:r>
      <w:r w:rsidR="00D3311E" w:rsidRPr="00C2559E">
        <w:t xml:space="preserve">Ruža </w:t>
      </w:r>
      <w:proofErr w:type="spellStart"/>
      <w:r w:rsidR="00D3311E" w:rsidRPr="00C2559E">
        <w:t>Mijoč</w:t>
      </w:r>
      <w:proofErr w:type="spellEnd"/>
      <w:r w:rsidR="00D3311E" w:rsidRPr="00C2559E">
        <w:t xml:space="preserve">, </w:t>
      </w:r>
      <w:r w:rsidR="005806DF" w:rsidRPr="00C2559E">
        <w:t>OIB:</w:t>
      </w:r>
      <w:r w:rsidR="00D3311E" w:rsidRPr="00C2559E">
        <w:t>82141783140, Daruvar, Vrlika 43 B</w:t>
      </w:r>
      <w:r w:rsidR="00AF62DB" w:rsidRPr="00C2559E">
        <w:t xml:space="preserve">, </w:t>
      </w:r>
    </w:p>
    <w:p w:rsidRDefault="00D3311E" w:rsidP="00C2559E" w:rsidR="00D3311E" w:rsidRPr="00C2559E">
      <w:pPr>
        <w:pStyle w:val="Bezproreda"/>
        <w:jc w:val="both"/>
        <w:rPr>
          <w:rFonts w:cs="Times New Roman" w:hAnsi="Times New Roman" w:ascii="Times New Roman"/>
          <w:sz w:val="24"/>
          <w:szCs w:val="24"/>
        </w:rPr>
      </w:pPr>
    </w:p>
    <w:p w:rsidRDefault="008B42C6" w:rsidP="00C2559E" w:rsidR="008B42C6" w:rsidRPr="00C2559E">
      <w:pPr>
        <w:pStyle w:val="Bezproreda"/>
        <w:jc w:val="both"/>
        <w:rPr>
          <w:rFonts w:cs="Times New Roman" w:hAnsi="Times New Roman" w:ascii="Times New Roman"/>
          <w:sz w:val="24"/>
          <w:szCs w:val="24"/>
        </w:rPr>
      </w:pPr>
      <w:r w:rsidRPr="00C2559E">
        <w:rPr>
          <w:rFonts w:cs="Times New Roman" w:hAnsi="Times New Roman" w:ascii="Times New Roman"/>
          <w:sz w:val="24"/>
          <w:szCs w:val="24"/>
        </w:rPr>
        <w:t xml:space="preserve">dužni su  uplatiti </w:t>
      </w:r>
      <w:proofErr w:type="spellStart"/>
      <w:r w:rsidRPr="00C2559E">
        <w:rPr>
          <w:rFonts w:cs="Times New Roman" w:hAnsi="Times New Roman" w:ascii="Times New Roman"/>
          <w:sz w:val="24"/>
          <w:szCs w:val="24"/>
        </w:rPr>
        <w:t>kupovninu</w:t>
      </w:r>
      <w:proofErr w:type="spellEnd"/>
      <w:r w:rsidRPr="00C2559E">
        <w:rPr>
          <w:rFonts w:cs="Times New Roman" w:hAnsi="Times New Roman" w:ascii="Times New Roman"/>
          <w:sz w:val="24"/>
          <w:szCs w:val="24"/>
        </w:rPr>
        <w:t xml:space="preserve"> umanjenu za iznos jamčevine u roku 30 dana od pravomoćnosti ovog rješenja  na depozitni račun ovog suda broj:</w:t>
      </w:r>
      <w:r w:rsidR="00C2559E" w:rsidRPr="00C2559E">
        <w:rPr>
          <w:rFonts w:cs="Times New Roman" w:hAnsi="Times New Roman" w:ascii="Times New Roman"/>
          <w:sz w:val="24"/>
          <w:szCs w:val="24"/>
        </w:rPr>
        <w:t xml:space="preserve"> </w:t>
      </w:r>
      <w:r w:rsidRPr="00C2559E">
        <w:rPr>
          <w:rFonts w:cs="Times New Roman" w:hAnsi="Times New Roman" w:ascii="Times New Roman"/>
          <w:sz w:val="24"/>
          <w:szCs w:val="24"/>
        </w:rPr>
        <w:t xml:space="preserve">IBAN:HR9223900011300000460, pozivom na broj spisa. Ako kupac u navedenom roku ne položi </w:t>
      </w:r>
      <w:proofErr w:type="spellStart"/>
      <w:r w:rsidRPr="00C2559E">
        <w:rPr>
          <w:rFonts w:cs="Times New Roman" w:hAnsi="Times New Roman" w:ascii="Times New Roman"/>
          <w:sz w:val="24"/>
          <w:szCs w:val="24"/>
        </w:rPr>
        <w:t>kupovninu</w:t>
      </w:r>
      <w:proofErr w:type="spellEnd"/>
      <w:r w:rsidRPr="00C2559E">
        <w:rPr>
          <w:rFonts w:cs="Times New Roman" w:hAnsi="Times New Roman" w:ascii="Times New Roman"/>
          <w:sz w:val="24"/>
          <w:szCs w:val="24"/>
        </w:rPr>
        <w:t xml:space="preserve">, sud će rješenjem prodaju oglasiti nevažećom i odrediti novu prodaju, a iz položene jamčevine namiriti će se troškovi nove prodaje i razlika između </w:t>
      </w:r>
      <w:proofErr w:type="spellStart"/>
      <w:r w:rsidRPr="00C2559E">
        <w:rPr>
          <w:rFonts w:cs="Times New Roman" w:hAnsi="Times New Roman" w:ascii="Times New Roman"/>
          <w:sz w:val="24"/>
          <w:szCs w:val="24"/>
        </w:rPr>
        <w:t>kupovnine</w:t>
      </w:r>
      <w:proofErr w:type="spellEnd"/>
      <w:r w:rsidRPr="00C2559E">
        <w:rPr>
          <w:rFonts w:cs="Times New Roman" w:hAnsi="Times New Roman" w:ascii="Times New Roman"/>
          <w:sz w:val="24"/>
          <w:szCs w:val="24"/>
        </w:rPr>
        <w:t xml:space="preserve"> postignute na prijašnjoj i novoj prodaji.</w:t>
      </w:r>
    </w:p>
    <w:p w:rsidRDefault="005634DD" w:rsidP="00C2559E" w:rsidR="005634DD" w:rsidRPr="00C2559E">
      <w:pPr>
        <w:jc w:val="both"/>
        <w:rPr>
          <w:b/>
        </w:rPr>
      </w:pPr>
    </w:p>
    <w:p w:rsidRDefault="008B42C6" w:rsidP="00C2559E" w:rsidR="008B42C6" w:rsidRPr="00C2559E">
      <w:pPr>
        <w:jc w:val="both"/>
        <w:rPr>
          <w:b/>
        </w:rPr>
      </w:pPr>
      <w:r w:rsidRPr="00C2559E">
        <w:rPr>
          <w:b/>
        </w:rPr>
        <w:t>X</w:t>
      </w:r>
      <w:r w:rsidR="005634DD" w:rsidRPr="00C2559E">
        <w:rPr>
          <w:b/>
        </w:rPr>
        <w:t>XXII</w:t>
      </w:r>
    </w:p>
    <w:p w:rsidRDefault="008B42C6" w:rsidP="00D77A3A" w:rsidR="008B42C6" w:rsidRPr="00C2559E">
      <w:pPr>
        <w:jc w:val="both"/>
      </w:pPr>
      <w:r w:rsidRPr="00C2559E">
        <w:t>Određuje se upis prava vlasništva u korist kupaca od I do X</w:t>
      </w:r>
      <w:r w:rsidR="00AF62DB" w:rsidRPr="00C2559E">
        <w:t>XX</w:t>
      </w:r>
      <w:r w:rsidRPr="00C2559E">
        <w:t xml:space="preserve">I izreke nakon pravomoćnosti ovog rješenja i isplate </w:t>
      </w:r>
      <w:proofErr w:type="spellStart"/>
      <w:r w:rsidRPr="00C2559E">
        <w:t>kupovnine</w:t>
      </w:r>
      <w:proofErr w:type="spellEnd"/>
      <w:r w:rsidRPr="00C2559E">
        <w:t xml:space="preserve"> u cijelosti  te nalaže brisanje prava i tereta upisanih na listu C (teretni list) u zemljišnoj knjizi</w:t>
      </w:r>
      <w:r w:rsidRPr="00C2559E">
        <w:rPr>
          <w:b/>
        </w:rPr>
        <w:t xml:space="preserve">, </w:t>
      </w:r>
      <w:r w:rsidRPr="00C2559E">
        <w:t xml:space="preserve"> Općinskog suda u Novom Zagrebu , K.O. Blato Novo u </w:t>
      </w:r>
    </w:p>
    <w:p w:rsidRDefault="008B42C6" w:rsidP="00C2559E" w:rsidR="007637A2" w:rsidRPr="00C2559E">
      <w:pPr>
        <w:ind w:firstLine="708"/>
        <w:jc w:val="both"/>
      </w:pPr>
      <w:r w:rsidRPr="00C2559E">
        <w:t>-</w:t>
      </w:r>
      <w:r w:rsidRPr="00C2559E">
        <w:rPr>
          <w:b/>
        </w:rPr>
        <w:t>-z.k.ul. 2855</w:t>
      </w:r>
      <w:r w:rsidRPr="00C2559E">
        <w:t xml:space="preserve">, </w:t>
      </w:r>
      <w:r w:rsidRPr="00C2559E">
        <w:rPr>
          <w:u w:val="single"/>
        </w:rPr>
        <w:t xml:space="preserve">PODULOŽAK </w:t>
      </w:r>
      <w:r w:rsidR="009A6257" w:rsidRPr="00C2559E">
        <w:rPr>
          <w:u w:val="single"/>
        </w:rPr>
        <w:t>49, 333,</w:t>
      </w:r>
      <w:r w:rsidR="00D77A3A">
        <w:rPr>
          <w:u w:val="single"/>
        </w:rPr>
        <w:t xml:space="preserve"> </w:t>
      </w:r>
      <w:r w:rsidR="009A6257" w:rsidRPr="00C2559E">
        <w:rPr>
          <w:u w:val="single"/>
        </w:rPr>
        <w:t>334</w:t>
      </w:r>
      <w:r w:rsidR="00D77A3A">
        <w:rPr>
          <w:u w:val="single"/>
        </w:rPr>
        <w:t xml:space="preserve"> </w:t>
      </w:r>
      <w:r w:rsidR="009A6257" w:rsidRPr="00C2559E">
        <w:rPr>
          <w:u w:val="single"/>
        </w:rPr>
        <w:t>,340,</w:t>
      </w:r>
      <w:r w:rsidR="00D77A3A">
        <w:rPr>
          <w:u w:val="single"/>
        </w:rPr>
        <w:t xml:space="preserve"> </w:t>
      </w:r>
      <w:r w:rsidR="009A6257" w:rsidRPr="00C2559E">
        <w:rPr>
          <w:u w:val="single"/>
        </w:rPr>
        <w:t>341,</w:t>
      </w:r>
      <w:r w:rsidR="00D77A3A">
        <w:rPr>
          <w:u w:val="single"/>
        </w:rPr>
        <w:t xml:space="preserve"> </w:t>
      </w:r>
      <w:r w:rsidR="009A6257" w:rsidRPr="00C2559E">
        <w:rPr>
          <w:u w:val="single"/>
        </w:rPr>
        <w:t>354,</w:t>
      </w:r>
      <w:r w:rsidR="00D77A3A">
        <w:rPr>
          <w:u w:val="single"/>
        </w:rPr>
        <w:t xml:space="preserve"> </w:t>
      </w:r>
      <w:r w:rsidR="009A6257" w:rsidRPr="00C2559E">
        <w:rPr>
          <w:u w:val="single"/>
        </w:rPr>
        <w:t>355,</w:t>
      </w:r>
      <w:r w:rsidR="00D77A3A">
        <w:rPr>
          <w:u w:val="single"/>
        </w:rPr>
        <w:t xml:space="preserve"> </w:t>
      </w:r>
      <w:r w:rsidR="009A6257" w:rsidRPr="00C2559E">
        <w:rPr>
          <w:u w:val="single"/>
        </w:rPr>
        <w:t>359, 361, 363, 37</w:t>
      </w:r>
      <w:r w:rsidR="00E10C57">
        <w:rPr>
          <w:u w:val="single"/>
        </w:rPr>
        <w:t>2</w:t>
      </w:r>
      <w:r w:rsidR="00B420BE">
        <w:rPr>
          <w:u w:val="single"/>
        </w:rPr>
        <w:t xml:space="preserve">, 373, 374, </w:t>
      </w:r>
      <w:r w:rsidR="009A6257" w:rsidRPr="00C2559E">
        <w:rPr>
          <w:u w:val="single"/>
        </w:rPr>
        <w:t xml:space="preserve"> 384, 395, 401, 402, 403, 415, 416, 435, 436, 587, 622, 652, 664, 666, 678, 766, 782, </w:t>
      </w:r>
      <w:r w:rsidR="007637A2" w:rsidRPr="00C2559E">
        <w:t>na listu A opisano kao</w:t>
      </w:r>
      <w:r w:rsidRPr="00C2559E">
        <w:t xml:space="preserve"> opisano kao stambeno poslovna zgrada tlocrtne površine 2028 </w:t>
      </w:r>
      <w:proofErr w:type="spellStart"/>
      <w:r w:rsidRPr="00C2559E">
        <w:t>čm</w:t>
      </w:r>
      <w:proofErr w:type="spellEnd"/>
      <w:r w:rsidRPr="00C2559E">
        <w:t xml:space="preserve"> u Zagrebu, </w:t>
      </w:r>
      <w:proofErr w:type="spellStart"/>
      <w:r w:rsidRPr="00C2559E">
        <w:t>Jaruščica</w:t>
      </w:r>
      <w:proofErr w:type="spellEnd"/>
      <w:r w:rsidRPr="00C2559E">
        <w:t xml:space="preserve"> br. 7 I 7/A, stambeno poslovna zgrada tlocrtne površine 2284 </w:t>
      </w:r>
      <w:proofErr w:type="spellStart"/>
      <w:r w:rsidRPr="00C2559E">
        <w:t>čm</w:t>
      </w:r>
      <w:proofErr w:type="spellEnd"/>
      <w:r w:rsidRPr="00C2559E">
        <w:t xml:space="preserve"> u Zagrebu, </w:t>
      </w:r>
      <w:proofErr w:type="spellStart"/>
      <w:r w:rsidRPr="00C2559E">
        <w:t>Jaruščica</w:t>
      </w:r>
      <w:proofErr w:type="spellEnd"/>
      <w:r w:rsidRPr="00C2559E">
        <w:t xml:space="preserve"> br. 5 I 5/A I dvorište u površini 10343 m2, sve na </w:t>
      </w:r>
      <w:proofErr w:type="spellStart"/>
      <w:r w:rsidRPr="00C2559E">
        <w:t>kat.čestici</w:t>
      </w:r>
      <w:proofErr w:type="spellEnd"/>
      <w:r w:rsidRPr="00C2559E">
        <w:t xml:space="preserve"> 1197/1</w:t>
      </w:r>
      <w:r w:rsidRPr="00C2559E">
        <w:rPr>
          <w:b/>
        </w:rPr>
        <w:t xml:space="preserve"> na kojim nekretninama je na listu C / teretovnica/ upisano pravo</w:t>
      </w:r>
      <w:r w:rsidRPr="00C2559E">
        <w:t xml:space="preserve"> pod</w:t>
      </w:r>
      <w:r w:rsidRPr="00C2559E">
        <w:rPr>
          <w:color w:val="444444"/>
        </w:rPr>
        <w:t xml:space="preserve"> Z-38320/07, Z-63807/09, Z-41621/10 sve  </w:t>
      </w:r>
      <w:r w:rsidRPr="00C2559E">
        <w:t>u korist  Zagrebačka banka d.d. Zagreb,</w:t>
      </w:r>
      <w:r w:rsidR="007637A2" w:rsidRPr="00C2559E">
        <w:t xml:space="preserve"> </w:t>
      </w:r>
      <w:r w:rsidRPr="00C2559E">
        <w:t>OIB:92963223473 Paromlinska 2,</w:t>
      </w:r>
      <w:r w:rsidR="007637A2" w:rsidRPr="00C2559E">
        <w:t xml:space="preserve"> upisano pravo pod</w:t>
      </w:r>
      <w:r w:rsidR="007637A2" w:rsidRPr="00C2559E">
        <w:rPr>
          <w:b/>
        </w:rPr>
        <w:t xml:space="preserve"> Z-22590/17</w:t>
      </w:r>
      <w:r w:rsidR="007637A2" w:rsidRPr="00C2559E">
        <w:t xml:space="preserve"> uknjižba ustupanja založnog prava u korist novog založnog vjerovnika APS DELTA S.A., OIB: 45421012929, 1 </w:t>
      </w:r>
      <w:proofErr w:type="spellStart"/>
      <w:r w:rsidR="007637A2" w:rsidRPr="00C2559E">
        <w:t>Rue</w:t>
      </w:r>
      <w:proofErr w:type="spellEnd"/>
      <w:r w:rsidR="00C2559E" w:rsidRPr="00C2559E">
        <w:t xml:space="preserve"> </w:t>
      </w:r>
      <w:proofErr w:type="spellStart"/>
      <w:r w:rsidR="00C2559E" w:rsidRPr="00C2559E">
        <w:t>Jean</w:t>
      </w:r>
      <w:proofErr w:type="spellEnd"/>
      <w:r w:rsidR="00C2559E" w:rsidRPr="00C2559E">
        <w:t xml:space="preserve"> </w:t>
      </w:r>
      <w:proofErr w:type="spellStart"/>
      <w:r w:rsidR="00C2559E" w:rsidRPr="00C2559E">
        <w:t>Piret</w:t>
      </w:r>
      <w:proofErr w:type="spellEnd"/>
      <w:r w:rsidR="00C2559E" w:rsidRPr="00C2559E">
        <w:t>, L-2350, Luksemburg.</w:t>
      </w:r>
    </w:p>
    <w:p w:rsidRDefault="005634DD" w:rsidP="00C2559E" w:rsidR="005634DD" w:rsidRPr="00C2559E">
      <w:pPr>
        <w:jc w:val="both"/>
        <w:rPr>
          <w:b/>
        </w:rPr>
      </w:pPr>
    </w:p>
    <w:p w:rsidRDefault="00B420BE" w:rsidP="00C2559E" w:rsidR="00B420BE">
      <w:pPr>
        <w:jc w:val="both"/>
        <w:rPr>
          <w:b/>
        </w:rPr>
      </w:pPr>
    </w:p>
    <w:p w:rsidRDefault="00B420BE" w:rsidP="00C2559E" w:rsidR="00B420BE">
      <w:pPr>
        <w:jc w:val="both"/>
        <w:rPr>
          <w:b/>
        </w:rPr>
      </w:pPr>
    </w:p>
    <w:p w:rsidRDefault="00B420BE" w:rsidP="00C2559E" w:rsidR="00B420BE">
      <w:pPr>
        <w:jc w:val="both"/>
        <w:rPr>
          <w:b/>
        </w:rPr>
      </w:pPr>
    </w:p>
    <w:p w:rsidRDefault="008B42C6" w:rsidP="00C2559E" w:rsidR="008B42C6" w:rsidRPr="00C2559E">
      <w:pPr>
        <w:jc w:val="both"/>
        <w:rPr>
          <w:b/>
        </w:rPr>
      </w:pPr>
      <w:r w:rsidRPr="00C2559E">
        <w:rPr>
          <w:b/>
        </w:rPr>
        <w:lastRenderedPageBreak/>
        <w:t>X</w:t>
      </w:r>
      <w:r w:rsidR="005634DD" w:rsidRPr="00C2559E">
        <w:rPr>
          <w:b/>
        </w:rPr>
        <w:t>XXI</w:t>
      </w:r>
      <w:r w:rsidR="00B420BE">
        <w:rPr>
          <w:b/>
        </w:rPr>
        <w:t>II</w:t>
      </w:r>
    </w:p>
    <w:p w:rsidRDefault="008B42C6" w:rsidP="00C2559E" w:rsidR="008B42C6" w:rsidRPr="00C2559E">
      <w:pPr>
        <w:jc w:val="both"/>
      </w:pPr>
      <w:r w:rsidRPr="00C2559E">
        <w:t>Zaključak o predaji nekretnine kupcu, uz potvrdu pravomoćnosti na rješenju o dosudi nekretnine i potvrdu dozvole upisa iz točke I do X</w:t>
      </w:r>
      <w:r w:rsidR="00B420BE">
        <w:t>XX</w:t>
      </w:r>
      <w:r w:rsidRPr="00C2559E">
        <w:t xml:space="preserve"> izreke dostaviti će ovaj sud Općinskom  sudu u Novom Zagrebu, zemljišnoknji</w:t>
      </w:r>
      <w:r w:rsidR="00C2559E" w:rsidRPr="00C2559E">
        <w:t>žni odjel radi obavljanja upisa</w:t>
      </w:r>
      <w:r w:rsidRPr="00C2559E">
        <w:t>.</w:t>
      </w:r>
    </w:p>
    <w:p w:rsidRDefault="008B42C6" w:rsidP="00C2559E" w:rsidR="008B42C6" w:rsidRPr="00C2559E">
      <w:pPr>
        <w:jc w:val="both"/>
        <w:rPr>
          <w:b/>
        </w:rPr>
      </w:pPr>
    </w:p>
    <w:p w:rsidRDefault="008B42C6" w:rsidP="00D133FA" w:rsidR="008B42C6" w:rsidRPr="00C2559E">
      <w:pPr>
        <w:ind w:hanging="360" w:left="360"/>
        <w:jc w:val="center"/>
        <w:rPr>
          <w:b/>
        </w:rPr>
      </w:pPr>
      <w:r w:rsidRPr="00C2559E">
        <w:rPr>
          <w:b/>
        </w:rPr>
        <w:t>O  b  r  a  z  l  o  ž  e  nj  e</w:t>
      </w:r>
    </w:p>
    <w:p w:rsidRDefault="008B42C6" w:rsidP="00C2559E" w:rsidR="008B42C6" w:rsidRPr="00C2559E">
      <w:pPr>
        <w:jc w:val="both"/>
        <w:rPr>
          <w:b/>
        </w:rPr>
      </w:pPr>
    </w:p>
    <w:p w:rsidRDefault="008B42C6" w:rsidP="00C2559E" w:rsidR="00C0688D">
      <w:pPr>
        <w:jc w:val="both"/>
      </w:pPr>
      <w:r w:rsidRPr="00C2559E">
        <w:t xml:space="preserve">Na usmenoj javnoj dražbi održanoj </w:t>
      </w:r>
      <w:r w:rsidR="006E013E" w:rsidRPr="00C2559E">
        <w:t>12. lipnja 2018</w:t>
      </w:r>
      <w:r w:rsidRPr="00C2559E">
        <w:t xml:space="preserve">. godine ponuditelji s najvećom ponuđenom cijenom, koji su ispunili uvjete iz  zaključka o prodaji od </w:t>
      </w:r>
      <w:r w:rsidR="00C2559E" w:rsidRPr="00C2559E">
        <w:t>22.05.</w:t>
      </w:r>
      <w:r w:rsidRPr="00C2559E">
        <w:t>201</w:t>
      </w:r>
      <w:r w:rsidR="00C2559E" w:rsidRPr="00C2559E">
        <w:t>8</w:t>
      </w:r>
      <w:r w:rsidRPr="00C2559E">
        <w:t xml:space="preserve">. godine postali su </w:t>
      </w:r>
      <w:r w:rsidR="00C0688D">
        <w:t xml:space="preserve">Michelle </w:t>
      </w:r>
      <w:proofErr w:type="spellStart"/>
      <w:r w:rsidR="00C0688D">
        <w:t>Mihelčić</w:t>
      </w:r>
      <w:proofErr w:type="spellEnd"/>
      <w:r w:rsidR="00C0688D">
        <w:t xml:space="preserve">,Brdina 16, Rijeka, OIB:71990269554, Branimir Kos, Otona Ivekovića 31, Županja, OIB:24560619907, Ante Vučetić, Vir, Torovi IV 17, OIB:98547341104, Marko </w:t>
      </w:r>
      <w:proofErr w:type="spellStart"/>
      <w:r w:rsidR="00C0688D">
        <w:t>Boroša</w:t>
      </w:r>
      <w:proofErr w:type="spellEnd"/>
      <w:r w:rsidR="00C0688D">
        <w:t xml:space="preserve">, Zagreb, </w:t>
      </w:r>
      <w:proofErr w:type="spellStart"/>
      <w:r w:rsidR="00C0688D">
        <w:t>Jaruščica</w:t>
      </w:r>
      <w:proofErr w:type="spellEnd"/>
      <w:r w:rsidR="00C0688D">
        <w:t xml:space="preserve"> 5a, </w:t>
      </w:r>
      <w:proofErr w:type="spellStart"/>
      <w:r w:rsidR="00C0688D">
        <w:t>oib</w:t>
      </w:r>
      <w:proofErr w:type="spellEnd"/>
      <w:r w:rsidR="00C0688D">
        <w:t xml:space="preserve">:86666503073, Edo Santini, </w:t>
      </w:r>
      <w:proofErr w:type="spellStart"/>
      <w:r w:rsidR="00C0688D">
        <w:t>Turanj</w:t>
      </w:r>
      <w:proofErr w:type="spellEnd"/>
      <w:r w:rsidR="00C0688D">
        <w:t xml:space="preserve"> 350, </w:t>
      </w:r>
      <w:proofErr w:type="spellStart"/>
      <w:r w:rsidR="00C0688D">
        <w:t>Turanj</w:t>
      </w:r>
      <w:proofErr w:type="spellEnd"/>
      <w:r w:rsidR="00C0688D">
        <w:t xml:space="preserve">, Marko Puškarić, Zagreb, Ulica Karla Metikoša 9, OIB:39856737787, Vladimir Škrinjar, Koprivnica, Ulica M. Krleže 2, OIB:11748842767, Sandra </w:t>
      </w:r>
      <w:proofErr w:type="spellStart"/>
      <w:r w:rsidR="00C0688D">
        <w:t>Šolaja</w:t>
      </w:r>
      <w:proofErr w:type="spellEnd"/>
      <w:r w:rsidR="00C0688D">
        <w:t xml:space="preserve">, Slatina, Kolodvorska 32, OIB:77653658560, Neven Gotovac,  Zagreb, </w:t>
      </w:r>
      <w:proofErr w:type="spellStart"/>
      <w:r w:rsidR="00C0688D">
        <w:t>Jaruščica</w:t>
      </w:r>
      <w:proofErr w:type="spellEnd"/>
      <w:r w:rsidR="00C0688D">
        <w:t xml:space="preserve"> 5, OIB:45597607192, LETOVI d.o.o.  Zagreb, </w:t>
      </w:r>
      <w:proofErr w:type="spellStart"/>
      <w:r w:rsidR="00C0688D">
        <w:t>Kranjčevićeva</w:t>
      </w:r>
      <w:proofErr w:type="spellEnd"/>
      <w:r w:rsidR="00C0688D">
        <w:t xml:space="preserve"> 53, OIB:69197482588, Dino  </w:t>
      </w:r>
      <w:proofErr w:type="spellStart"/>
      <w:r w:rsidR="00C0688D">
        <w:t>Šabanović</w:t>
      </w:r>
      <w:proofErr w:type="spellEnd"/>
      <w:r w:rsidR="00C0688D">
        <w:t xml:space="preserve">, Zagreb, </w:t>
      </w:r>
      <w:proofErr w:type="spellStart"/>
      <w:r w:rsidR="00C0688D">
        <w:t>Ivšićev</w:t>
      </w:r>
      <w:proofErr w:type="spellEnd"/>
      <w:r w:rsidR="00C0688D">
        <w:t xml:space="preserve"> prilaz 5, OIB:80636200510, Marijan Orešković, Lički </w:t>
      </w:r>
      <w:proofErr w:type="spellStart"/>
      <w:r w:rsidR="00C0688D">
        <w:t>Osik</w:t>
      </w:r>
      <w:proofErr w:type="spellEnd"/>
      <w:r w:rsidR="00C0688D">
        <w:t xml:space="preserve">, Gospić, Ulica Sv. Mateja  3, OIB:45726810634, Ivana </w:t>
      </w:r>
      <w:proofErr w:type="spellStart"/>
      <w:r w:rsidR="00C0688D">
        <w:t>Batur</w:t>
      </w:r>
      <w:proofErr w:type="spellEnd"/>
      <w:r w:rsidR="00C0688D">
        <w:t xml:space="preserve">, </w:t>
      </w:r>
      <w:proofErr w:type="spellStart"/>
      <w:r w:rsidR="00C0688D">
        <w:t>Pisarovina</w:t>
      </w:r>
      <w:proofErr w:type="spellEnd"/>
      <w:r w:rsidR="00C0688D">
        <w:t xml:space="preserve">,Vladimira  Nazora 8, OIB:24216617204, Zdravko Božičević,  Odranski </w:t>
      </w:r>
      <w:proofErr w:type="spellStart"/>
      <w:r w:rsidR="00C0688D">
        <w:t>Obrež</w:t>
      </w:r>
      <w:proofErr w:type="spellEnd"/>
      <w:r w:rsidR="00C0688D">
        <w:t xml:space="preserve"> , Dupci 6d, OIB:43048951907, Snježana Kozina, Krapina, Zagrebačka cesta 35, OIB:00275092255, Darko Malenica, Zagreb, </w:t>
      </w:r>
      <w:proofErr w:type="spellStart"/>
      <w:r w:rsidR="00C0688D">
        <w:t>Kauzlarićev</w:t>
      </w:r>
      <w:proofErr w:type="spellEnd"/>
      <w:r w:rsidR="00C0688D">
        <w:t xml:space="preserve"> prilaz  13, OIB:64161388618, Martin </w:t>
      </w:r>
      <w:proofErr w:type="spellStart"/>
      <w:r w:rsidR="00C0688D">
        <w:t>Jeanty</w:t>
      </w:r>
      <w:proofErr w:type="spellEnd"/>
      <w:r w:rsidR="00C0688D">
        <w:t xml:space="preserve">, Zagreb, Avenija Dubrovnik 5b, OIB:89563647431, Vesna </w:t>
      </w:r>
      <w:proofErr w:type="spellStart"/>
      <w:r w:rsidR="00C0688D">
        <w:t>Kantolić</w:t>
      </w:r>
      <w:proofErr w:type="spellEnd"/>
      <w:r w:rsidR="00C0688D">
        <w:t xml:space="preserve">, </w:t>
      </w:r>
      <w:proofErr w:type="spellStart"/>
      <w:r w:rsidR="00C0688D">
        <w:t>Bukovje</w:t>
      </w:r>
      <w:proofErr w:type="spellEnd"/>
      <w:r w:rsidR="00C0688D">
        <w:t xml:space="preserve"> </w:t>
      </w:r>
      <w:proofErr w:type="spellStart"/>
      <w:r w:rsidR="00C0688D">
        <w:t>Bistransko</w:t>
      </w:r>
      <w:proofErr w:type="spellEnd"/>
      <w:r w:rsidR="00C0688D">
        <w:t xml:space="preserve">, Ulica Matije Gupca 26, OIB.24676219563, Mirela Goluža, Metković, Ulica Andrije Kačića Miošića 3, OIB:48897068802, Ruža </w:t>
      </w:r>
      <w:proofErr w:type="spellStart"/>
      <w:r w:rsidR="00C0688D">
        <w:t>Mijoč</w:t>
      </w:r>
      <w:proofErr w:type="spellEnd"/>
      <w:r w:rsidR="00C0688D">
        <w:t>, OIB:82141783140, Daruvar, Vrlika 43 B.</w:t>
      </w:r>
    </w:p>
    <w:p w:rsidRDefault="00C0688D" w:rsidP="00C2559E" w:rsidR="00C0688D">
      <w:pPr>
        <w:jc w:val="both"/>
      </w:pPr>
    </w:p>
    <w:p w:rsidRDefault="008B42C6" w:rsidP="00C2559E" w:rsidR="008B42C6" w:rsidRPr="00C2559E">
      <w:pPr>
        <w:jc w:val="both"/>
      </w:pPr>
      <w:r w:rsidRPr="00C2559E">
        <w:t>Uplatu  je potrebno izvršiti u daljnjem roku od 30 dana p</w:t>
      </w:r>
      <w:r w:rsidR="00C0688D">
        <w:t>o pravomoćnosti ovog rješenja (</w:t>
      </w:r>
      <w:r w:rsidRPr="00C2559E">
        <w:t xml:space="preserve">primitak rješenja  plus osam dana)  na račun  na koji je izvršena uplata jamčevine. </w:t>
      </w:r>
    </w:p>
    <w:p w:rsidRDefault="008B42C6" w:rsidP="00C2559E" w:rsidR="008B42C6" w:rsidRPr="00C2559E">
      <w:pPr>
        <w:jc w:val="both"/>
      </w:pPr>
    </w:p>
    <w:p w:rsidRDefault="008B42C6" w:rsidP="00C2559E" w:rsidR="008B42C6" w:rsidRPr="00C2559E">
      <w:pPr>
        <w:jc w:val="both"/>
      </w:pPr>
      <w:r w:rsidRPr="00C2559E">
        <w:t>Oglas o prodaji nekretnine objavljen je na oglasnoj ploči suda i putem web stranice Visokog trgovačkog suda RH.</w:t>
      </w:r>
      <w:r w:rsidRPr="00C2559E">
        <w:rPr>
          <w:b/>
        </w:rPr>
        <w:t xml:space="preserve"> </w:t>
      </w:r>
      <w:r w:rsidRPr="00C2559E">
        <w:t>Budući su ispunjeni uvjeti za dosudu nekretnine, temeljem važećeg članka 98. Ovršnog zakona koji se primjenjuje u ovom pred</w:t>
      </w:r>
      <w:r w:rsidR="00C0688D">
        <w:t>metu riješeno je kao pod I do XXX</w:t>
      </w:r>
      <w:r w:rsidRPr="00C2559E">
        <w:t>I</w:t>
      </w:r>
      <w:r w:rsidR="00B420BE">
        <w:t>II</w:t>
      </w:r>
      <w:r w:rsidRPr="00C2559E">
        <w:t xml:space="preserve"> izreke. Ovo rješenje sud će objaviti na e-oglasnoj ploči suda. Kupci su dužni izvršiti uplatu preostalog iznosa na način da od iznosa ostvarenog na dražbi oduzmu iznos uplaćene jamčevine za predmet prodaje.  Nakon pravomoćnosti rješenja o dosudi nekretnine, po uplati iznosa do pune kupoprodajne cijene sud će dostaviti nadležnom zemljišnoknjižnom sudu ovo rješenje radi upisa prava vlasništva kupca te brisanja prava i tereta na predmetnoj nekre</w:t>
      </w:r>
      <w:r w:rsidR="00C0688D">
        <w:t>tn</w:t>
      </w:r>
      <w:r w:rsidR="00B420BE">
        <w:t>ini, sve određeno kao pod XXXII</w:t>
      </w:r>
      <w:r w:rsidRPr="00C2559E">
        <w:t xml:space="preserve"> izreke. Predaja nekretnine kupcu odrediti će se zaključkom, sve u skladu s člankom 108. Ovršnog zakona, temeljem stanja spisa, kao pod </w:t>
      </w:r>
      <w:r w:rsidR="00370FAB">
        <w:t xml:space="preserve">točkom </w:t>
      </w:r>
      <w:r w:rsidR="00B420BE">
        <w:t>XXXIII</w:t>
      </w:r>
      <w:r w:rsidRPr="00C2559E">
        <w:t xml:space="preserve"> izreke ovog rješenja. </w:t>
      </w:r>
    </w:p>
    <w:p w:rsidRDefault="008B42C6" w:rsidP="00C0688D" w:rsidR="008B42C6" w:rsidRPr="00C2559E">
      <w:pPr>
        <w:jc w:val="center"/>
      </w:pPr>
      <w:r w:rsidRPr="00C2559E">
        <w:t xml:space="preserve">U Zagrebu, </w:t>
      </w:r>
      <w:r w:rsidR="005E10BE">
        <w:t>10. sr</w:t>
      </w:r>
      <w:r w:rsidR="00C0688D">
        <w:t>pnja 2018</w:t>
      </w:r>
      <w:r w:rsidRPr="00C2559E">
        <w:t>. godine</w:t>
      </w:r>
    </w:p>
    <w:p w:rsidRDefault="008B42C6" w:rsidP="00C2559E" w:rsidR="008B42C6" w:rsidRPr="00C2559E">
      <w:pPr>
        <w:jc w:val="both"/>
      </w:pPr>
    </w:p>
    <w:p w:rsidRDefault="008B42C6" w:rsidP="00C2559E" w:rsidR="008B42C6" w:rsidRPr="00C2559E">
      <w:pPr>
        <w:jc w:val="both"/>
      </w:pPr>
      <w:r w:rsidRPr="00C2559E">
        <w:t xml:space="preserve">                                                                                                    STEČAJNI SUDAC:</w:t>
      </w:r>
    </w:p>
    <w:p w:rsidRDefault="008B42C6" w:rsidP="00C2559E" w:rsidR="008B42C6" w:rsidRPr="00C2559E">
      <w:pPr>
        <w:jc w:val="both"/>
      </w:pPr>
      <w:r w:rsidRPr="00C2559E">
        <w:t xml:space="preserve">                                                                                                    NINO RADIĆ  </w:t>
      </w:r>
      <w:r w:rsidR="00A63A15">
        <w:t xml:space="preserve">v.r. </w:t>
      </w:r>
    </w:p>
    <w:p w:rsidRDefault="008B42C6" w:rsidP="00C2559E" w:rsidR="008B42C6" w:rsidRPr="00C2559E">
      <w:pPr>
        <w:jc w:val="both"/>
      </w:pPr>
      <w:r w:rsidRPr="00C2559E">
        <w:t xml:space="preserve">POUKA O PRAVNOM LIJEKU: </w:t>
      </w:r>
    </w:p>
    <w:p w:rsidRDefault="008B42C6" w:rsidP="00C2559E" w:rsidR="008B42C6">
      <w:pPr>
        <w:jc w:val="both"/>
      </w:pPr>
      <w:r w:rsidRPr="00C2559E">
        <w:t xml:space="preserve">Protiv ovog  rješenja nezadovoljna stranka može uložiti  žalbu  Visokom trgovačkom sudu RH u roku od 8 dana  od dana  primitka rješenja, a ulaže se putem ovog Suda u   2 primjerka za Sud i po 1 za svaku protivnu stranku. </w:t>
      </w:r>
    </w:p>
    <w:p w:rsidRDefault="00A63A15" w:rsidP="00014516" w:rsidR="00A63A15">
      <w:pPr>
        <w:jc w:val="both"/>
      </w:pPr>
      <w:r>
        <w:tab/>
      </w:r>
      <w:r>
        <w:tab/>
      </w:r>
      <w:r w:rsidR="008B42C6" w:rsidRPr="00C2559E">
        <w:tab/>
      </w:r>
      <w:r w:rsidR="008B42C6" w:rsidRPr="00C2559E">
        <w:tab/>
      </w:r>
      <w:r w:rsidR="008B42C6" w:rsidRPr="00C2559E">
        <w:tab/>
      </w:r>
      <w:r>
        <w:tab/>
      </w:r>
      <w:r>
        <w:tab/>
        <w:t xml:space="preserve">Za točnost </w:t>
      </w:r>
      <w:proofErr w:type="spellStart"/>
      <w:r>
        <w:t>otpravka</w:t>
      </w:r>
      <w:proofErr w:type="spellEnd"/>
      <w:r>
        <w:t xml:space="preserve">-ovlašteni službenik: </w:t>
      </w:r>
    </w:p>
    <w:p w:rsidRDefault="00A63A15" w:rsidP="00C2559E" w:rsidR="00C0688D">
      <w:pPr>
        <w:jc w:val="both"/>
      </w:pPr>
      <w:r>
        <w:tab/>
      </w:r>
      <w:r>
        <w:tab/>
      </w:r>
      <w:r>
        <w:tab/>
      </w:r>
      <w:r>
        <w:tab/>
      </w:r>
      <w:r>
        <w:tab/>
      </w:r>
      <w:r>
        <w:tab/>
      </w:r>
      <w:r>
        <w:tab/>
      </w:r>
      <w:r>
        <w:tab/>
        <w:t xml:space="preserve">Tatjana Slaviček </w:t>
      </w:r>
      <w:r w:rsidR="008B42C6" w:rsidRPr="00C2559E">
        <w:tab/>
      </w:r>
      <w:r w:rsidR="008B42C6" w:rsidRPr="00C2559E">
        <w:tab/>
      </w:r>
      <w:r w:rsidR="008B42C6" w:rsidRPr="00C2559E">
        <w:tab/>
      </w:r>
    </w:p>
    <w:sectPr w:rsidR="00C0688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E05127E"/>
    <w:multiLevelType w:val="hybridMultilevel"/>
    <w:tmpl w:val="5740A9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42C6"/>
    <w:rsid w:val="00014516"/>
    <w:rsid w:val="00017932"/>
    <w:rsid w:val="001E7687"/>
    <w:rsid w:val="001F3F0F"/>
    <w:rsid w:val="00212CD6"/>
    <w:rsid w:val="0027143C"/>
    <w:rsid w:val="002F4FC7"/>
    <w:rsid w:val="003431B5"/>
    <w:rsid w:val="00370FAB"/>
    <w:rsid w:val="003A796A"/>
    <w:rsid w:val="003E433D"/>
    <w:rsid w:val="00430BA1"/>
    <w:rsid w:val="00450457"/>
    <w:rsid w:val="00545FE2"/>
    <w:rsid w:val="005634DD"/>
    <w:rsid w:val="0057753D"/>
    <w:rsid w:val="005806DF"/>
    <w:rsid w:val="005E10BE"/>
    <w:rsid w:val="005E2AD5"/>
    <w:rsid w:val="00691FE8"/>
    <w:rsid w:val="006E013E"/>
    <w:rsid w:val="00721700"/>
    <w:rsid w:val="007637A2"/>
    <w:rsid w:val="007644BB"/>
    <w:rsid w:val="00786A58"/>
    <w:rsid w:val="007967DE"/>
    <w:rsid w:val="007B306C"/>
    <w:rsid w:val="007F1795"/>
    <w:rsid w:val="00814D04"/>
    <w:rsid w:val="00860D48"/>
    <w:rsid w:val="008B2AA9"/>
    <w:rsid w:val="008B42C6"/>
    <w:rsid w:val="00906AD9"/>
    <w:rsid w:val="009334A5"/>
    <w:rsid w:val="009A6257"/>
    <w:rsid w:val="009D706D"/>
    <w:rsid w:val="00A63A15"/>
    <w:rsid w:val="00AE40DE"/>
    <w:rsid w:val="00AF62DB"/>
    <w:rsid w:val="00B420BE"/>
    <w:rsid w:val="00C0688D"/>
    <w:rsid w:val="00C2559E"/>
    <w:rsid w:val="00CF348F"/>
    <w:rsid w:val="00D133FA"/>
    <w:rsid w:val="00D3311E"/>
    <w:rsid w:val="00D57AC4"/>
    <w:rsid w:val="00D70E61"/>
    <w:rsid w:val="00D77A3A"/>
    <w:rsid w:val="00D8451A"/>
    <w:rsid w:val="00E10C57"/>
    <w:rsid w:val="00E30AFA"/>
    <w:rsid w:val="00F6394B"/>
    <w:rsid w:val="00F748C2"/>
    <w:rsid w:val="00F804F0"/>
    <w:rsid w:val="00F80EAD"/>
    <w:rsid w:val="00FA7593"/>
    <w:rsid w:val="00FE07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42C6"/>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binitekst" w:type="paragraph">
    <w:name w:val="Plain Text"/>
    <w:basedOn w:val="Normal"/>
    <w:link w:val="ObinitekstChar"/>
    <w:uiPriority w:val="99"/>
    <w:semiHidden/>
    <w:unhideWhenUsed/>
    <w:rsid w:val="008B42C6"/>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semiHidden/>
    <w:rsid w:val="008B42C6"/>
    <w:rPr>
      <w:rFonts w:hAnsi="Calibri" w:ascii="Calibri"/>
      <w:sz w:val="22"/>
      <w:szCs w:val="21"/>
    </w:rPr>
  </w:style>
  <w:style w:styleId="Bezproreda" w:type="paragraph">
    <w:name w:val="No Spacing"/>
    <w:uiPriority w:val="1"/>
    <w:qFormat/>
    <w:rsid w:val="008B42C6"/>
    <w:rPr>
      <w:rFonts w:hAnsiTheme="minorHAnsi" w:asciiTheme="minorHAnsi"/>
      <w:sz w:val="22"/>
    </w:rPr>
  </w:style>
  <w:style w:styleId="Tekstbalonia" w:type="paragraph">
    <w:name w:val="Balloon Text"/>
    <w:basedOn w:val="Normal"/>
    <w:link w:val="TekstbaloniaChar"/>
    <w:uiPriority w:val="99"/>
    <w:semiHidden/>
    <w:unhideWhenUsed/>
    <w:rsid w:val="00D70E6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70E61"/>
    <w:rPr>
      <w:rFonts w:cs="Tahoma" w:eastAsia="Times New Roman" w:hAnsi="Tahoma" w:ascii="Tahoma"/>
      <w:sz w:val="16"/>
      <w:szCs w:val="16"/>
      <w:lang w:eastAsia="hr-HR"/>
    </w:rPr>
  </w:style>
  <w:style w:styleId="Odlomakpopisa" w:type="paragraph">
    <w:name w:val="List Paragraph"/>
    <w:basedOn w:val="Normal"/>
    <w:uiPriority w:val="34"/>
    <w:qFormat/>
    <w:rsid w:val="00C0688D"/>
    <w:pPr>
      <w:ind w:left="720"/>
      <w:contextualSpacing/>
    </w:pPr>
  </w:style>
  <w:style w:styleId="Tekstrezerviranogmjesta" w:type="character">
    <w:name w:val="Placeholder Text"/>
    <w:basedOn w:val="Zadanifontodlomka"/>
    <w:uiPriority w:val="99"/>
    <w:semiHidden/>
    <w:rsid w:val="00906AD9"/>
    <w:rPr>
      <w:color w:val="808080"/>
      <w:bdr w:space="0" w:sz="0" w:color="auto" w:val="none"/>
      <w:shd w:fill="auto" w:color="auto" w:val="clear"/>
    </w:rPr>
  </w:style>
  <w:style w:customStyle="true" w:styleId="eSPISCCParagraphDefaultFont" w:type="character">
    <w:name w:val="eSPIS_CC_Paragraph Default Font"/>
    <w:basedOn w:val="Zadanifontodlomka"/>
    <w:rsid w:val="00906A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06AD9"/>
    <w:rPr>
      <w:bdr w:space="0" w:sz="0" w:color="auto" w:val="none"/>
      <w:shd w:fill="FFFFCC" w:color="auto" w:val="clear"/>
      <w:lang w:val="hr-HR"/>
    </w:rPr>
  </w:style>
  <w:style w:customStyle="true" w:styleId="PozadinaSvijetloCrvena" w:type="character">
    <w:name w:val="Pozadina_SvijetloCrvena"/>
    <w:basedOn w:val="eSPISCCParagraphDefaultFont"/>
    <w:rsid w:val="00906A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06A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42C6"/>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link w:val="ObinitekstChar"/>
    <w:uiPriority w:val="99"/>
    <w:semiHidden/>
    <w:unhideWhenUsed/>
    <w:rsid w:val="008B42C6"/>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semiHidden/>
    <w:rsid w:val="008B42C6"/>
    <w:rPr>
      <w:rFonts w:ascii="Calibri" w:hAnsi="Calibri"/>
      <w:sz w:val="22"/>
      <w:szCs w:val="21"/>
    </w:rPr>
  </w:style>
  <w:style w:styleId="Bezproreda" w:type="paragraph">
    <w:name w:val="No Spacing"/>
    <w:uiPriority w:val="1"/>
    <w:qFormat/>
    <w:rsid w:val="008B42C6"/>
    <w:rPr>
      <w:rFonts w:asciiTheme="minorHAnsi" w:hAnsiTheme="minorHAnsi"/>
      <w:sz w:val="22"/>
    </w:rPr>
  </w:style>
  <w:style w:styleId="Tekstbalonia" w:type="paragraph">
    <w:name w:val="Balloon Text"/>
    <w:basedOn w:val="Normal"/>
    <w:link w:val="TekstbaloniaChar"/>
    <w:uiPriority w:val="99"/>
    <w:semiHidden/>
    <w:unhideWhenUsed/>
    <w:rsid w:val="00D70E61"/>
    <w:rPr>
      <w:rFonts w:ascii="Tahoma" w:cs="Tahoma" w:hAnsi="Tahoma"/>
      <w:sz w:val="16"/>
      <w:szCs w:val="16"/>
    </w:rPr>
  </w:style>
  <w:style w:customStyle="1" w:styleId="TekstbaloniaChar" w:type="character">
    <w:name w:val="Tekst balončića Char"/>
    <w:basedOn w:val="Zadanifontodlomka"/>
    <w:link w:val="Tekstbalonia"/>
    <w:uiPriority w:val="99"/>
    <w:semiHidden/>
    <w:rsid w:val="00D70E61"/>
    <w:rPr>
      <w:rFonts w:ascii="Tahoma" w:cs="Tahoma" w:eastAsia="Times New Roman" w:hAnsi="Tahoma"/>
      <w:sz w:val="16"/>
      <w:szCs w:val="16"/>
      <w:lang w:eastAsia="hr-HR"/>
    </w:rPr>
  </w:style>
  <w:style w:styleId="Odlomakpopisa" w:type="paragraph">
    <w:name w:val="List Paragraph"/>
    <w:basedOn w:val="Normal"/>
    <w:uiPriority w:val="34"/>
    <w:qFormat/>
    <w:rsid w:val="00C0688D"/>
    <w:pPr>
      <w:ind w:left="720"/>
      <w:contextualSpacing/>
    </w:pPr>
  </w:style>
  <w:style w:styleId="Tekstrezerviranogmjesta" w:type="character">
    <w:name w:val="Placeholder Text"/>
    <w:basedOn w:val="Zadanifontodlomka"/>
    <w:uiPriority w:val="99"/>
    <w:semiHidden/>
    <w:rsid w:val="00906AD9"/>
    <w:rPr>
      <w:color w:val="808080"/>
      <w:bdr w:color="auto" w:space="0" w:sz="0" w:val="none"/>
      <w:shd w:color="auto" w:fill="auto" w:val="clear"/>
    </w:rPr>
  </w:style>
  <w:style w:customStyle="1" w:styleId="eSPISCCParagraphDefaultFont" w:type="character">
    <w:name w:val="eSPIS_CC_Paragraph Default Font"/>
    <w:basedOn w:val="Zadanifontodlomka"/>
    <w:rsid w:val="00906A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06AD9"/>
    <w:rPr>
      <w:bdr w:color="auto" w:space="0" w:sz="0" w:val="none"/>
      <w:shd w:color="auto" w:fill="FFFFCC" w:val="clear"/>
      <w:lang w:val="hr-HR"/>
    </w:rPr>
  </w:style>
  <w:style w:customStyle="1" w:styleId="PozadinaSvijetloCrvena" w:type="character">
    <w:name w:val="Pozadina_SvijetloCrvena"/>
    <w:basedOn w:val="eSPISCCParagraphDefaultFont"/>
    <w:rsid w:val="00906A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06A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22690">
      <w:bodyDiv w:val="true"/>
      <w:marLeft w:val="0"/>
      <w:marRight w:val="0"/>
      <w:marTop w:val="0"/>
      <w:marBottom w:val="0"/>
      <w:divBdr>
        <w:top w:space="0" w:sz="0" w:color="auto" w:val="none"/>
        <w:left w:space="0" w:sz="0" w:color="auto" w:val="none"/>
        <w:bottom w:space="0" w:sz="0" w:color="auto" w:val="none"/>
        <w:right w:space="0" w:sz="0" w:color="auto" w:val="none"/>
      </w:divBdr>
    </w:div>
    <w:div w:id="80950235">
      <w:bodyDiv w:val="true"/>
      <w:marLeft w:val="0"/>
      <w:marRight w:val="0"/>
      <w:marTop w:val="0"/>
      <w:marBottom w:val="0"/>
      <w:divBdr>
        <w:top w:space="0" w:sz="0" w:color="auto" w:val="none"/>
        <w:left w:space="0" w:sz="0" w:color="auto" w:val="none"/>
        <w:bottom w:space="0" w:sz="0" w:color="auto" w:val="none"/>
        <w:right w:space="0" w:sz="0" w:color="auto" w:val="none"/>
      </w:divBdr>
    </w:div>
    <w:div w:id="90049411">
      <w:bodyDiv w:val="true"/>
      <w:marLeft w:val="0"/>
      <w:marRight w:val="0"/>
      <w:marTop w:val="0"/>
      <w:marBottom w:val="0"/>
      <w:divBdr>
        <w:top w:space="0" w:sz="0" w:color="auto" w:val="none"/>
        <w:left w:space="0" w:sz="0" w:color="auto" w:val="none"/>
        <w:bottom w:space="0" w:sz="0" w:color="auto" w:val="none"/>
        <w:right w:space="0" w:sz="0" w:color="auto" w:val="none"/>
      </w:divBdr>
    </w:div>
    <w:div w:id="115606854">
      <w:bodyDiv w:val="true"/>
      <w:marLeft w:val="0"/>
      <w:marRight w:val="0"/>
      <w:marTop w:val="0"/>
      <w:marBottom w:val="0"/>
      <w:divBdr>
        <w:top w:space="0" w:sz="0" w:color="auto" w:val="none"/>
        <w:left w:space="0" w:sz="0" w:color="auto" w:val="none"/>
        <w:bottom w:space="0" w:sz="0" w:color="auto" w:val="none"/>
        <w:right w:space="0" w:sz="0" w:color="auto" w:val="none"/>
      </w:divBdr>
    </w:div>
    <w:div w:id="138769564">
      <w:bodyDiv w:val="true"/>
      <w:marLeft w:val="0"/>
      <w:marRight w:val="0"/>
      <w:marTop w:val="0"/>
      <w:marBottom w:val="0"/>
      <w:divBdr>
        <w:top w:space="0" w:sz="0" w:color="auto" w:val="none"/>
        <w:left w:space="0" w:sz="0" w:color="auto" w:val="none"/>
        <w:bottom w:space="0" w:sz="0" w:color="auto" w:val="none"/>
        <w:right w:space="0" w:sz="0" w:color="auto" w:val="none"/>
      </w:divBdr>
    </w:div>
    <w:div w:id="163204247">
      <w:bodyDiv w:val="true"/>
      <w:marLeft w:val="0"/>
      <w:marRight w:val="0"/>
      <w:marTop w:val="0"/>
      <w:marBottom w:val="0"/>
      <w:divBdr>
        <w:top w:space="0" w:sz="0" w:color="auto" w:val="none"/>
        <w:left w:space="0" w:sz="0" w:color="auto" w:val="none"/>
        <w:bottom w:space="0" w:sz="0" w:color="auto" w:val="none"/>
        <w:right w:space="0" w:sz="0" w:color="auto" w:val="none"/>
      </w:divBdr>
    </w:div>
    <w:div w:id="201599414">
      <w:bodyDiv w:val="true"/>
      <w:marLeft w:val="0"/>
      <w:marRight w:val="0"/>
      <w:marTop w:val="0"/>
      <w:marBottom w:val="0"/>
      <w:divBdr>
        <w:top w:space="0" w:sz="0" w:color="auto" w:val="none"/>
        <w:left w:space="0" w:sz="0" w:color="auto" w:val="none"/>
        <w:bottom w:space="0" w:sz="0" w:color="auto" w:val="none"/>
        <w:right w:space="0" w:sz="0" w:color="auto" w:val="none"/>
      </w:divBdr>
    </w:div>
    <w:div w:id="275522144">
      <w:bodyDiv w:val="true"/>
      <w:marLeft w:val="0"/>
      <w:marRight w:val="0"/>
      <w:marTop w:val="0"/>
      <w:marBottom w:val="0"/>
      <w:divBdr>
        <w:top w:space="0" w:sz="0" w:color="auto" w:val="none"/>
        <w:left w:space="0" w:sz="0" w:color="auto" w:val="none"/>
        <w:bottom w:space="0" w:sz="0" w:color="auto" w:val="none"/>
        <w:right w:space="0" w:sz="0" w:color="auto" w:val="none"/>
      </w:divBdr>
    </w:div>
    <w:div w:id="287667769">
      <w:bodyDiv w:val="true"/>
      <w:marLeft w:val="0"/>
      <w:marRight w:val="0"/>
      <w:marTop w:val="0"/>
      <w:marBottom w:val="0"/>
      <w:divBdr>
        <w:top w:space="0" w:sz="0" w:color="auto" w:val="none"/>
        <w:left w:space="0" w:sz="0" w:color="auto" w:val="none"/>
        <w:bottom w:space="0" w:sz="0" w:color="auto" w:val="none"/>
        <w:right w:space="0" w:sz="0" w:color="auto" w:val="none"/>
      </w:divBdr>
    </w:div>
    <w:div w:id="307592669">
      <w:bodyDiv w:val="true"/>
      <w:marLeft w:val="0"/>
      <w:marRight w:val="0"/>
      <w:marTop w:val="0"/>
      <w:marBottom w:val="0"/>
      <w:divBdr>
        <w:top w:space="0" w:sz="0" w:color="auto" w:val="none"/>
        <w:left w:space="0" w:sz="0" w:color="auto" w:val="none"/>
        <w:bottom w:space="0" w:sz="0" w:color="auto" w:val="none"/>
        <w:right w:space="0" w:sz="0" w:color="auto" w:val="none"/>
      </w:divBdr>
    </w:div>
    <w:div w:id="323748631">
      <w:bodyDiv w:val="true"/>
      <w:marLeft w:val="0"/>
      <w:marRight w:val="0"/>
      <w:marTop w:val="0"/>
      <w:marBottom w:val="0"/>
      <w:divBdr>
        <w:top w:space="0" w:sz="0" w:color="auto" w:val="none"/>
        <w:left w:space="0" w:sz="0" w:color="auto" w:val="none"/>
        <w:bottom w:space="0" w:sz="0" w:color="auto" w:val="none"/>
        <w:right w:space="0" w:sz="0" w:color="auto" w:val="none"/>
      </w:divBdr>
    </w:div>
    <w:div w:id="345139191">
      <w:bodyDiv w:val="true"/>
      <w:marLeft w:val="0"/>
      <w:marRight w:val="0"/>
      <w:marTop w:val="0"/>
      <w:marBottom w:val="0"/>
      <w:divBdr>
        <w:top w:space="0" w:sz="0" w:color="auto" w:val="none"/>
        <w:left w:space="0" w:sz="0" w:color="auto" w:val="none"/>
        <w:bottom w:space="0" w:sz="0" w:color="auto" w:val="none"/>
        <w:right w:space="0" w:sz="0" w:color="auto" w:val="none"/>
      </w:divBdr>
    </w:div>
    <w:div w:id="481242392">
      <w:bodyDiv w:val="true"/>
      <w:marLeft w:val="0"/>
      <w:marRight w:val="0"/>
      <w:marTop w:val="0"/>
      <w:marBottom w:val="0"/>
      <w:divBdr>
        <w:top w:space="0" w:sz="0" w:color="auto" w:val="none"/>
        <w:left w:space="0" w:sz="0" w:color="auto" w:val="none"/>
        <w:bottom w:space="0" w:sz="0" w:color="auto" w:val="none"/>
        <w:right w:space="0" w:sz="0" w:color="auto" w:val="none"/>
      </w:divBdr>
    </w:div>
    <w:div w:id="580063016">
      <w:bodyDiv w:val="true"/>
      <w:marLeft w:val="0"/>
      <w:marRight w:val="0"/>
      <w:marTop w:val="0"/>
      <w:marBottom w:val="0"/>
      <w:divBdr>
        <w:top w:space="0" w:sz="0" w:color="auto" w:val="none"/>
        <w:left w:space="0" w:sz="0" w:color="auto" w:val="none"/>
        <w:bottom w:space="0" w:sz="0" w:color="auto" w:val="none"/>
        <w:right w:space="0" w:sz="0" w:color="auto" w:val="none"/>
      </w:divBdr>
    </w:div>
    <w:div w:id="614335808">
      <w:bodyDiv w:val="true"/>
      <w:marLeft w:val="0"/>
      <w:marRight w:val="0"/>
      <w:marTop w:val="0"/>
      <w:marBottom w:val="0"/>
      <w:divBdr>
        <w:top w:space="0" w:sz="0" w:color="auto" w:val="none"/>
        <w:left w:space="0" w:sz="0" w:color="auto" w:val="none"/>
        <w:bottom w:space="0" w:sz="0" w:color="auto" w:val="none"/>
        <w:right w:space="0" w:sz="0" w:color="auto" w:val="none"/>
      </w:divBdr>
    </w:div>
    <w:div w:id="654601309">
      <w:bodyDiv w:val="true"/>
      <w:marLeft w:val="0"/>
      <w:marRight w:val="0"/>
      <w:marTop w:val="0"/>
      <w:marBottom w:val="0"/>
      <w:divBdr>
        <w:top w:space="0" w:sz="0" w:color="auto" w:val="none"/>
        <w:left w:space="0" w:sz="0" w:color="auto" w:val="none"/>
        <w:bottom w:space="0" w:sz="0" w:color="auto" w:val="none"/>
        <w:right w:space="0" w:sz="0" w:color="auto" w:val="none"/>
      </w:divBdr>
    </w:div>
    <w:div w:id="660282064">
      <w:bodyDiv w:val="true"/>
      <w:marLeft w:val="0"/>
      <w:marRight w:val="0"/>
      <w:marTop w:val="0"/>
      <w:marBottom w:val="0"/>
      <w:divBdr>
        <w:top w:space="0" w:sz="0" w:color="auto" w:val="none"/>
        <w:left w:space="0" w:sz="0" w:color="auto" w:val="none"/>
        <w:bottom w:space="0" w:sz="0" w:color="auto" w:val="none"/>
        <w:right w:space="0" w:sz="0" w:color="auto" w:val="none"/>
      </w:divBdr>
    </w:div>
    <w:div w:id="680744314">
      <w:bodyDiv w:val="true"/>
      <w:marLeft w:val="0"/>
      <w:marRight w:val="0"/>
      <w:marTop w:val="0"/>
      <w:marBottom w:val="0"/>
      <w:divBdr>
        <w:top w:space="0" w:sz="0" w:color="auto" w:val="none"/>
        <w:left w:space="0" w:sz="0" w:color="auto" w:val="none"/>
        <w:bottom w:space="0" w:sz="0" w:color="auto" w:val="none"/>
        <w:right w:space="0" w:sz="0" w:color="auto" w:val="none"/>
      </w:divBdr>
    </w:div>
    <w:div w:id="723792037">
      <w:bodyDiv w:val="true"/>
      <w:marLeft w:val="0"/>
      <w:marRight w:val="0"/>
      <w:marTop w:val="0"/>
      <w:marBottom w:val="0"/>
      <w:divBdr>
        <w:top w:space="0" w:sz="0" w:color="auto" w:val="none"/>
        <w:left w:space="0" w:sz="0" w:color="auto" w:val="none"/>
        <w:bottom w:space="0" w:sz="0" w:color="auto" w:val="none"/>
        <w:right w:space="0" w:sz="0" w:color="auto" w:val="none"/>
      </w:divBdr>
    </w:div>
    <w:div w:id="746849570">
      <w:bodyDiv w:val="true"/>
      <w:marLeft w:val="0"/>
      <w:marRight w:val="0"/>
      <w:marTop w:val="0"/>
      <w:marBottom w:val="0"/>
      <w:divBdr>
        <w:top w:space="0" w:sz="0" w:color="auto" w:val="none"/>
        <w:left w:space="0" w:sz="0" w:color="auto" w:val="none"/>
        <w:bottom w:space="0" w:sz="0" w:color="auto" w:val="none"/>
        <w:right w:space="0" w:sz="0" w:color="auto" w:val="none"/>
      </w:divBdr>
    </w:div>
    <w:div w:id="767850758">
      <w:bodyDiv w:val="true"/>
      <w:marLeft w:val="0"/>
      <w:marRight w:val="0"/>
      <w:marTop w:val="0"/>
      <w:marBottom w:val="0"/>
      <w:divBdr>
        <w:top w:space="0" w:sz="0" w:color="auto" w:val="none"/>
        <w:left w:space="0" w:sz="0" w:color="auto" w:val="none"/>
        <w:bottom w:space="0" w:sz="0" w:color="auto" w:val="none"/>
        <w:right w:space="0" w:sz="0" w:color="auto" w:val="none"/>
      </w:divBdr>
    </w:div>
    <w:div w:id="770393910">
      <w:bodyDiv w:val="true"/>
      <w:marLeft w:val="0"/>
      <w:marRight w:val="0"/>
      <w:marTop w:val="0"/>
      <w:marBottom w:val="0"/>
      <w:divBdr>
        <w:top w:space="0" w:sz="0" w:color="auto" w:val="none"/>
        <w:left w:space="0" w:sz="0" w:color="auto" w:val="none"/>
        <w:bottom w:space="0" w:sz="0" w:color="auto" w:val="none"/>
        <w:right w:space="0" w:sz="0" w:color="auto" w:val="none"/>
      </w:divBdr>
    </w:div>
    <w:div w:id="773476136">
      <w:bodyDiv w:val="true"/>
      <w:marLeft w:val="0"/>
      <w:marRight w:val="0"/>
      <w:marTop w:val="0"/>
      <w:marBottom w:val="0"/>
      <w:divBdr>
        <w:top w:space="0" w:sz="0" w:color="auto" w:val="none"/>
        <w:left w:space="0" w:sz="0" w:color="auto" w:val="none"/>
        <w:bottom w:space="0" w:sz="0" w:color="auto" w:val="none"/>
        <w:right w:space="0" w:sz="0" w:color="auto" w:val="none"/>
      </w:divBdr>
    </w:div>
    <w:div w:id="798691114">
      <w:bodyDiv w:val="true"/>
      <w:marLeft w:val="0"/>
      <w:marRight w:val="0"/>
      <w:marTop w:val="0"/>
      <w:marBottom w:val="0"/>
      <w:divBdr>
        <w:top w:space="0" w:sz="0" w:color="auto" w:val="none"/>
        <w:left w:space="0" w:sz="0" w:color="auto" w:val="none"/>
        <w:bottom w:space="0" w:sz="0" w:color="auto" w:val="none"/>
        <w:right w:space="0" w:sz="0" w:color="auto" w:val="none"/>
      </w:divBdr>
    </w:div>
    <w:div w:id="830415071">
      <w:bodyDiv w:val="true"/>
      <w:marLeft w:val="0"/>
      <w:marRight w:val="0"/>
      <w:marTop w:val="0"/>
      <w:marBottom w:val="0"/>
      <w:divBdr>
        <w:top w:space="0" w:sz="0" w:color="auto" w:val="none"/>
        <w:left w:space="0" w:sz="0" w:color="auto" w:val="none"/>
        <w:bottom w:space="0" w:sz="0" w:color="auto" w:val="none"/>
        <w:right w:space="0" w:sz="0" w:color="auto" w:val="none"/>
      </w:divBdr>
    </w:div>
    <w:div w:id="869758482">
      <w:bodyDiv w:val="true"/>
      <w:marLeft w:val="0"/>
      <w:marRight w:val="0"/>
      <w:marTop w:val="0"/>
      <w:marBottom w:val="0"/>
      <w:divBdr>
        <w:top w:space="0" w:sz="0" w:color="auto" w:val="none"/>
        <w:left w:space="0" w:sz="0" w:color="auto" w:val="none"/>
        <w:bottom w:space="0" w:sz="0" w:color="auto" w:val="none"/>
        <w:right w:space="0" w:sz="0" w:color="auto" w:val="none"/>
      </w:divBdr>
    </w:div>
    <w:div w:id="877278032">
      <w:bodyDiv w:val="true"/>
      <w:marLeft w:val="0"/>
      <w:marRight w:val="0"/>
      <w:marTop w:val="0"/>
      <w:marBottom w:val="0"/>
      <w:divBdr>
        <w:top w:space="0" w:sz="0" w:color="auto" w:val="none"/>
        <w:left w:space="0" w:sz="0" w:color="auto" w:val="none"/>
        <w:bottom w:space="0" w:sz="0" w:color="auto" w:val="none"/>
        <w:right w:space="0" w:sz="0" w:color="auto" w:val="none"/>
      </w:divBdr>
    </w:div>
    <w:div w:id="900017333">
      <w:bodyDiv w:val="true"/>
      <w:marLeft w:val="0"/>
      <w:marRight w:val="0"/>
      <w:marTop w:val="0"/>
      <w:marBottom w:val="0"/>
      <w:divBdr>
        <w:top w:space="0" w:sz="0" w:color="auto" w:val="none"/>
        <w:left w:space="0" w:sz="0" w:color="auto" w:val="none"/>
        <w:bottom w:space="0" w:sz="0" w:color="auto" w:val="none"/>
        <w:right w:space="0" w:sz="0" w:color="auto" w:val="none"/>
      </w:divBdr>
    </w:div>
    <w:div w:id="916288770">
      <w:bodyDiv w:val="true"/>
      <w:marLeft w:val="0"/>
      <w:marRight w:val="0"/>
      <w:marTop w:val="0"/>
      <w:marBottom w:val="0"/>
      <w:divBdr>
        <w:top w:space="0" w:sz="0" w:color="auto" w:val="none"/>
        <w:left w:space="0" w:sz="0" w:color="auto" w:val="none"/>
        <w:bottom w:space="0" w:sz="0" w:color="auto" w:val="none"/>
        <w:right w:space="0" w:sz="0" w:color="auto" w:val="none"/>
      </w:divBdr>
    </w:div>
    <w:div w:id="920604125">
      <w:bodyDiv w:val="true"/>
      <w:marLeft w:val="0"/>
      <w:marRight w:val="0"/>
      <w:marTop w:val="0"/>
      <w:marBottom w:val="0"/>
      <w:divBdr>
        <w:top w:space="0" w:sz="0" w:color="auto" w:val="none"/>
        <w:left w:space="0" w:sz="0" w:color="auto" w:val="none"/>
        <w:bottom w:space="0" w:sz="0" w:color="auto" w:val="none"/>
        <w:right w:space="0" w:sz="0" w:color="auto" w:val="none"/>
      </w:divBdr>
    </w:div>
    <w:div w:id="958611388">
      <w:bodyDiv w:val="true"/>
      <w:marLeft w:val="0"/>
      <w:marRight w:val="0"/>
      <w:marTop w:val="0"/>
      <w:marBottom w:val="0"/>
      <w:divBdr>
        <w:top w:space="0" w:sz="0" w:color="auto" w:val="none"/>
        <w:left w:space="0" w:sz="0" w:color="auto" w:val="none"/>
        <w:bottom w:space="0" w:sz="0" w:color="auto" w:val="none"/>
        <w:right w:space="0" w:sz="0" w:color="auto" w:val="none"/>
      </w:divBdr>
    </w:div>
    <w:div w:id="970094307">
      <w:bodyDiv w:val="true"/>
      <w:marLeft w:val="0"/>
      <w:marRight w:val="0"/>
      <w:marTop w:val="0"/>
      <w:marBottom w:val="0"/>
      <w:divBdr>
        <w:top w:space="0" w:sz="0" w:color="auto" w:val="none"/>
        <w:left w:space="0" w:sz="0" w:color="auto" w:val="none"/>
        <w:bottom w:space="0" w:sz="0" w:color="auto" w:val="none"/>
        <w:right w:space="0" w:sz="0" w:color="auto" w:val="none"/>
      </w:divBdr>
    </w:div>
    <w:div w:id="976833079">
      <w:bodyDiv w:val="true"/>
      <w:marLeft w:val="0"/>
      <w:marRight w:val="0"/>
      <w:marTop w:val="0"/>
      <w:marBottom w:val="0"/>
      <w:divBdr>
        <w:top w:space="0" w:sz="0" w:color="auto" w:val="none"/>
        <w:left w:space="0" w:sz="0" w:color="auto" w:val="none"/>
        <w:bottom w:space="0" w:sz="0" w:color="auto" w:val="none"/>
        <w:right w:space="0" w:sz="0" w:color="auto" w:val="none"/>
      </w:divBdr>
    </w:div>
    <w:div w:id="997152127">
      <w:bodyDiv w:val="true"/>
      <w:marLeft w:val="0"/>
      <w:marRight w:val="0"/>
      <w:marTop w:val="0"/>
      <w:marBottom w:val="0"/>
      <w:divBdr>
        <w:top w:space="0" w:sz="0" w:color="auto" w:val="none"/>
        <w:left w:space="0" w:sz="0" w:color="auto" w:val="none"/>
        <w:bottom w:space="0" w:sz="0" w:color="auto" w:val="none"/>
        <w:right w:space="0" w:sz="0" w:color="auto" w:val="none"/>
      </w:divBdr>
    </w:div>
    <w:div w:id="1043403642">
      <w:bodyDiv w:val="true"/>
      <w:marLeft w:val="0"/>
      <w:marRight w:val="0"/>
      <w:marTop w:val="0"/>
      <w:marBottom w:val="0"/>
      <w:divBdr>
        <w:top w:space="0" w:sz="0" w:color="auto" w:val="none"/>
        <w:left w:space="0" w:sz="0" w:color="auto" w:val="none"/>
        <w:bottom w:space="0" w:sz="0" w:color="auto" w:val="none"/>
        <w:right w:space="0" w:sz="0" w:color="auto" w:val="none"/>
      </w:divBdr>
    </w:div>
    <w:div w:id="1088191351">
      <w:bodyDiv w:val="true"/>
      <w:marLeft w:val="0"/>
      <w:marRight w:val="0"/>
      <w:marTop w:val="0"/>
      <w:marBottom w:val="0"/>
      <w:divBdr>
        <w:top w:space="0" w:sz="0" w:color="auto" w:val="none"/>
        <w:left w:space="0" w:sz="0" w:color="auto" w:val="none"/>
        <w:bottom w:space="0" w:sz="0" w:color="auto" w:val="none"/>
        <w:right w:space="0" w:sz="0" w:color="auto" w:val="none"/>
      </w:divBdr>
    </w:div>
    <w:div w:id="1164125805">
      <w:bodyDiv w:val="true"/>
      <w:marLeft w:val="0"/>
      <w:marRight w:val="0"/>
      <w:marTop w:val="0"/>
      <w:marBottom w:val="0"/>
      <w:divBdr>
        <w:top w:space="0" w:sz="0" w:color="auto" w:val="none"/>
        <w:left w:space="0" w:sz="0" w:color="auto" w:val="none"/>
        <w:bottom w:space="0" w:sz="0" w:color="auto" w:val="none"/>
        <w:right w:space="0" w:sz="0" w:color="auto" w:val="none"/>
      </w:divBdr>
    </w:div>
    <w:div w:id="1201430166">
      <w:bodyDiv w:val="true"/>
      <w:marLeft w:val="0"/>
      <w:marRight w:val="0"/>
      <w:marTop w:val="0"/>
      <w:marBottom w:val="0"/>
      <w:divBdr>
        <w:top w:space="0" w:sz="0" w:color="auto" w:val="none"/>
        <w:left w:space="0" w:sz="0" w:color="auto" w:val="none"/>
        <w:bottom w:space="0" w:sz="0" w:color="auto" w:val="none"/>
        <w:right w:space="0" w:sz="0" w:color="auto" w:val="none"/>
      </w:divBdr>
    </w:div>
    <w:div w:id="1221283651">
      <w:bodyDiv w:val="true"/>
      <w:marLeft w:val="0"/>
      <w:marRight w:val="0"/>
      <w:marTop w:val="0"/>
      <w:marBottom w:val="0"/>
      <w:divBdr>
        <w:top w:space="0" w:sz="0" w:color="auto" w:val="none"/>
        <w:left w:space="0" w:sz="0" w:color="auto" w:val="none"/>
        <w:bottom w:space="0" w:sz="0" w:color="auto" w:val="none"/>
        <w:right w:space="0" w:sz="0" w:color="auto" w:val="none"/>
      </w:divBdr>
    </w:div>
    <w:div w:id="1232500649">
      <w:bodyDiv w:val="true"/>
      <w:marLeft w:val="0"/>
      <w:marRight w:val="0"/>
      <w:marTop w:val="0"/>
      <w:marBottom w:val="0"/>
      <w:divBdr>
        <w:top w:space="0" w:sz="0" w:color="auto" w:val="none"/>
        <w:left w:space="0" w:sz="0" w:color="auto" w:val="none"/>
        <w:bottom w:space="0" w:sz="0" w:color="auto" w:val="none"/>
        <w:right w:space="0" w:sz="0" w:color="auto" w:val="none"/>
      </w:divBdr>
    </w:div>
    <w:div w:id="1243447217">
      <w:bodyDiv w:val="true"/>
      <w:marLeft w:val="0"/>
      <w:marRight w:val="0"/>
      <w:marTop w:val="0"/>
      <w:marBottom w:val="0"/>
      <w:divBdr>
        <w:top w:space="0" w:sz="0" w:color="auto" w:val="none"/>
        <w:left w:space="0" w:sz="0" w:color="auto" w:val="none"/>
        <w:bottom w:space="0" w:sz="0" w:color="auto" w:val="none"/>
        <w:right w:space="0" w:sz="0" w:color="auto" w:val="none"/>
      </w:divBdr>
    </w:div>
    <w:div w:id="1265727993">
      <w:bodyDiv w:val="true"/>
      <w:marLeft w:val="0"/>
      <w:marRight w:val="0"/>
      <w:marTop w:val="0"/>
      <w:marBottom w:val="0"/>
      <w:divBdr>
        <w:top w:space="0" w:sz="0" w:color="auto" w:val="none"/>
        <w:left w:space="0" w:sz="0" w:color="auto" w:val="none"/>
        <w:bottom w:space="0" w:sz="0" w:color="auto" w:val="none"/>
        <w:right w:space="0" w:sz="0" w:color="auto" w:val="none"/>
      </w:divBdr>
    </w:div>
    <w:div w:id="1270045743">
      <w:bodyDiv w:val="true"/>
      <w:marLeft w:val="0"/>
      <w:marRight w:val="0"/>
      <w:marTop w:val="0"/>
      <w:marBottom w:val="0"/>
      <w:divBdr>
        <w:top w:space="0" w:sz="0" w:color="auto" w:val="none"/>
        <w:left w:space="0" w:sz="0" w:color="auto" w:val="none"/>
        <w:bottom w:space="0" w:sz="0" w:color="auto" w:val="none"/>
        <w:right w:space="0" w:sz="0" w:color="auto" w:val="none"/>
      </w:divBdr>
    </w:div>
    <w:div w:id="1288898575">
      <w:bodyDiv w:val="true"/>
      <w:marLeft w:val="0"/>
      <w:marRight w:val="0"/>
      <w:marTop w:val="0"/>
      <w:marBottom w:val="0"/>
      <w:divBdr>
        <w:top w:space="0" w:sz="0" w:color="auto" w:val="none"/>
        <w:left w:space="0" w:sz="0" w:color="auto" w:val="none"/>
        <w:bottom w:space="0" w:sz="0" w:color="auto" w:val="none"/>
        <w:right w:space="0" w:sz="0" w:color="auto" w:val="none"/>
      </w:divBdr>
    </w:div>
    <w:div w:id="1370034482">
      <w:bodyDiv w:val="true"/>
      <w:marLeft w:val="0"/>
      <w:marRight w:val="0"/>
      <w:marTop w:val="0"/>
      <w:marBottom w:val="0"/>
      <w:divBdr>
        <w:top w:space="0" w:sz="0" w:color="auto" w:val="none"/>
        <w:left w:space="0" w:sz="0" w:color="auto" w:val="none"/>
        <w:bottom w:space="0" w:sz="0" w:color="auto" w:val="none"/>
        <w:right w:space="0" w:sz="0" w:color="auto" w:val="none"/>
      </w:divBdr>
    </w:div>
    <w:div w:id="1380321946">
      <w:bodyDiv w:val="true"/>
      <w:marLeft w:val="0"/>
      <w:marRight w:val="0"/>
      <w:marTop w:val="0"/>
      <w:marBottom w:val="0"/>
      <w:divBdr>
        <w:top w:space="0" w:sz="0" w:color="auto" w:val="none"/>
        <w:left w:space="0" w:sz="0" w:color="auto" w:val="none"/>
        <w:bottom w:space="0" w:sz="0" w:color="auto" w:val="none"/>
        <w:right w:space="0" w:sz="0" w:color="auto" w:val="none"/>
      </w:divBdr>
    </w:div>
    <w:div w:id="1382441906">
      <w:bodyDiv w:val="true"/>
      <w:marLeft w:val="0"/>
      <w:marRight w:val="0"/>
      <w:marTop w:val="0"/>
      <w:marBottom w:val="0"/>
      <w:divBdr>
        <w:top w:space="0" w:sz="0" w:color="auto" w:val="none"/>
        <w:left w:space="0" w:sz="0" w:color="auto" w:val="none"/>
        <w:bottom w:space="0" w:sz="0" w:color="auto" w:val="none"/>
        <w:right w:space="0" w:sz="0" w:color="auto" w:val="none"/>
      </w:divBdr>
    </w:div>
    <w:div w:id="1400906718">
      <w:bodyDiv w:val="true"/>
      <w:marLeft w:val="0"/>
      <w:marRight w:val="0"/>
      <w:marTop w:val="0"/>
      <w:marBottom w:val="0"/>
      <w:divBdr>
        <w:top w:space="0" w:sz="0" w:color="auto" w:val="none"/>
        <w:left w:space="0" w:sz="0" w:color="auto" w:val="none"/>
        <w:bottom w:space="0" w:sz="0" w:color="auto" w:val="none"/>
        <w:right w:space="0" w:sz="0" w:color="auto" w:val="none"/>
      </w:divBdr>
    </w:div>
    <w:div w:id="1428846746">
      <w:bodyDiv w:val="true"/>
      <w:marLeft w:val="0"/>
      <w:marRight w:val="0"/>
      <w:marTop w:val="0"/>
      <w:marBottom w:val="0"/>
      <w:divBdr>
        <w:top w:space="0" w:sz="0" w:color="auto" w:val="none"/>
        <w:left w:space="0" w:sz="0" w:color="auto" w:val="none"/>
        <w:bottom w:space="0" w:sz="0" w:color="auto" w:val="none"/>
        <w:right w:space="0" w:sz="0" w:color="auto" w:val="none"/>
      </w:divBdr>
    </w:div>
    <w:div w:id="1429689348">
      <w:bodyDiv w:val="true"/>
      <w:marLeft w:val="0"/>
      <w:marRight w:val="0"/>
      <w:marTop w:val="0"/>
      <w:marBottom w:val="0"/>
      <w:divBdr>
        <w:top w:space="0" w:sz="0" w:color="auto" w:val="none"/>
        <w:left w:space="0" w:sz="0" w:color="auto" w:val="none"/>
        <w:bottom w:space="0" w:sz="0" w:color="auto" w:val="none"/>
        <w:right w:space="0" w:sz="0" w:color="auto" w:val="none"/>
      </w:divBdr>
    </w:div>
    <w:div w:id="1450394547">
      <w:bodyDiv w:val="true"/>
      <w:marLeft w:val="0"/>
      <w:marRight w:val="0"/>
      <w:marTop w:val="0"/>
      <w:marBottom w:val="0"/>
      <w:divBdr>
        <w:top w:space="0" w:sz="0" w:color="auto" w:val="none"/>
        <w:left w:space="0" w:sz="0" w:color="auto" w:val="none"/>
        <w:bottom w:space="0" w:sz="0" w:color="auto" w:val="none"/>
        <w:right w:space="0" w:sz="0" w:color="auto" w:val="none"/>
      </w:divBdr>
    </w:div>
    <w:div w:id="1487471169">
      <w:bodyDiv w:val="true"/>
      <w:marLeft w:val="0"/>
      <w:marRight w:val="0"/>
      <w:marTop w:val="0"/>
      <w:marBottom w:val="0"/>
      <w:divBdr>
        <w:top w:space="0" w:sz="0" w:color="auto" w:val="none"/>
        <w:left w:space="0" w:sz="0" w:color="auto" w:val="none"/>
        <w:bottom w:space="0" w:sz="0" w:color="auto" w:val="none"/>
        <w:right w:space="0" w:sz="0" w:color="auto" w:val="none"/>
      </w:divBdr>
    </w:div>
    <w:div w:id="1496336364">
      <w:bodyDiv w:val="true"/>
      <w:marLeft w:val="0"/>
      <w:marRight w:val="0"/>
      <w:marTop w:val="0"/>
      <w:marBottom w:val="0"/>
      <w:divBdr>
        <w:top w:space="0" w:sz="0" w:color="auto" w:val="none"/>
        <w:left w:space="0" w:sz="0" w:color="auto" w:val="none"/>
        <w:bottom w:space="0" w:sz="0" w:color="auto" w:val="none"/>
        <w:right w:space="0" w:sz="0" w:color="auto" w:val="none"/>
      </w:divBdr>
    </w:div>
    <w:div w:id="1593509975">
      <w:bodyDiv w:val="true"/>
      <w:marLeft w:val="0"/>
      <w:marRight w:val="0"/>
      <w:marTop w:val="0"/>
      <w:marBottom w:val="0"/>
      <w:divBdr>
        <w:top w:space="0" w:sz="0" w:color="auto" w:val="none"/>
        <w:left w:space="0" w:sz="0" w:color="auto" w:val="none"/>
        <w:bottom w:space="0" w:sz="0" w:color="auto" w:val="none"/>
        <w:right w:space="0" w:sz="0" w:color="auto" w:val="none"/>
      </w:divBdr>
    </w:div>
    <w:div w:id="1606378518">
      <w:bodyDiv w:val="true"/>
      <w:marLeft w:val="0"/>
      <w:marRight w:val="0"/>
      <w:marTop w:val="0"/>
      <w:marBottom w:val="0"/>
      <w:divBdr>
        <w:top w:space="0" w:sz="0" w:color="auto" w:val="none"/>
        <w:left w:space="0" w:sz="0" w:color="auto" w:val="none"/>
        <w:bottom w:space="0" w:sz="0" w:color="auto" w:val="none"/>
        <w:right w:space="0" w:sz="0" w:color="auto" w:val="none"/>
      </w:divBdr>
    </w:div>
    <w:div w:id="1626304450">
      <w:bodyDiv w:val="true"/>
      <w:marLeft w:val="0"/>
      <w:marRight w:val="0"/>
      <w:marTop w:val="0"/>
      <w:marBottom w:val="0"/>
      <w:divBdr>
        <w:top w:space="0" w:sz="0" w:color="auto" w:val="none"/>
        <w:left w:space="0" w:sz="0" w:color="auto" w:val="none"/>
        <w:bottom w:space="0" w:sz="0" w:color="auto" w:val="none"/>
        <w:right w:space="0" w:sz="0" w:color="auto" w:val="none"/>
      </w:divBdr>
    </w:div>
    <w:div w:id="1717318844">
      <w:bodyDiv w:val="true"/>
      <w:marLeft w:val="0"/>
      <w:marRight w:val="0"/>
      <w:marTop w:val="0"/>
      <w:marBottom w:val="0"/>
      <w:divBdr>
        <w:top w:space="0" w:sz="0" w:color="auto" w:val="none"/>
        <w:left w:space="0" w:sz="0" w:color="auto" w:val="none"/>
        <w:bottom w:space="0" w:sz="0" w:color="auto" w:val="none"/>
        <w:right w:space="0" w:sz="0" w:color="auto" w:val="none"/>
      </w:divBdr>
    </w:div>
    <w:div w:id="1727756839">
      <w:bodyDiv w:val="true"/>
      <w:marLeft w:val="0"/>
      <w:marRight w:val="0"/>
      <w:marTop w:val="0"/>
      <w:marBottom w:val="0"/>
      <w:divBdr>
        <w:top w:space="0" w:sz="0" w:color="auto" w:val="none"/>
        <w:left w:space="0" w:sz="0" w:color="auto" w:val="none"/>
        <w:bottom w:space="0" w:sz="0" w:color="auto" w:val="none"/>
        <w:right w:space="0" w:sz="0" w:color="auto" w:val="none"/>
      </w:divBdr>
    </w:div>
    <w:div w:id="1935630303">
      <w:bodyDiv w:val="true"/>
      <w:marLeft w:val="0"/>
      <w:marRight w:val="0"/>
      <w:marTop w:val="0"/>
      <w:marBottom w:val="0"/>
      <w:divBdr>
        <w:top w:space="0" w:sz="0" w:color="auto" w:val="none"/>
        <w:left w:space="0" w:sz="0" w:color="auto" w:val="none"/>
        <w:bottom w:space="0" w:sz="0" w:color="auto" w:val="none"/>
        <w:right w:space="0" w:sz="0" w:color="auto" w:val="none"/>
      </w:divBdr>
    </w:div>
    <w:div w:id="1941255179">
      <w:bodyDiv w:val="true"/>
      <w:marLeft w:val="0"/>
      <w:marRight w:val="0"/>
      <w:marTop w:val="0"/>
      <w:marBottom w:val="0"/>
      <w:divBdr>
        <w:top w:space="0" w:sz="0" w:color="auto" w:val="none"/>
        <w:left w:space="0" w:sz="0" w:color="auto" w:val="none"/>
        <w:bottom w:space="0" w:sz="0" w:color="auto" w:val="none"/>
        <w:right w:space="0" w:sz="0" w:color="auto" w:val="none"/>
      </w:divBdr>
    </w:div>
    <w:div w:id="1952931140">
      <w:bodyDiv w:val="true"/>
      <w:marLeft w:val="0"/>
      <w:marRight w:val="0"/>
      <w:marTop w:val="0"/>
      <w:marBottom w:val="0"/>
      <w:divBdr>
        <w:top w:space="0" w:sz="0" w:color="auto" w:val="none"/>
        <w:left w:space="0" w:sz="0" w:color="auto" w:val="none"/>
        <w:bottom w:space="0" w:sz="0" w:color="auto" w:val="none"/>
        <w:right w:space="0" w:sz="0" w:color="auto" w:val="none"/>
      </w:divBdr>
    </w:div>
    <w:div w:id="1980070387">
      <w:bodyDiv w:val="true"/>
      <w:marLeft w:val="0"/>
      <w:marRight w:val="0"/>
      <w:marTop w:val="0"/>
      <w:marBottom w:val="0"/>
      <w:divBdr>
        <w:top w:space="0" w:sz="0" w:color="auto" w:val="none"/>
        <w:left w:space="0" w:sz="0" w:color="auto" w:val="none"/>
        <w:bottom w:space="0" w:sz="0" w:color="auto" w:val="none"/>
        <w:right w:space="0" w:sz="0" w:color="auto" w:val="none"/>
      </w:divBdr>
    </w:div>
    <w:div w:id="1987005225">
      <w:bodyDiv w:val="true"/>
      <w:marLeft w:val="0"/>
      <w:marRight w:val="0"/>
      <w:marTop w:val="0"/>
      <w:marBottom w:val="0"/>
      <w:divBdr>
        <w:top w:space="0" w:sz="0" w:color="auto" w:val="none"/>
        <w:left w:space="0" w:sz="0" w:color="auto" w:val="none"/>
        <w:bottom w:space="0" w:sz="0" w:color="auto" w:val="none"/>
        <w:right w:space="0" w:sz="0" w:color="auto" w:val="none"/>
      </w:divBdr>
    </w:div>
    <w:div w:id="2003655703">
      <w:bodyDiv w:val="true"/>
      <w:marLeft w:val="0"/>
      <w:marRight w:val="0"/>
      <w:marTop w:val="0"/>
      <w:marBottom w:val="0"/>
      <w:divBdr>
        <w:top w:space="0" w:sz="0" w:color="auto" w:val="none"/>
        <w:left w:space="0" w:sz="0" w:color="auto" w:val="none"/>
        <w:bottom w:space="0" w:sz="0" w:color="auto" w:val="none"/>
        <w:right w:space="0" w:sz="0" w:color="auto" w:val="none"/>
      </w:divBdr>
    </w:div>
    <w:div w:id="2009866260">
      <w:bodyDiv w:val="true"/>
      <w:marLeft w:val="0"/>
      <w:marRight w:val="0"/>
      <w:marTop w:val="0"/>
      <w:marBottom w:val="0"/>
      <w:divBdr>
        <w:top w:space="0" w:sz="0" w:color="auto" w:val="none"/>
        <w:left w:space="0" w:sz="0" w:color="auto" w:val="none"/>
        <w:bottom w:space="0" w:sz="0" w:color="auto" w:val="none"/>
        <w:right w:space="0" w:sz="0" w:color="auto" w:val="none"/>
      </w:divBdr>
    </w:div>
    <w:div w:id="2068606833">
      <w:bodyDiv w:val="true"/>
      <w:marLeft w:val="0"/>
      <w:marRight w:val="0"/>
      <w:marTop w:val="0"/>
      <w:marBottom w:val="0"/>
      <w:divBdr>
        <w:top w:space="0" w:sz="0" w:color="auto" w:val="none"/>
        <w:left w:space="0" w:sz="0" w:color="auto" w:val="none"/>
        <w:bottom w:space="0" w:sz="0" w:color="auto" w:val="none"/>
        <w:right w:space="0" w:sz="0" w:color="auto" w:val="none"/>
      </w:divBdr>
    </w:div>
    <w:div w:id="2099714095">
      <w:bodyDiv w:val="true"/>
      <w:marLeft w:val="0"/>
      <w:marRight w:val="0"/>
      <w:marTop w:val="0"/>
      <w:marBottom w:val="0"/>
      <w:divBdr>
        <w:top w:space="0" w:sz="0" w:color="auto" w:val="none"/>
        <w:left w:space="0" w:sz="0" w:color="auto" w:val="none"/>
        <w:bottom w:space="0" w:sz="0" w:color="auto" w:val="none"/>
        <w:right w:space="0" w:sz="0" w:color="auto" w:val="none"/>
      </w:divBdr>
    </w:div>
    <w:div w:id="21416114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St-1094/2012-820</izvorni_sadrzaj>
    <derivirana_varijabla naziv="DomainObject.Oznaka_1">St-1094/2012-820</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10</izvorni_sadrzaj>
    <derivirana_varijabla naziv="DomainObject.BrojStranica_1">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2018.</izvorni_sadrzaj>
    <derivirana_varijabla naziv="DomainObject.Datum_1">18. srpnja 2018.</derivirana_varijabla>
  </DomainObject.Datum>
  <DomainObject.PoslovniBrojDokumenta>
    <izvorni_sadrzaj>St-1094/2012-820</izvorni_sadrzaj>
    <derivirana_varijabla naziv="DomainObject.PoslovniBrojDokumenta_1">St-1094/2012-820</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4135</properties:Words>
  <properties:Characters>22019</properties:Characters>
  <properties:Lines>444</properties:Lines>
  <properties:Paragraphs>147</properties:Paragraphs>
  <properties:TotalTime>524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2018-06-12T11:25:00Z</dcterms:created>
  <dc:creator>Bernardica Novak</dc:creator>
  <cp:lastModifiedBy>Tatjana Slaviček</cp:lastModifiedBy>
  <cp:lastPrinted>2018-07-18T11:07:00Z</cp:lastPrinted>
  <dcterms:modified xmlns:xsi="http://www.w3.org/2001/XMLSchema-instance" xsi:type="dcterms:W3CDTF">2018-07-18T11:10:00Z</dcterms:modified>
  <cp:revision>41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St-1094/2012-820 / Odluka - Rješenje - dosuda (Rj_dosuda_14062018.docx)</vt:lpwstr>
  </prop:property>
  <prop:property name="CC_coloring" pid="4" fmtid="{D5CDD505-2E9C-101B-9397-08002B2CF9AE}">
    <vt:bool>false</vt:bool>
  </prop:property>
  <prop:property name="BrojStranica" pid="5" fmtid="{D5CDD505-2E9C-101B-9397-08002B2CF9AE}">
    <vt:i4>9</vt:i4>
  </prop:property>
</prop:Properties>
</file>