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f370" w14:paraId="6e1f37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dužnikom</w:t>
      </w:r>
      <w:r w:rsidR="002E673E">
        <w:t xml:space="preserve"> KUPREŠKIĆ d.o.o. Split, Zajčeva 18, OIB:</w:t>
      </w:r>
      <w:r w:rsidR="00CB62BC">
        <w:t xml:space="preserve"> </w:t>
      </w:r>
      <w:r w:rsidR="002E673E" w:rsidRPr="002E673E">
        <w:t>15550135750</w:t>
      </w:r>
      <w:r w:rsidR="00A25B81">
        <w:t xml:space="preserve">, dana </w:t>
      </w:r>
      <w:r w:rsidR="00BA27B0">
        <w:t>4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E673E" w:rsidRPr="002E673E">
        <w:t>KUPREŠKIĆ d.o.o. Split, Zajčeva 18, OIB: 15550135750</w:t>
      </w:r>
      <w:r w:rsidR="006961AB" w:rsidRPr="006961AB">
        <w:t xml:space="preserve">, </w:t>
      </w:r>
      <w:r>
        <w:t xml:space="preserve">na dan </w:t>
      </w:r>
      <w:r w:rsidR="002E673E">
        <w:t xml:space="preserve">1. rujna </w:t>
      </w:r>
      <w:r>
        <w:t xml:space="preserve">2015. godine u Očevidniku redoslijeda osnova za plaćanje ima evidentiran dug na temelju neizvršenih osnova za plaćanje u ukupnom iznosu od </w:t>
      </w:r>
      <w:r w:rsidR="002E673E">
        <w:t>420.672,49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A27B0">
        <w:t>4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961A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E673E">
      <w:t>1280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E673E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06DB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2BC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307C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St-1280/2015</izvorni_sadrzaj>
    <derivirana_varijabla naziv="DomainObject.Predmet.OznakaBroj_1">St-1280/2015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KUPREŠKIĆ za turizam i ugostiteljstvo, društvo s ograničenom odgovornošću</izvorni_sadrzaj>
    <derivirana_varijabla naziv="DomainObject.Predmet.ProtustrankaFormated_1">  KUPREŠKIĆ za turizam i ugostiteljstvo, društvo s ograničenom odgovornošću</derivirana_varijabla>
  </DomainObject.Predmet.ProtustrankaFormated>
  <DomainObject.Predmet.ProtustrankaFormatedOIB>
    <izvorni_sadrzaj>  KUPREŠKIĆ za turizam i ugostiteljstvo, društvo s ograničenom odgovornošću, OIB 15550135750</izvorni_sadrzaj>
    <derivirana_varijabla naziv="DomainObject.Predmet.ProtustrankaFormatedOIB_1">  KUPREŠKIĆ za turizam i ugostiteljstvo, društvo s ograničenom odgovornošću, OIB 15550135750</derivirana_varijabla>
  </DomainObject.Predmet.ProtustrankaFormatedOIB>
  <DomainObject.Predmet.ProtustrankaFormatedWithAdress>
    <izvorni_sadrzaj> KUPREŠKIĆ za turizam i ugostiteljstvo, društvo s ograničenom odgovornošću, Zajčeva 18, 21000 Split</izvorni_sadrzaj>
    <derivirana_varijabla naziv="DomainObject.Predmet.ProtustrankaFormatedWithAdress_1"> KUPREŠKIĆ za turizam i ugostiteljstvo, društvo s ograničenom odgovornošću, Zajčeva 18, 21000 Split</derivirana_varijabla>
  </DomainObject.Predmet.ProtustrankaFormatedWithAdress>
  <DomainObject.Predmet.ProtustrankaFormatedWithAdressOIB>
    <izvorni_sadrzaj> KUPREŠKIĆ za turizam i ugostiteljstvo, društvo s ograničenom odgovornošću, OIB 15550135750, Zajčeva 18, 21000 Split</izvorni_sadrzaj>
    <derivirana_varijabla naziv="DomainObject.Predmet.ProtustrankaFormatedWithAdressOIB_1"> KUPREŠKIĆ za turizam i ugostiteljstvo, društvo s ograničenom odgovornošću, OIB 15550135750, Zajčeva 18, 21000 Split</derivirana_varijabla>
  </DomainObject.Predmet.ProtustrankaFormatedWithAdressOIB>
  <DomainObject.Predmet.ProtustrankaWithAdress>
    <izvorni_sadrzaj>KUPREŠKIĆ za turizam i ugostiteljstvo, društvo s ograničenom odgovornošću Zajčeva 18, 21000 Split</izvorni_sadrzaj>
    <derivirana_varijabla naziv="DomainObject.Predmet.ProtustrankaWithAdress_1">KUPREŠKIĆ za turizam i ugostiteljstvo, društvo s ograničenom odgovornošću Zajčeva 18, 21000 Split</derivirana_varijabla>
  </DomainObject.Predmet.ProtustrankaWithAdress>
  <DomainObject.Predmet.ProtustrankaWithAdressOIB>
    <izvorni_sadrzaj>KUPREŠKIĆ za turizam i ugostiteljstvo, društvo s ograničenom odgovornošću, OIB 15550135750, Zajčeva 18, 21000 Split</izvorni_sadrzaj>
    <derivirana_varijabla naziv="DomainObject.Predmet.ProtustrankaWithAdressOIB_1">KUPREŠKIĆ za turizam i ugostiteljstvo, društvo s ograničenom odgovornošću, OIB 15550135750, Zajčeva 18, 21000 Split</derivirana_varijabla>
  </DomainObject.Predmet.ProtustrankaWithAdressOIB>
  <DomainObject.Predmet.ProtustrankaNazivFormated>
    <izvorni_sadrzaj>KUPREŠKIĆ za turizam i ugostiteljstvo, društvo s ograničenom odgovornošću</izvorni_sadrzaj>
    <derivirana_varijabla naziv="DomainObject.Predmet.ProtustrankaNazivFormated_1">KUPREŠKIĆ za turizam i ugostiteljstvo, društvo s ograničenom odgovornošću</derivirana_varijabla>
  </DomainObject.Predmet.ProtustrankaNazivFormated>
  <DomainObject.Predmet.ProtustrankaNazivFormatedOIB>
    <izvorni_sadrzaj>KUPREŠKIĆ za turizam i ugostiteljstvo, društvo s ograničenom odgovornošću, OIB 15550135750</izvorni_sadrzaj>
    <derivirana_varijabla naziv="DomainObject.Predmet.ProtustrankaNazivFormatedOIB_1">KUPREŠKIĆ za turizam i ugostiteljstvo, društvo s ograničenom odgovornošću, OIB 15550135750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420672.49</izvorni_sadrzaj>
    <derivirana_varijabla naziv="DomainObject.Predmet.TrenutnaVrijednost_1">420672.49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KUPREŠKIĆ za turizam i ugostiteljstvo, društvo s ograničenom odgovornošću</item>
    </izvorni_sadrzaj>
    <derivirana_varijabla naziv="DomainObject.Predmet.ProtuStrankaListFormated_1">
      <item>KUPREŠKIĆ za turizam i ugostiteljstvo, društvo s ograničenom odgovornošću</item>
    </derivirana_varijabla>
  </DomainObject.Predmet.ProtuStrankaListFormated>
  <DomainObject.Predmet.ProtuStrankaListFormatedOIB>
    <izvorni_sadrzaj>
      <item>KUPREŠKIĆ za turizam i ugostiteljstvo, društvo s ograničenom odgovornošću, OIB 15550135750</item>
    </izvorni_sadrzaj>
    <derivirana_varijabla naziv="DomainObject.Predmet.ProtuStrankaListFormatedOIB_1">
      <item>KUPREŠKIĆ za turizam i ugostiteljstvo, društvo s ograničenom odgovornošću, OIB 15550135750</item>
    </derivirana_varijabla>
  </DomainObject.Predmet.ProtuStrankaListFormatedOIB>
  <DomainObject.Predmet.ProtuStrankaListFormatedWithAdress>
    <izvorni_sadrzaj>
      <item>KUPREŠKIĆ za turizam i ugostiteljstvo, društvo s ograničenom odgovornošću, Zajčeva 18, 21000 Split</item>
    </izvorni_sadrzaj>
    <derivirana_varijabla naziv="DomainObject.Predmet.ProtuStrankaListFormatedWithAdress_1">
      <item>KUPREŠKIĆ za turizam i ugostiteljstvo, društvo s ograničenom odgovornošću, Zajčeva 18, 21000 Split</item>
    </derivirana_varijabla>
  </DomainObject.Predmet.ProtuStrankaListFormatedWithAdress>
  <DomainObject.Predmet.ProtuStrankaListFormatedWithAdressOIB>
    <izvorni_sadrzaj>
      <item>KUPREŠKIĆ za turizam i ugostiteljstvo, društvo s ograničenom odgovornošću, OIB 15550135750, Zajčeva 18, 21000 Split</item>
    </izvorni_sadrzaj>
    <derivirana_varijabla naziv="DomainObject.Predmet.ProtuStrankaListFormatedWithAdressOIB_1">
      <item>KUPREŠKIĆ za turizam i ugostiteljstvo, društvo s ograničenom odgovornošću, OIB 15550135750, Zajčeva 18, 21000 Split</item>
    </derivirana_varijabla>
  </DomainObject.Predmet.ProtuStrankaListFormatedWithAdressOIB>
  <DomainObject.Predmet.ProtuStrankaListNazivFormated>
    <izvorni_sadrzaj>
      <item>KUPREŠKIĆ za turizam i ugostiteljstvo, društvo s ograničenom odgovornošću</item>
    </izvorni_sadrzaj>
    <derivirana_varijabla naziv="DomainObject.Predmet.ProtuStrankaListNazivFormated_1">
      <item>KUPREŠKIĆ za turizam i ugostiteljstvo, društvo s ograničenom odgovornošću</item>
    </derivirana_varijabla>
  </DomainObject.Predmet.ProtuStrankaListNazivFormated>
  <DomainObject.Predmet.ProtuStrankaListNazivFormatedOIB>
    <izvorni_sadrzaj>
      <item>KUPREŠKIĆ za turizam i ugostiteljstvo, društvo s ograničenom odgovornošću, OIB 15550135750</item>
    </izvorni_sadrzaj>
    <derivirana_varijabla naziv="DomainObject.Predmet.ProtuStrankaListNazivFormatedOIB_1">
      <item>KUPREŠKIĆ za turizam i ugostiteljstvo, društvo s ograničenom odgovornošću, OIB 15550135750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KUPREŠKIĆ za turizam i ugostiteljstvo, društvo s ograničenom odgovornošću</izvorni_sadrzaj>
    <derivirana_varijabla naziv="DomainObject.Predmet.ProtustrankaIDrugi_1">KUPREŠKIĆ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KUPREŠKIĆ za turizam i ugostiteljstvo, društvo s ograničenom odgovornošću, OIB 15550135750, Zajčeva 18, 21000 Split</izvorni_sadrzaj>
    <derivirana_varijabla naziv="DomainObject.Predmet.ProtustrankaIDrugiAdressOIB_1">KUPREŠKIĆ za turizam i ugostiteljstvo, društvo s ograničenom odgovornošću, OIB 15550135750, Zajčeva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KUPREŠKIĆ za turizam i ugostiteljstvo, društvo s ograničenom odgovornošću</item>
      <item>FINANCIJSKA AGENCIJA, RC SPLIT</item>
    </izvorni_sadrzaj>
    <derivirana_varijabla naziv="DomainObject.Predmet.SudioniciListNaziv_1">
      <item>KUPREŠKIĆ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KUPREŠKIĆ za turizam i ugostiteljstvo, društvo s ograničenom odgovornošću, OIB 15550135750, Zajčeva 18,21000 Split</item>
      <item>FINANCIJSKA AGENCIJA, RC SPLIT, OIB 85821130368, Mažuranićevo šetalište 24 b,21000 Split</item>
    </izvorni_sadrzaj>
    <derivirana_varijabla naziv="DomainObject.Predmet.SudioniciListAdressOIB_1">
      <item>KUPREŠKIĆ za turizam i ugostiteljstvo, društvo s ograničenom odgovornošću, OIB 15550135750, Zajčeva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15550135750</item>
      <item>, OIB 85821130368</item>
    </izvorni_sadrzaj>
    <derivirana_varijabla naziv="DomainObject.Predmet.SudioniciListNazivOIB_1">
      <item>, OIB 15550135750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4FFDD5-369E-43A8-BF7D-B9C1E47F1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1955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2016-02-03T14:02:00Z</dcterms:created>
  <dc:creator>nmarkovic</dc:creator>
  <cp:lastModifiedBy>Ana Golub Gruić</cp:lastModifiedBy>
  <cp:lastPrinted>2016-02-03T14:02:00Z</cp:lastPrinted>
  <dcterms:modified xmlns:xsi="http://www.w3.org/2001/XMLSchema-instance" xsi:type="dcterms:W3CDTF">2016-02-04T13:29:00Z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