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b608" w14:paraId="fa2b60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40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F1408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St-957/16</izvorni_sadrzaj>
    <derivirana_varijabla naziv="DomainObject.Predmet.PrimjedbaSuca_1">6 St-957/16</derivirana_varijabla>
  </DomainObject.Predmet.PrimjedbaSuca>
  <DomainObject.Predmet.ProtustrankaFormated>
    <izvorni_sadrzaj>  STADIUM KUGLANE društvo s ograničenom odgovornošću za usluge zastupanog po punomoćniku Odvjetničko društvo BRLEČIĆ &amp; partneri, javno trgovačko društvo za obavljanje odvjetničkih poslova</izvorni_sadrzaj>
    <derivirana_varijabla naziv="DomainObject.Predmet.ProtustrankaFormated_1">  STADIUM KUGLANE društvo s ograničenom odgovornošću za usluge zastupanog po punomoćniku Odvjetničko društvo BRLEČIĆ &amp; partneri, javno trgovačko društvo za obavljanje odvjetničkih poslova</derivirana_varijabla>
  </DomainObject.Predmet.ProtustrankaFormated>
  <DomainObject.Predmet.ProtustrankaFormatedOIB>
    <izvorni_sadrzaj>  STADIUM KUGLANE društvo s ograničenom odgovornošću za usluge, OIB 36838628870 zastupanog po punomoćniku Odvjetničko društvo BRLEČIĆ &amp; partneri, javno trgovačko društvo za obavljanje odvjetničkih poslova</izvorni_sadrzaj>
    <derivirana_varijabla naziv="DomainObject.Predmet.ProtustrankaFormatedOIB_1">  STADIUM KUGLANE društvo s ograničenom odgovornošću za usluge, OIB 36838628870 zastupanog po punomoćniku Odvjetničko društvo BRLEČIĆ &amp; partneri, javno trgovačko društvo za obavljanje odvjetničkih poslova</derivirana_varijabla>
  </DomainObject.Predmet.ProtustrankaFormatedOIB>
  <DomainObject.Predmet.ProtustrankaFormatedWithAdress>
    <izvorni_sadrzaj> STADIUM KUGLANE društvo s ograničenom odgovornošću za usluge, Ulica grada Lipika 15, 42204 Donji Kneginec zastupanog po punomoćniku Odvjetničko društvo BRLEČIĆ &amp; partneri, javno trgovačko društvo za obavljanje odvjetničkih poslova</izvorni_sadrzaj>
    <derivirana_varijabla naziv="DomainObject.Predmet.ProtustrankaFormatedWithAdress_1"> STADIUM KUGLANE društvo s ograničenom odgovornošću za usluge, Ulica grada Lipika 15, 42204 Donji Kneginec zastupanog po punomoćniku Odvjetničko društvo BRLEČIĆ &amp; partneri, javno trgovačko društvo za obavljanje odvjetničkih poslova</derivirana_varijabla>
  </DomainObject.Predmet.ProtustrankaFormatedWithAdress>
  <DomainObject.Predmet.ProtustrankaFormatedWithAdressOIB>
    <izvorni_sadrzaj> STADIUM KUGLANE društvo s ograničenom odgovornošću za usluge, OIB 36838628870, Ulica grada Lipika 15, 42204 Donji Kneginec zastupanog po punomoćniku Odvjetničko društvo BRLEČIĆ &amp; partneri, javno trgovačko društvo za obavljanje odvjetničkih poslova</izvorni_sadrzaj>
    <derivirana_varijabla naziv="DomainObject.Predmet.ProtustrankaFormatedWithAdressOIB_1"> STADIUM KUGLANE društvo s ograničenom odgovornošću za usluge, OIB 36838628870, Ulica grada Lipika 15, 42204 Donji Kneginec zastupanog po punomoćniku Odvjetničko društvo BRLEČIĆ &amp; partneri, javno trgovačko društvo za obavljanje odvjetničkih poslova</derivirana_varijabla>
  </DomainObject.Predmet.ProtustrankaFormatedWithAdressOIB>
  <DomainObject.Predmet.ProtustrankaWithAdress>
    <izvorni_sadrzaj>STADIUM KUGLANE društvo s ograničenom odgovornošću za usluge Ulica grada Lipika 15, 42204 Donji Kneginec</izvorni_sadrzaj>
    <derivirana_varijabla naziv="DomainObject.Predmet.ProtustrankaWithAdress_1">STADIUM KUGLANE društvo s ograničenom odgovornošću za usluge Ulica grada Lipika 15, 42204 Donji Kneginec</derivirana_varijabla>
  </DomainObject.Predmet.ProtustrankaWithAdress>
  <DomainObject.Predmet.ProtustrankaWithAdressOIB>
    <izvorni_sadrzaj>STADIUM KUGLANE društvo s ograničenom odgovornošću za usluge, OIB 36838628870, Ulica grada Lipika 15, 42204 Donji Kneginec</izvorni_sadrzaj>
    <derivirana_varijabla naziv="DomainObject.Predmet.ProtustrankaWithAdressOIB_1">STADIUM KUGLANE društvo s ograničenom odgovornošću za usluge, OIB 36838628870, Ulica grada Lipika 15, 42204 Donji Kneginec</derivirana_varijabla>
  </DomainObject.Predmet.ProtustrankaWithAdressOIB>
  <DomainObject.Predmet.ProtustrankaNazivFormated>
    <izvorni_sadrzaj>STADIUM KUGLANE društvo s ograničenom odgovornošću za usluge</izvorni_sadrzaj>
    <derivirana_varijabla naziv="DomainObject.Predmet.ProtustrankaNazivFormated_1">STADIUM KUGLANE društvo s ograničenom odgovornošću za usluge</derivirana_varijabla>
  </DomainObject.Predmet.ProtustrankaNazivFormated>
  <DomainObject.Predmet.ProtustrankaNazivFormatedOIB>
    <izvorni_sadrzaj>STADIUM KUGLANE društvo s ograničenom odgovornošću za usluge, OIB 36838628870</izvorni_sadrzaj>
    <derivirana_varijabla naziv="DomainObject.Predmet.ProtustrankaNazivFormatedOIB_1">STADIUM KUGLANE društvo s ograničenom odgovornošću za usluge, OIB 36838628870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936419.22</izvorni_sadrzaj>
    <derivirana_varijabla naziv="DomainObject.Predmet.TrenutnaVrijednost_1">936419.22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STADIUM KUGLANE društvo s ograničenom odgovornošću za usluge zastupanog po punomoćniku Odvjetničko društvo BRLEČIĆ &amp; partneri, javno trgovačko društvo za obavljanje odvjetničkih poslova</item>
    </izvorni_sadrzaj>
    <derivirana_varijabla naziv="DomainObject.Predmet.ProtuStrankaListFormated_1">
      <item>STADIUM KUGLANE društvo s ograničenom odgovornošću za usluge zastupanog po punomoćniku Odvjetničko društvo BRLEČIĆ &amp; partneri, javno trgovačko društvo za obavljanje odvjetničkih poslova</item>
    </derivirana_varijabla>
  </DomainObject.Predmet.ProtuStrankaListFormated>
  <DomainObject.Predmet.ProtuStrankaListFormatedOIB>
    <izvorni_sadrzaj>
      <item>STADIUM KUGLANE društvo s ograničenom odgovornošću za usluge, OIB 36838628870 zastupanog po punomoćniku Odvjetničko društvo BRLEČIĆ &amp; partneri, javno trgovačko društvo za obavljanje odvjetničkih poslova</item>
    </izvorni_sadrzaj>
    <derivirana_varijabla naziv="DomainObject.Predmet.ProtuStrankaListFormatedOIB_1">
      <item>STADIUM KUGLANE društvo s ograničenom odgovornošću za usluge, OIB 36838628870 zastupanog po punomoćniku Odvjetničko društvo BRLEČIĆ &amp; partneri, javno trgovačko društvo za obavljanje odvjetničkih poslova</item>
    </derivirana_varijabla>
  </DomainObject.Predmet.ProtuStrankaListFormatedOIB>
  <DomainObject.Predmet.ProtuStrankaListFormatedWithAdress>
    <izvorni_sadrzaj>
      <item>STADIUM KUGLANE društvo s ograničenom odgovornošću za usluge, Ulica grada Lipika 15, 42204 Donji Kneginec zastupanog po punomoćniku Odvjetničko društvo BRLEČIĆ &amp; partneri, javno trgovačko društvo za obavljanje odvjetničkih poslova</item>
    </izvorni_sadrzaj>
    <derivirana_varijabla naziv="DomainObject.Predmet.ProtuStrankaListFormatedWithAdress_1">
      <item>STADIUM KUGLANE društvo s ograničenom odgovornošću za usluge, Ulica grada Lipika 15, 42204 Donji Kneginec zastupanog po punomoćniku Odvjetničko društvo BRLEČIĆ &amp; partneri, javno trgovačko društvo za obavljanje odvjetničkih poslova</item>
    </derivirana_varijabla>
  </DomainObject.Predmet.ProtuStrankaListFormatedWithAdress>
  <DomainObject.Predmet.ProtuStrankaListFormatedWithAdressOIB>
    <izvorni_sadrzaj>
      <item>STADIUM KUGLANE društvo s ograničenom odgovornošću za usluge, OIB 36838628870, Ulica grada Lipika 15, 42204 Donji Kneginec zastupanog po punomoćniku Odvjetničko društvo BRLEČIĆ &amp; partneri, javno trgovačko društvo za obavljanje odvjetničkih poslova</item>
    </izvorni_sadrzaj>
    <derivirana_varijabla naziv="DomainObject.Predmet.ProtuStrankaListFormatedWithAdressOIB_1">
      <item>STADIUM KUGLANE društvo s ograničenom odgovornošću za usluge, OIB 36838628870, Ulica grada Lipika 15, 42204 Donji Kneginec zastupanog po punomoćniku Odvjetničko društvo BRLEČIĆ &amp; partneri, javno trgovačko društvo za obavljanje odvjetničkih poslova</item>
    </derivirana_varijabla>
  </DomainObject.Predmet.ProtuStrankaListFormatedWithAdressOIB>
  <DomainObject.Predmet.ProtuStrankaListNazivFormated>
    <izvorni_sadrzaj>
      <item>STADIUM KUGLANE društvo s ograničenom odgovornošću za usluge</item>
    </izvorni_sadrzaj>
    <derivirana_varijabla naziv="DomainObject.Predmet.ProtuStrankaListNazivFormated_1">
      <item>STADIUM KUGLANE društvo s ograničenom odgovornošću za usluge</item>
    </derivirana_varijabla>
  </DomainObject.Predmet.ProtuStrankaListNazivFormated>
  <DomainObject.Predmet.ProtuStrankaListNazivFormatedOIB>
    <izvorni_sadrzaj>
      <item>STADIUM KUGLANE društvo s ograničenom odgovornošću za usluge, OIB 36838628870</item>
    </izvorni_sadrzaj>
    <derivirana_varijabla naziv="DomainObject.Predmet.ProtuStrankaListNazivFormatedOIB_1">
      <item>STADIUM KUGLANE društvo s ograničenom odgovornošću za usluge, OIB 36838628870</item>
    </derivirana_varijabla>
  </DomainObject.Predmet.ProtuStrankaListNazivFormatedOIB>
  <DomainObject.Predmet.OstaliListFormated>
    <izvorni_sadrzaj>
      <item>Odvjetničko društvo BRLEČIĆ &amp; partneri, javno trgovačko društvo za obavljanje odvjetničkih poslova punomoćnik sudionika u postupku STADIUM KUGLANE društvo s ograničenom odgovornošću za usluge</item>
      <item>e-oglasna ploča</item>
      <item>Sudski registar</item>
    </izvorni_sadrzaj>
    <derivirana_varijabla naziv="DomainObject.Predmet.OstaliListFormated_1">
      <item>Odvjetničko društvo BRLEČIĆ &amp; partneri, javno trgovačko društvo za obavljanje odvjetničkih poslova punomoćnik sudionika u postupku STADIUM KUGLANE društvo s ograničenom odgovornošću za usluge</item>
      <item>e-oglasna ploča</item>
      <item>Sudski registar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 punomoćnik sudionika u postupku STADIUM KUGLANE društvo s ograničenom odgovornošću za usluge</item>
      <item>e-oglasna ploča</item>
      <item>Sudski registar</item>
    </izvorni_sadrzaj>
    <derivirana_varijabla naziv="DomainObject.Predmet.OstaliListFormatedOIB_1">
      <item>Odvjetničko društvo BRLEČIĆ &amp; partneri, javno trgovačko društvo za obavljanje odvjetničkih poslova, OIB 75277763692 punomoćnik sudionika u postupku STADIUM KUGLANE društvo s ograničenom odgovornošću za usluge</item>
      <item>e-oglasna ploča</item>
      <item>Sudski registar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 punomoćnik sudionika u postupku STADIUM KUGLANE društvo s ograničenom odgovornošću za usluge</item>
      <item>e-oglasna ploča</item>
      <item>Sudski registar</item>
    </izvorni_sadrzaj>
    <derivirana_varijabla naziv="DomainObject.Predmet.OstaliListFormatedWithAdress_1">
      <item>Odvjetničko društvo BRLEČIĆ &amp; partneri, javno trgovačko društvo za obavljanje odvjetničkih poslova, Optujska ulica 25/1, 42000 Varaždin punomoćnik sudionika u postupku STADIUM KUGLANE društvo s ograničenom odgovornošću za usluge</item>
      <item>e-oglasna ploča</item>
      <item>Sudski registar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 punomoćnik sudionika u postupku STADIUM KUGLANE društvo s ograničenom odgovornošću za usluge</item>
      <item>e-oglasna ploča</item>
      <item>Sudski registar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 punomoćnik sudionika u postupku STADIUM KUGLANE društvo s ograničenom odgovornošću za usluge</item>
      <item>e-oglasna ploča</item>
      <item>Sudski registar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e-oglasna ploča</item>
      <item>Sudski registar</item>
    </izvorni_sadrzaj>
    <derivirana_varijabla naziv="DomainObject.Predmet.OstaliListNazivFormated_1">
      <item>Odvjetničko društvo BRLEČIĆ &amp; partneri, javno trgovačko društvo za obavljanje odvjetničkih poslova</item>
      <item>e-oglasna ploča</item>
      <item>Sudski registar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e-oglasna ploča</item>
      <item>Sudski registar</item>
    </izvorni_sadrzaj>
    <derivirana_varijabla naziv="DomainObject.Predmet.OstaliListNazivFormatedOIB_1">
      <item>Odvjetničko društvo BRLEČIĆ &amp; partneri, javno trgovačko društvo za obavljanje odvjetničkih poslova, OIB 75277763692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STADIUM KUGLANE društvo s ograničenom odgovornošću za usluge</izvorni_sadrzaj>
    <derivirana_varijabla naziv="DomainObject.Predmet.ProtustrankaIDrugi_1">STADIUM KUGLANE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STADIUM KUGLANE društvo s ograničenom odgovornošću za usluge, OIB 36838628870, Ulica grada Lipika 15, 42204 Donji Kneginec</izvorni_sadrzaj>
    <derivirana_varijabla naziv="DomainObject.Predmet.ProtustrankaIDrugiAdressOIB_1">STADIUM KUGLANE društvo s ograničenom odgovornošću za usluge, OIB 36838628870, Ulica grada Lipika 15,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BRLEČIĆ &amp; partneri, javno trgovačko društvo za obavljanje odvjetničkih poslova</item>
      <item>Financijska agencija</item>
      <item>STADIUM KUGLANE društvo s ograničenom odgovornošću za usluge</item>
      <item>e-oglasna ploča</item>
      <item>Sudski registar</item>
    </izvorni_sadrzaj>
    <derivirana_varijabla naziv="DomainObject.Predmet.SudioniciListNaziv_1">
      <item>Odvjetničko društvo BRLEČIĆ &amp; partneri, javno trgovačko društvo za obavljanje odvjetničkih poslova</item>
      <item>Financijska agencija</item>
      <item>STADIUM KUGLANE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Odvjetničko društvo BRLEČIĆ &amp; partneri, javno trgovačko društvo za obavljanje odvjetničkih poslova, OIB 75277763692, Optujska ulica 25/1,42000 Varaždin</item>
      <item>Financijska agencija, OIB 85821130368, Ulica grada Vukovara 70,10000 Zagreb</item>
      <item>STADIUM KUGLANE društvo s ograničenom odgovornošću za usluge, OIB 36838628870, Ulica grada Lipika 15,42204 Donji Kneginec</item>
      <item>e-oglasna ploča</item>
      <item>Sudski registar</item>
    </izvorni_sadrzaj>
    <derivirana_varijabla naziv="DomainObject.Predmet.SudioniciListAdressOIB_1">
      <item>Odvjetničko društvo BRLEČIĆ &amp; partneri, javno trgovačko društvo za obavljanje odvjetničkih poslova, OIB 75277763692, Optujska ulica 25/1,42000 Varaždin</item>
      <item>Financijska agencija, OIB 85821130368, Ulica grada Vukovara 70,10000 Zagreb</item>
      <item>STADIUM KUGLANE društvo s ograničenom odgovornošću za usluge, OIB 36838628870, Ulica grada Lipika 15,42204 Donji Kneginec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75277763692</item>
      <item>, OIB 85821130368</item>
      <item>, OIB 36838628870</item>
      <item>, OIB null</item>
    </izvorni_sadrzaj>
    <derivirana_varijabla naziv="DomainObject.Predmet.SudioniciListNazivOIB_1">
      <item>, OIB null</item>
      <item>, OIB 75277763692</item>
      <item>, OIB 85821130368</item>
      <item>, OIB 36838628870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