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222a" w14:paraId="0e1222a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5C3D4D" w:rsidR="005C3D4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5C3D4D">
        <w:rPr>
          <w:sz w:val="23"/>
          <w:szCs w:val="23"/>
        </w:rPr>
        <w:t xml:space="preserve"> </w:t>
      </w:r>
      <w:r w:rsidR="00E55F8F">
        <w:rPr>
          <w:sz w:val="23"/>
          <w:szCs w:val="23"/>
        </w:rPr>
        <w:t xml:space="preserve">MUŠKI RUKOMETNI KLUB „ARENA – JADROGRAD“, Pula, Trg Kralja Tomislava 7, OIB: 70717800074, </w:t>
      </w:r>
    </w:p>
    <w:p w:rsidRDefault="007E67C4" w:rsidP="005C3D4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E55F8F">
        <w:rPr>
          <w:sz w:val="23"/>
          <w:szCs w:val="23"/>
        </w:rPr>
        <w:t>MUŠKI RUKOMETNI KLUB „ARENA – JADROGRAD“, Pula, Trg Kralja Tomislava 7, OIB: 70717800074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E55F8F">
        <w:rPr>
          <w:sz w:val="23"/>
          <w:szCs w:val="23"/>
        </w:rPr>
        <w:t>06</w:t>
      </w:r>
      <w:r w:rsidR="005C3D4D">
        <w:rPr>
          <w:sz w:val="23"/>
          <w:szCs w:val="23"/>
        </w:rPr>
        <w:t xml:space="preserve">. travnja </w:t>
      </w:r>
      <w:r w:rsidR="002E4D4B">
        <w:rPr>
          <w:sz w:val="23"/>
          <w:szCs w:val="23"/>
        </w:rPr>
        <w:t xml:space="preserve">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E55F8F">
        <w:rPr>
          <w:sz w:val="23"/>
          <w:szCs w:val="23"/>
        </w:rPr>
        <w:t>MUŠKI RUKOMETNI KLUB „ARENA – JADROGRAD“, Pula, Trg Kralja Tomislava 7, OIB: 70717800074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E55F8F">
        <w:rPr>
          <w:sz w:val="23"/>
          <w:szCs w:val="23"/>
        </w:rPr>
        <w:t>314</w:t>
      </w:r>
      <w:r>
        <w:rPr>
          <w:sz w:val="23"/>
          <w:szCs w:val="23"/>
        </w:rPr>
        <w:t xml:space="preserve"> dana, u ukupnom iznosu od </w:t>
      </w:r>
      <w:r w:rsidR="00E55F8F">
        <w:rPr>
          <w:sz w:val="23"/>
          <w:szCs w:val="23"/>
        </w:rPr>
        <w:t>65,00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E55F8F">
        <w:rPr>
          <w:sz w:val="23"/>
          <w:szCs w:val="23"/>
        </w:rPr>
        <w:t>23. svibnja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5C3D4D">
        <w:rPr>
          <w:sz w:val="23"/>
          <w:szCs w:val="23"/>
        </w:rPr>
        <w:t>1</w:t>
      </w:r>
      <w:r w:rsidR="00E55F8F">
        <w:rPr>
          <w:sz w:val="23"/>
          <w:szCs w:val="23"/>
        </w:rPr>
        <w:t>2</w:t>
      </w:r>
      <w:r>
        <w:rPr>
          <w:sz w:val="23"/>
          <w:szCs w:val="23"/>
        </w:rPr>
        <w:t xml:space="preserve"> spisa) iz koje proizlazi da je račun dužnika odblokiran.</w:t>
      </w:r>
      <w:r w:rsidR="002D224C">
        <w:rPr>
          <w:sz w:val="23"/>
          <w:szCs w:val="23"/>
        </w:rPr>
        <w:t xml:space="preserve"> </w:t>
      </w: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D224C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0572E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6E6528">
        <w:rPr>
          <w:sz w:val="23"/>
          <w:szCs w:val="23"/>
        </w:rPr>
        <w:t>, v. r.</w:t>
      </w:r>
    </w:p>
    <w:p w:rsidRDefault="002D224C" w:rsidP="007E67C4" w:rsidR="002D224C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D23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5C3D4D">
          <w:t>6</w:t>
        </w:r>
        <w:r w:rsidR="00E55F8F">
          <w:t>28</w:t>
        </w:r>
        <w:r w:rsidR="002D224C">
          <w:t>/16 -</w:t>
        </w:r>
        <w:r w:rsidR="006E6528">
          <w:t>8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5C3D4D">
      <w:t>6</w:t>
    </w:r>
    <w:r w:rsidR="00E55F8F">
      <w:t>28</w:t>
    </w:r>
    <w:r w:rsidR="002D224C">
      <w:t>/16 -</w:t>
    </w:r>
    <w:r w:rsidR="006E6528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1B244D"/>
    <w:rsid w:val="00206EB7"/>
    <w:rsid w:val="00242D23"/>
    <w:rsid w:val="0027286E"/>
    <w:rsid w:val="002A0B16"/>
    <w:rsid w:val="002D224C"/>
    <w:rsid w:val="002E4D4B"/>
    <w:rsid w:val="005C3D4D"/>
    <w:rsid w:val="00642D6B"/>
    <w:rsid w:val="006E6528"/>
    <w:rsid w:val="00755F05"/>
    <w:rsid w:val="007C51BB"/>
    <w:rsid w:val="007E67C4"/>
    <w:rsid w:val="008A2F01"/>
    <w:rsid w:val="008F6624"/>
    <w:rsid w:val="00921CDC"/>
    <w:rsid w:val="0095611E"/>
    <w:rsid w:val="009C5173"/>
    <w:rsid w:val="00A15928"/>
    <w:rsid w:val="00A24227"/>
    <w:rsid w:val="00AE472F"/>
    <w:rsid w:val="00D856E6"/>
    <w:rsid w:val="00E55F8F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D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D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D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D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D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D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D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D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MUŠKI RUKOMETNI KLUB "ARENA - JADROGRAD", PULA</izvorni_sadrzaj>
    <derivirana_varijabla naziv="DomainObject.Predmet.ProtustrankaFormated_1">  MUŠKI RUKOMETNI KLUB "ARENA - JADROGRAD", PULA</derivirana_varijabla>
  </DomainObject.Predmet.ProtustrankaFormated>
  <DomainObject.Predmet.ProtustrankaFormatedOIB>
    <izvorni_sadrzaj>  MUŠKI RUKOMETNI KLUB "ARENA - JADROGRAD", PULA, OIB 70717800074</izvorni_sadrzaj>
    <derivirana_varijabla naziv="DomainObject.Predmet.ProtustrankaFormatedOIB_1">  MUŠKI RUKOMETNI KLUB "ARENA - JADROGRAD", PULA, OIB 70717800074</derivirana_varijabla>
  </DomainObject.Predmet.ProtustrankaFormatedOIB>
  <DomainObject.Predmet.ProtustrankaFormatedWithAdress>
    <izvorni_sadrzaj> MUŠKI RUKOMETNI KLUB "ARENA - JADROGRAD", PULA, Trg Kralja Tomislava 7, 52100 Pula</izvorni_sadrzaj>
    <derivirana_varijabla naziv="DomainObject.Predmet.ProtustrankaFormatedWithAdress_1"> MUŠKI RUKOMETNI KLUB "ARENA - JADROGRAD", PULA, Trg Kralja Tomislava 7, 52100 Pula</derivirana_varijabla>
  </DomainObject.Predmet.ProtustrankaFormatedWithAdress>
  <DomainObject.Predmet.ProtustrankaFormatedWithAdressOIB>
    <izvorni_sadrzaj> MUŠKI RUKOMETNI KLUB "ARENA - JADROGRAD", PULA, OIB 70717800074, Trg Kralja Tomislava 7, 52100 Pula</izvorni_sadrzaj>
    <derivirana_varijabla naziv="DomainObject.Predmet.ProtustrankaFormatedWithAdressOIB_1"> MUŠKI RUKOMETNI KLUB "ARENA - JADROGRAD", PULA, OIB 70717800074, Trg Kralja Tomislava 7, 52100 Pula</derivirana_varijabla>
  </DomainObject.Predmet.ProtustrankaFormatedWithAdressOIB>
  <DomainObject.Predmet.ProtustrankaWithAdress>
    <izvorni_sadrzaj>MUŠKI RUKOMETNI KLUB "ARENA - JADROGRAD", PULA Trg Kralja Tomislava 7, 52100 Pula</izvorni_sadrzaj>
    <derivirana_varijabla naziv="DomainObject.Predmet.ProtustrankaWithAdress_1">MUŠKI RUKOMETNI KLUB "ARENA - JADROGRAD", PULA Trg Kralja Tomislava 7, 52100 Pula</derivirana_varijabla>
  </DomainObject.Predmet.ProtustrankaWithAdress>
  <DomainObject.Predmet.ProtustrankaWithAdressOIB>
    <izvorni_sadrzaj>MUŠKI RUKOMETNI KLUB "ARENA - JADROGRAD", PULA, OIB 70717800074, Trg Kralja Tomislava 7, 52100 Pula</izvorni_sadrzaj>
    <derivirana_varijabla naziv="DomainObject.Predmet.ProtustrankaWithAdressOIB_1">MUŠKI RUKOMETNI KLUB "ARENA - JADROGRAD", PULA, OIB 70717800074, Trg Kralja Tomislava 7, 52100 Pula</derivirana_varijabla>
  </DomainObject.Predmet.ProtustrankaWithAdressOIB>
  <DomainObject.Predmet.ProtustrankaNazivFormated>
    <izvorni_sadrzaj>MUŠKI RUKOMETNI KLUB "ARENA - JADROGRAD", PULA</izvorni_sadrzaj>
    <derivirana_varijabla naziv="DomainObject.Predmet.ProtustrankaNazivFormated_1">MUŠKI RUKOMETNI KLUB "ARENA - JADROGRAD", PULA</derivirana_varijabla>
  </DomainObject.Predmet.ProtustrankaNazivFormated>
  <DomainObject.Predmet.ProtustrankaNazivFormatedOIB>
    <izvorni_sadrzaj>MUŠKI RUKOMETNI KLUB "ARENA - JADROGRAD", PULA, OIB 70717800074</izvorni_sadrzaj>
    <derivirana_varijabla naziv="DomainObject.Predmet.ProtustrankaNazivFormatedOIB_1">MUŠKI RUKOMETNI KLUB "ARENA - JADROGRAD", PULA, OIB 70717800074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MUŠKI RUKOMETNI KLUB "ARENA - JADROGRAD", PULA</item>
    </izvorni_sadrzaj>
    <derivirana_varijabla naziv="DomainObject.Predmet.ProtuStrankaListFormated_1">
      <item>MUŠKI RUKOMETNI KLUB "ARENA - JADROGRAD", PULA</item>
    </derivirana_varijabla>
  </DomainObject.Predmet.ProtuStrankaListFormated>
  <DomainObject.Predmet.ProtuStrankaListFormatedOIB>
    <izvorni_sadrzaj>
      <item>MUŠKI RUKOMETNI KLUB "ARENA - JADROGRAD", PULA, OIB 70717800074</item>
    </izvorni_sadrzaj>
    <derivirana_varijabla naziv="DomainObject.Predmet.ProtuStrankaListFormatedOIB_1">
      <item>MUŠKI RUKOMETNI KLUB "ARENA - JADROGRAD", PULA, OIB 70717800074</item>
    </derivirana_varijabla>
  </DomainObject.Predmet.ProtuStrankaListFormatedOIB>
  <DomainObject.Predmet.ProtuStrankaListFormatedWithAdress>
    <izvorni_sadrzaj>
      <item>MUŠKI RUKOMETNI KLUB "ARENA - JADROGRAD", PULA, Trg Kralja Tomislava 7, 52100 Pula</item>
    </izvorni_sadrzaj>
    <derivirana_varijabla naziv="DomainObject.Predmet.ProtuStrankaListFormatedWithAdress_1">
      <item>MUŠKI RUKOMETNI KLUB "ARENA - JADROGRAD", PULA, Trg Kralja Tomislava 7, 52100 Pula</item>
    </derivirana_varijabla>
  </DomainObject.Predmet.ProtuStrankaListFormatedWithAdress>
  <DomainObject.Predmet.ProtuStrankaListFormatedWithAdressOIB>
    <izvorni_sadrzaj>
      <item>MUŠKI RUKOMETNI KLUB "ARENA - JADROGRAD", PULA, OIB 70717800074, Trg Kralja Tomislava 7, 52100 Pula</item>
    </izvorni_sadrzaj>
    <derivirana_varijabla naziv="DomainObject.Predmet.ProtuStrankaListFormatedWithAdressOIB_1">
      <item>MUŠKI RUKOMETNI KLUB "ARENA - JADROGRAD", PULA, OIB 70717800074, Trg Kralja Tomislava 7, 52100 Pula</item>
    </derivirana_varijabla>
  </DomainObject.Predmet.ProtuStrankaListFormatedWithAdressOIB>
  <DomainObject.Predmet.ProtuStrankaListNazivFormated>
    <izvorni_sadrzaj>
      <item>MUŠKI RUKOMETNI KLUB "ARENA - JADROGRAD", PULA</item>
    </izvorni_sadrzaj>
    <derivirana_varijabla naziv="DomainObject.Predmet.ProtuStrankaListNazivFormated_1">
      <item>MUŠKI RUKOMETNI KLUB "ARENA - JADROGRAD", PULA</item>
    </derivirana_varijabla>
  </DomainObject.Predmet.ProtuStrankaListNazivFormated>
  <DomainObject.Predmet.ProtuStrankaListNazivFormatedOIB>
    <izvorni_sadrzaj>
      <item>MUŠKI RUKOMETNI KLUB "ARENA - JADROGRAD", PULA, OIB 70717800074</item>
    </izvorni_sadrzaj>
    <derivirana_varijabla naziv="DomainObject.Predmet.ProtuStrankaListNazivFormatedOIB_1">
      <item>MUŠKI RUKOMETNI KLUB "ARENA - JADROGRAD", PULA, OIB 70717800074</item>
    </derivirana_varijabla>
  </DomainObject.Predmet.ProtuStrankaListNazivFormatedOIB>
  <DomainObject.Predmet.OstaliListFormated>
    <izvorni_sadrzaj>
      <item>Emeriko Jakša</item>
      <item>Denis Bašić</item>
    </izvorni_sadrzaj>
    <derivirana_varijabla naziv="DomainObject.Predmet.OstaliListFormated_1">
      <item>Emeriko Jakša</item>
      <item>Denis Bašić</item>
    </derivirana_varijabla>
  </DomainObject.Predmet.OstaliListFormated>
  <DomainObject.Predmet.OstaliListFormatedOIB>
    <izvorni_sadrzaj>
      <item>Emeriko Jakša</item>
      <item>Denis Bašić</item>
    </izvorni_sadrzaj>
    <derivirana_varijabla naziv="DomainObject.Predmet.OstaliListFormatedOIB_1">
      <item>Emeriko Jakša</item>
      <item>Denis Bašić</item>
    </derivirana_varijabla>
  </DomainObject.Predmet.OstaliListFormatedOIB>
  <DomainObject.Predmet.OstaliListFormatedWithAdress>
    <izvorni_sadrzaj>
      <item>Emeriko Jakša, Trg kralja Tomislava 7, 52100 Pula</item>
      <item>Denis Bašić, Trg kralja Tomislava 7, 52100 Pula</item>
    </izvorni_sadrzaj>
    <derivirana_varijabla naziv="DomainObject.Predmet.OstaliListFormatedWithAdress_1">
      <item>Emeriko Jakša, Trg kralja Tomislava 7, 52100 Pula</item>
      <item>Denis Bašić, Trg kralja Tomislava 7, 52100 Pula</item>
    </derivirana_varijabla>
  </DomainObject.Predmet.OstaliListFormatedWithAdress>
  <DomainObject.Predmet.OstaliListFormatedWithAdressOIB>
    <izvorni_sadrzaj>
      <item>Emeriko Jakša, Trg kralja Tomislava 7, 52100 Pula</item>
      <item>Denis Bašić, Trg kralja Tomislava 7, 52100 Pula</item>
    </izvorni_sadrzaj>
    <derivirana_varijabla naziv="DomainObject.Predmet.OstaliListFormatedWithAdressOIB_1">
      <item>Emeriko Jakša, Trg kralja Tomislava 7, 52100 Pula</item>
      <item>Denis Bašić, Trg kralja Tomislava 7, 52100 Pula</item>
    </derivirana_varijabla>
  </DomainObject.Predmet.OstaliListFormatedWithAdressOIB>
  <DomainObject.Predmet.OstaliListNazivFormated>
    <izvorni_sadrzaj>
      <item>Emeriko Jakša</item>
      <item>Denis Bašić</item>
    </izvorni_sadrzaj>
    <derivirana_varijabla naziv="DomainObject.Predmet.OstaliListNazivFormated_1">
      <item>Emeriko Jakša</item>
      <item>Denis Bašić</item>
    </derivirana_varijabla>
  </DomainObject.Predmet.OstaliListNazivFormated>
  <DomainObject.Predmet.OstaliListNazivFormatedOIB>
    <izvorni_sadrzaj>
      <item>Emeriko Jakša</item>
      <item>Denis Bašić</item>
    </izvorni_sadrzaj>
    <derivirana_varijabla naziv="DomainObject.Predmet.OstaliListNazivFormatedOIB_1">
      <item>Emeriko Jakša</item>
      <item>Denis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MUŠKI RUKOMETNI KLUB "ARENA - JADROGRAD", PULA</izvorni_sadrzaj>
    <derivirana_varijabla naziv="DomainObject.Predmet.ProtustrankaIDrugi_1">MUŠKI RUKOMETNI KLUB "ARENA - JADROGRAD",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MUŠKI RUKOMETNI KLUB "ARENA - JADROGRAD", PULA, OIB 70717800074, Trg Kralja Tomislava 7, 52100 Pula</izvorni_sadrzaj>
    <derivirana_varijabla naziv="DomainObject.Predmet.ProtustrankaIDrugiAdressOIB_1">MUŠKI RUKOMETNI KLUB "ARENA - JADROGRAD", PULA, OIB 70717800074,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MUŠKI RUKOMETNI KLUB "ARENA - JADROGRAD", PULA</item>
      <item>Emeriko Jakša</item>
      <item>Denis Bašić</item>
    </izvorni_sadrzaj>
    <derivirana_varijabla naziv="DomainObject.Predmet.SudioniciListNaziv_1">
      <item>FINANCIJSKA AGENCIJA, RC RIJEKA, PODRUŽNICA PULA, PULA</item>
      <item>MUŠKI RUKOMETNI KLUB "ARENA - JADROGRAD", PULA</item>
      <item>Emeriko Jakša</item>
      <item>Denis Bašić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izvorni_sadrzaj>
    <derivirana_varijabla naziv="DomainObject.Predmet.SudioniciListAdressOIB_1"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70717800074</item>
      <item>, OIB null</item>
      <item>, OIB null</item>
    </izvorni_sadrzaj>
    <derivirana_varijabla naziv="DomainObject.Predmet.SudioniciListNazivOIB_1">
      <item>, OIB 85821130368</item>
      <item>, OIB 70717800074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1761</properties:Characters>
  <properties:Lines>63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2016-08-01T08:31:00Z</dcterms:created>
  <dc:creator>Tijana Licul</dc:creator>
  <cp:lastModifiedBy>Jasmina Matika</cp:lastModifiedBy>
  <cp:lastPrinted>2016-08-02T06:20:00Z</cp:lastPrinted>
  <dcterms:modified xmlns:xsi="http://www.w3.org/2001/XMLSchema-instance" xsi:type="dcterms:W3CDTF">2016-08-02T10:38:00Z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