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740b4" w14:paraId="fb740b4" w:rsidRDefault="00AE649C" w:rsidP="00FA5B5E" w:rsidR="00AE649C" w:rsidRPr="00B76F3C">
      <w:pPr>
        <w:pStyle w:val="Naslov3"/>
        <w15:collapsed w:val="false"/>
      </w:pPr>
    </w:p>
    <w:p w:rsidRDefault="00184329" w:rsidP="00184329" w:rsidR="00184329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St-1193/2016-2.</w:t>
      </w:r>
    </w:p>
    <w:p w:rsidRDefault="00184329" w:rsidP="00184329" w:rsidR="00184329">
      <w:pPr>
        <w:jc w:val="center"/>
        <w:rPr>
          <w:rFonts w:cs="Arial" w:hAnsi="Arial" w:ascii="Arial"/>
          <w:b/>
          <w:noProof/>
        </w:rPr>
      </w:pPr>
    </w:p>
    <w:p w:rsidRDefault="00184329" w:rsidP="00184329" w:rsidR="00184329">
      <w:pPr>
        <w:jc w:val="center"/>
        <w:rPr>
          <w:rFonts w:cs="Arial" w:hAnsi="Arial" w:ascii="Arial"/>
          <w:b/>
          <w:noProof/>
        </w:rPr>
      </w:pPr>
    </w:p>
    <w:p w:rsidRDefault="00184329" w:rsidP="00184329" w:rsidR="00184329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184329" w:rsidP="00184329" w:rsidR="00184329">
      <w:pPr>
        <w:jc w:val="center"/>
        <w:rPr>
          <w:rFonts w:cs="Arial" w:hAnsi="Arial" w:ascii="Arial"/>
          <w:b/>
          <w:noProof/>
        </w:rPr>
      </w:pPr>
    </w:p>
    <w:p w:rsidRDefault="00184329" w:rsidP="00184329" w:rsidR="00184329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184329" w:rsidP="00184329" w:rsidR="00184329">
      <w:pPr>
        <w:outlineLvl w:val="0"/>
        <w:rPr>
          <w:rFonts w:cs="Arial" w:hAnsi="Arial" w:ascii="Arial"/>
          <w:noProof/>
        </w:rPr>
      </w:pPr>
    </w:p>
    <w:p w:rsidRDefault="00184329" w:rsidP="00184329" w:rsidR="0018432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Karlovac, </w:t>
      </w:r>
      <w:proofErr w:type="spellStart"/>
      <w:r>
        <w:rPr>
          <w:rFonts w:cs="Arial" w:hAnsi="Arial" w:ascii="Arial"/>
        </w:rPr>
        <w:t>Ul.Pavla</w:t>
      </w:r>
      <w:proofErr w:type="spellEnd"/>
      <w:r>
        <w:rPr>
          <w:rFonts w:cs="Arial" w:hAnsi="Arial" w:ascii="Arial"/>
        </w:rPr>
        <w:t xml:space="preserve"> Vitezovića 1, za otvaranje stečajnog postupka nad dužnikom BIM-LESAR j.d.o.o. za trgovinu i ugostiteljstvo iz Karlovca, Kamensko 11, MBS 080860192, OIB 54169203896, d</w:t>
      </w:r>
      <w:r>
        <w:rPr>
          <w:rFonts w:cs="Arial" w:hAnsi="Arial" w:ascii="Arial"/>
          <w:noProof/>
        </w:rPr>
        <w:t>ana 13. prosinca 2016. godine</w:t>
      </w:r>
    </w:p>
    <w:p w:rsidRDefault="00184329" w:rsidP="00184329" w:rsidR="00184329">
      <w:pPr>
        <w:ind w:firstLine="851"/>
        <w:jc w:val="both"/>
        <w:rPr>
          <w:rFonts w:cs="Arial" w:hAnsi="Arial" w:ascii="Arial"/>
          <w:noProof/>
        </w:rPr>
      </w:pPr>
    </w:p>
    <w:p w:rsidRDefault="00184329" w:rsidP="00184329" w:rsidR="0018432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184329" w:rsidP="00184329" w:rsidR="0018432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>I. Pokreće se postupak radi utvrđivanja uvjeta za otvaranje stečajnog postupka nad dužnikom BIM-LESAR j.d.o.o. za trgovinu i ugostiteljstvo iz Karlovca, Kamensko 11, MBS 080860192, OIB 54169203896.</w:t>
      </w:r>
    </w:p>
    <w:p w:rsidRDefault="00184329" w:rsidP="00184329" w:rsidR="0018432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184329" w:rsidP="00184329" w:rsidR="0018432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01. veljače 2017. godine u 11,15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184329" w:rsidP="00184329" w:rsidR="00184329">
      <w:pPr>
        <w:ind w:firstLine="851"/>
        <w:jc w:val="both"/>
        <w:rPr>
          <w:rFonts w:cs="Arial" w:hAnsi="Arial" w:ascii="Arial"/>
          <w:noProof/>
        </w:rPr>
      </w:pPr>
    </w:p>
    <w:p w:rsidRDefault="00184329" w:rsidP="00184329" w:rsidR="00184329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Karlovac</w:t>
      </w:r>
    </w:p>
    <w:p w:rsidRDefault="00184329" w:rsidP="00184329" w:rsidR="00184329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Darko Lesar</w:t>
      </w:r>
    </w:p>
    <w:p w:rsidRDefault="00184329" w:rsidP="00184329" w:rsidR="00184329">
      <w:pPr>
        <w:ind w:left="851"/>
        <w:jc w:val="both"/>
        <w:rPr>
          <w:rFonts w:cs="Arial" w:hAnsi="Arial" w:ascii="Arial"/>
          <w:noProof/>
        </w:rPr>
      </w:pPr>
    </w:p>
    <w:p w:rsidRDefault="00184329" w:rsidP="00184329" w:rsidR="00184329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184329" w:rsidP="00184329" w:rsidR="00184329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</w:t>
      </w:r>
    </w:p>
    <w:p w:rsidRDefault="00184329" w:rsidP="00184329" w:rsidR="00184329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184329" w:rsidP="00184329" w:rsidR="00184329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589 dana, u ukupnom iznosu od 21.821,14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1 zaposlenika.</w:t>
      </w:r>
      <w:r>
        <w:rPr>
          <w:rFonts w:cs="Arial" w:hAnsi="Arial" w:ascii="Arial"/>
        </w:rPr>
        <w:t xml:space="preserve">              </w:t>
      </w:r>
    </w:p>
    <w:p w:rsidRDefault="00184329" w:rsidP="00184329" w:rsidR="00184329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184329" w:rsidP="00184329" w:rsidR="0018432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184329" w:rsidP="00184329" w:rsidR="0018432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184329" w:rsidP="00184329" w:rsidR="00184329">
      <w:pPr>
        <w:jc w:val="both"/>
        <w:rPr>
          <w:rFonts w:cs="Arial" w:hAnsi="Arial" w:ascii="Arial"/>
          <w:noProof/>
        </w:rPr>
      </w:pPr>
    </w:p>
    <w:p w:rsidRDefault="00184329" w:rsidP="00184329" w:rsidR="00184329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13. prosinca 2016. godine </w:t>
      </w:r>
    </w:p>
    <w:p w:rsidRDefault="00184329" w:rsidP="00184329" w:rsidR="00184329">
      <w:pPr>
        <w:jc w:val="both"/>
        <w:rPr>
          <w:rFonts w:cs="Arial" w:hAnsi="Arial" w:ascii="Arial"/>
          <w:noProof/>
        </w:rPr>
      </w:pPr>
    </w:p>
    <w:p w:rsidRDefault="00184329" w:rsidP="00184329" w:rsidR="00184329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184329" w:rsidP="00184329" w:rsidR="00184329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184329" w:rsidP="00184329" w:rsidR="00184329">
      <w:pPr>
        <w:jc w:val="both"/>
        <w:rPr>
          <w:rFonts w:cs="Arial" w:hAnsi="Arial" w:ascii="Arial"/>
          <w:noProof/>
        </w:rPr>
      </w:pPr>
    </w:p>
    <w:p w:rsidRDefault="00184329" w:rsidP="00184329" w:rsidR="00184329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184329" w:rsidP="00184329" w:rsidR="00184329">
      <w:pPr>
        <w:jc w:val="both"/>
        <w:rPr>
          <w:rFonts w:cs="Arial" w:hAnsi="Arial" w:ascii="Arial"/>
        </w:rPr>
      </w:pPr>
    </w:p>
    <w:p w:rsidRDefault="00184329" w:rsidP="00184329" w:rsidR="00184329">
      <w:pPr>
        <w:jc w:val="both"/>
        <w:rPr>
          <w:rFonts w:cs="Arial" w:hAnsi="Arial" w:ascii="Arial"/>
          <w:noProof/>
        </w:rPr>
      </w:pPr>
      <w:bookmarkStart w:name="_GoBack" w:id="0"/>
      <w:bookmarkEnd w:id="0"/>
      <w:r>
        <w:rPr>
          <w:rFonts w:cs="Arial" w:hAnsi="Arial" w:ascii="Arial"/>
          <w:noProof/>
        </w:rPr>
        <w:t>Rj.</w:t>
      </w:r>
    </w:p>
    <w:p w:rsidRDefault="00184329" w:rsidP="00184329" w:rsidR="0018432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184329" w:rsidP="00184329" w:rsidR="0018432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184329" w:rsidP="00184329" w:rsidR="0018432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Karlovac, poštom i e-oglasnom pločom        </w:t>
      </w:r>
    </w:p>
    <w:p w:rsidRDefault="00184329" w:rsidP="00184329" w:rsidR="0018432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>Kal.roč.</w:t>
      </w:r>
    </w:p>
    <w:p w:rsidRDefault="00184329" w:rsidP="00184329" w:rsidR="0018432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Bj.13.12.2016.g.</w:t>
      </w:r>
    </w:p>
    <w:p w:rsidRDefault="00184329" w:rsidP="00184329" w:rsidR="00184329">
      <w:pPr>
        <w:rPr>
          <w:rFonts w:cs="Arial" w:hAnsi="Arial" w:ascii="Arial"/>
        </w:rPr>
      </w:pPr>
    </w:p>
    <w:p w:rsidRDefault="00184329" w:rsidP="00184329" w:rsidR="00184329">
      <w:pPr>
        <w:jc w:val="both"/>
        <w:rPr>
          <w:rFonts w:cs="Arial" w:hAnsi="Arial" w:ascii="Arial"/>
        </w:rPr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4329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36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St-1193/2016-2</izvorni_sadrzaj>
    <derivirana_varijabla naziv="DomainObject.Oznaka_1">St-1193/2016-2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St-1193/2016</izvorni_sadrzaj>
    <derivirana_varijabla naziv="DomainObject.Predmet.OznakaBroj_1">St-1193/2016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BIM-LESAR j.d.o.o. zastupanog po punomoćniku Darko Lesar</izvorni_sadrzaj>
    <derivirana_varijabla naziv="DomainObject.Predmet.ProtustrankaFormated_1">  BIM-LESAR j.d.o.o. zastupanog po punomoćniku Darko Lesar</derivirana_varijabla>
  </DomainObject.Predmet.ProtustrankaFormated>
  <DomainObject.Predmet.ProtustrankaFormatedOIB>
    <izvorni_sadrzaj>  BIM-LESAR j.d.o.o., OIB 54169203896 zastupanog po punomoćniku Darko Lesar</izvorni_sadrzaj>
    <derivirana_varijabla naziv="DomainObject.Predmet.ProtustrankaFormatedOIB_1">  BIM-LESAR j.d.o.o., OIB 54169203896 zastupanog po punomoćniku Darko Lesar</derivirana_varijabla>
  </DomainObject.Predmet.ProtustrankaFormatedOIB>
  <DomainObject.Predmet.ProtustrankaFormatedWithAdress>
    <izvorni_sadrzaj> BIM-LESAR j.d.o.o., Kamensko 11, 47000 Karlovac zastupanog po punomoćniku Darko Lesar</izvorni_sadrzaj>
    <derivirana_varijabla naziv="DomainObject.Predmet.ProtustrankaFormatedWithAdress_1"> BIM-LESAR j.d.o.o., Kamensko 11, 47000 Karlovac zastupanog po punomoćniku Darko Lesar</derivirana_varijabla>
  </DomainObject.Predmet.ProtustrankaFormatedWithAdress>
  <DomainObject.Predmet.ProtustrankaFormatedWithAdressOIB>
    <izvorni_sadrzaj> BIM-LESAR j.d.o.o., OIB 54169203896, Kamensko 11, 47000 Karlovac zastupanog po punomoćniku Darko Lesar</izvorni_sadrzaj>
    <derivirana_varijabla naziv="DomainObject.Predmet.ProtustrankaFormatedWithAdressOIB_1"> BIM-LESAR j.d.o.o., OIB 54169203896, Kamensko 11, 47000 Karlovac zastupanog po punomoćniku Darko Lesar</derivirana_varijabla>
  </DomainObject.Predmet.ProtustrankaFormatedWithAdressOIB>
  <DomainObject.Predmet.ProtustrankaWithAdress>
    <izvorni_sadrzaj>BIM-LESAR j.d.o.o. Kamensko 11, 47000 Karlovac</izvorni_sadrzaj>
    <derivirana_varijabla naziv="DomainObject.Predmet.ProtustrankaWithAdress_1">BIM-LESAR j.d.o.o. Kamensko 11, 47000 Karlovac</derivirana_varijabla>
  </DomainObject.Predmet.ProtustrankaWithAdress>
  <DomainObject.Predmet.ProtustrankaWithAdressOIB>
    <izvorni_sadrzaj>BIM-LESAR j.d.o.o., OIB 54169203896, Kamensko 11, 47000 Karlovac</izvorni_sadrzaj>
    <derivirana_varijabla naziv="DomainObject.Predmet.ProtustrankaWithAdressOIB_1">BIM-LESAR j.d.o.o., OIB 54169203896, Kamensko 11, 47000 Karlovac</derivirana_varijabla>
  </DomainObject.Predmet.ProtustrankaWithAdressOIB>
  <DomainObject.Predmet.ProtustrankaNazivFormated>
    <izvorni_sadrzaj>BIM-LESAR j.d.o.o.</izvorni_sadrzaj>
    <derivirana_varijabla naziv="DomainObject.Predmet.ProtustrankaNazivFormated_1">BIM-LESAR j.d.o.o.</derivirana_varijabla>
  </DomainObject.Predmet.ProtustrankaNazivFormated>
  <DomainObject.Predmet.ProtustrankaNazivFormatedOIB>
    <izvorni_sadrzaj>BIM-LESAR j.d.o.o., OIB 54169203896</izvorni_sadrzaj>
    <derivirana_varijabla naziv="DomainObject.Predmet.ProtustrankaNazivFormatedOIB_1">BIM-LESAR j.d.o.o., OIB 54169203896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BIM-LESAR j.d.o.o. zastupanog po punomoćniku Darko Lesar</item>
    </izvorni_sadrzaj>
    <derivirana_varijabla naziv="DomainObject.Predmet.ProtuStrankaListFormated_1">
      <item>BIM-LESAR j.d.o.o. zastupanog po punomoćniku Darko Lesar</item>
    </derivirana_varijabla>
  </DomainObject.Predmet.ProtuStrankaListFormated>
  <DomainObject.Predmet.ProtuStrankaListFormatedOIB>
    <izvorni_sadrzaj>
      <item>BIM-LESAR j.d.o.o., OIB 54169203896 zastupanog po punomoćniku Darko Lesar</item>
    </izvorni_sadrzaj>
    <derivirana_varijabla naziv="DomainObject.Predmet.ProtuStrankaListFormatedOIB_1">
      <item>BIM-LESAR j.d.o.o., OIB 54169203896 zastupanog po punomoćniku Darko Lesar</item>
    </derivirana_varijabla>
  </DomainObject.Predmet.ProtuStrankaListFormatedOIB>
  <DomainObject.Predmet.ProtuStrankaListFormatedWithAdress>
    <izvorni_sadrzaj>
      <item>BIM-LESAR j.d.o.o., Kamensko 11, 47000 Karlovac zastupanog po punomoćniku Darko Lesar</item>
    </izvorni_sadrzaj>
    <derivirana_varijabla naziv="DomainObject.Predmet.ProtuStrankaListFormatedWithAdress_1">
      <item>BIM-LESAR j.d.o.o., Kamensko 11, 47000 Karlovac zastupanog po punomoćniku Darko Lesar</item>
    </derivirana_varijabla>
  </DomainObject.Predmet.ProtuStrankaListFormatedWithAdress>
  <DomainObject.Predmet.ProtuStrankaListFormatedWithAdressOIB>
    <izvorni_sadrzaj>
      <item>BIM-LESAR j.d.o.o., OIB 54169203896, Kamensko 11, 47000 Karlovac zastupanog po punomoćniku Darko Lesar</item>
    </izvorni_sadrzaj>
    <derivirana_varijabla naziv="DomainObject.Predmet.ProtuStrankaListFormatedWithAdressOIB_1">
      <item>BIM-LESAR j.d.o.o., OIB 54169203896, Kamensko 11, 47000 Karlovac zastupanog po punomoćniku Darko Lesar</item>
    </derivirana_varijabla>
  </DomainObject.Predmet.ProtuStrankaListFormatedWithAdressOIB>
  <DomainObject.Predmet.ProtuStrankaListNazivFormated>
    <izvorni_sadrzaj>
      <item>BIM-LESAR j.d.o.o.</item>
    </izvorni_sadrzaj>
    <derivirana_varijabla naziv="DomainObject.Predmet.ProtuStrankaListNazivFormated_1">
      <item>BIM-LESAR j.d.o.o.</item>
    </derivirana_varijabla>
  </DomainObject.Predmet.ProtuStrankaListNazivFormated>
  <DomainObject.Predmet.ProtuStrankaListNazivFormatedOIB>
    <izvorni_sadrzaj>
      <item>BIM-LESAR j.d.o.o., OIB 54169203896</item>
    </izvorni_sadrzaj>
    <derivirana_varijabla naziv="DomainObject.Predmet.ProtuStrankaListNazivFormatedOIB_1">
      <item>BIM-LESAR j.d.o.o., OIB 54169203896</item>
    </derivirana_varijabla>
  </DomainObject.Predmet.ProtuStrankaListNazivFormatedOIB>
  <DomainObject.Predmet.OstaliListFormated>
    <izvorni_sadrzaj>
      <item>Darko Lesar punomoćnik sudionika u postupku BIM-LESAR j.d.o.o.</item>
    </izvorni_sadrzaj>
    <derivirana_varijabla naziv="DomainObject.Predmet.OstaliListFormated_1">
      <item>Darko Lesar punomoćnik sudionika u postupku BIM-LESAR j.d.o.o.</item>
    </derivirana_varijabla>
  </DomainObject.Predmet.OstaliListFormated>
  <DomainObject.Predmet.OstaliListFormatedOIB>
    <izvorni_sadrzaj>
      <item>Darko Lesar, OIB 49497780073 punomoćnik sudionika u postupku BIM-LESAR j.d.o.o.</item>
    </izvorni_sadrzaj>
    <derivirana_varijabla naziv="DomainObject.Predmet.OstaliListFormatedOIB_1">
      <item>Darko Lesar, OIB 49497780073 punomoćnik sudionika u postupku BIM-LESAR j.d.o.o.</item>
    </derivirana_varijabla>
  </DomainObject.Predmet.OstaliListFormatedOIB>
  <DomainObject.Predmet.OstaliListFormatedWithAdress>
    <izvorni_sadrzaj>
      <item>Darko Lesar, Kamensko 11., 47000 Karlovac punomoćnik sudionika u postupku BIM-LESAR j.d.o.o.</item>
    </izvorni_sadrzaj>
    <derivirana_varijabla naziv="DomainObject.Predmet.OstaliListFormatedWithAdress_1">
      <item>Darko Lesar, Kamensko 11., 47000 Karlovac punomoćnik sudionika u postupku BIM-LESAR j.d.o.o.</item>
    </derivirana_varijabla>
  </DomainObject.Predmet.OstaliListFormatedWithAdress>
  <DomainObject.Predmet.OstaliListFormatedWithAdressOIB>
    <izvorni_sadrzaj>
      <item>Darko Lesar, OIB 49497780073, Kamensko 11., 47000 Karlovac punomoćnik sudionika u postupku BIM-LESAR j.d.o.o.</item>
    </izvorni_sadrzaj>
    <derivirana_varijabla naziv="DomainObject.Predmet.OstaliListFormatedWithAdressOIB_1">
      <item>Darko Lesar, OIB 49497780073, Kamensko 11., 47000 Karlovac punomoćnik sudionika u postupku BIM-LESAR j.d.o.o.</item>
    </derivirana_varijabla>
  </DomainObject.Predmet.OstaliListFormatedWithAdressOIB>
  <DomainObject.Predmet.OstaliListNazivFormated>
    <izvorni_sadrzaj>
      <item>Darko Lesar</item>
    </izvorni_sadrzaj>
    <derivirana_varijabla naziv="DomainObject.Predmet.OstaliListNazivFormated_1">
      <item>Darko Lesar</item>
    </derivirana_varijabla>
  </DomainObject.Predmet.OstaliListNazivFormated>
  <DomainObject.Predmet.OstaliListNazivFormatedOIB>
    <izvorni_sadrzaj>
      <item>Darko Lesar, OIB 49497780073</item>
    </izvorni_sadrzaj>
    <derivirana_varijabla naziv="DomainObject.Predmet.OstaliListNazivFormatedOIB_1">
      <item>Darko Lesar, OIB 49497780073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St-1193/2016-2</izvorni_sadrzaj>
    <derivirana_varijabla naziv="DomainObject.PoslovniBrojDokumenta_1">St-1193/2016-2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BIM-LESAR j.d.o.o.</izvorni_sadrzaj>
    <derivirana_varijabla naziv="DomainObject.Predmet.ProtustrankaIDrugi_1">BIM-LESAR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BIM-LESAR j.d.o.o., OIB 54169203896, Kamensko 11, 47000 Karlovac</izvorni_sadrzaj>
    <derivirana_varijabla naziv="DomainObject.Predmet.ProtustrankaIDrugiAdressOIB_1">BIM-LESAR j.d.o.o., OIB 54169203896, Kamensko 11,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BIM-LESAR j.d.o.o.</item>
      <item>FINA, regionalni centar Zagreb, podružnica Karlovac</item>
      <item>Darko Lesar</item>
    </izvorni_sadrzaj>
    <derivirana_varijabla naziv="DomainObject.Predmet.SudioniciListNaziv_1">
      <item>BIM-LESAR j.d.o.o.</item>
      <item>FINA, regionalni centar Zagreb, podružnica Karlovac</item>
      <item>Darko Lesar</item>
    </derivirana_varijabla>
  </DomainObject.Predmet.SudioniciListNaziv>
  <DomainObject.Predmet.SudioniciListAdressOIB>
    <izvorni_sadrzaj>
      <item>BIM-LESAR j.d.o.o., OIB 54169203896, Kamensko 11,47000 Karlovac</item>
      <item>FINA, regionalni centar Zagreb, podružnica Karlovac, OIB 85821130368, Vitezovićeva 1,47000 Karlovac</item>
      <item>Darko Lesar, OIB 49497780073, Kamensko 11.,47000 Karlovac</item>
    </izvorni_sadrzaj>
    <derivirana_varijabla naziv="DomainObject.Predmet.SudioniciListAdressOIB_1">
      <item>BIM-LESAR j.d.o.o., OIB 54169203896, Kamensko 11,47000 Karlovac</item>
      <item>FINA, regionalni centar Zagreb, podružnica Karlovac, OIB 85821130368, Vitezovićeva 1,47000 Karlovac</item>
      <item>Darko Lesar, OIB 49497780073, Kamensko 11.,47000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5E6398-B31C-46E3-A03E-FF52AD5613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485</properties:Words>
  <properties:Characters>2773</properties:Characters>
  <properties:Lines>77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2016-12-13T08:27:00Z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St-1193/2016-2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