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098c" w14:paraId="d6309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7825F6">
        <w:t>815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7825F6">
        <w:t xml:space="preserve">VERSUS j.d.o.o. za usluge i </w:t>
      </w:r>
      <w:r w:rsidR="00087AD2">
        <w:t xml:space="preserve">trgovinu i usluge </w:t>
      </w:r>
      <w:r w:rsidR="007825F6">
        <w:t xml:space="preserve">Osijek, Lorenza </w:t>
      </w:r>
      <w:proofErr w:type="spellStart"/>
      <w:r w:rsidR="007825F6">
        <w:t>Jagera</w:t>
      </w:r>
      <w:proofErr w:type="spellEnd"/>
      <w:r w:rsidR="007825F6">
        <w:t xml:space="preserve"> 8/a, OIB 88982189717, MBS 03016378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>2</w:t>
      </w:r>
      <w:r w:rsidR="007825F6">
        <w:t>8. studenoga</w:t>
      </w:r>
      <w:r w:rsidR="00087AD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7825F6">
        <w:t xml:space="preserve">VERSUS j.d.o.o. za usluge i trgovinu i usluge Osijek, Lorenza </w:t>
      </w:r>
      <w:proofErr w:type="spellStart"/>
      <w:r w:rsidR="007825F6">
        <w:t>Jagera</w:t>
      </w:r>
      <w:proofErr w:type="spellEnd"/>
      <w:r w:rsidR="007825F6">
        <w:t xml:space="preserve"> 8/a, OIB 88982189717, MBS 03016378</w:t>
      </w:r>
      <w:r w:rsidR="00087AD2">
        <w:t xml:space="preserve"> </w:t>
      </w:r>
      <w:r w:rsidR="00F078E5">
        <w:t>iznosi</w:t>
      </w:r>
      <w:r w:rsidR="007825F6">
        <w:t>278.663,75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7825F6">
        <w:t>/direktor</w:t>
      </w:r>
      <w:r w:rsidR="00087AD2">
        <w:t xml:space="preserve"> 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7825F6">
        <w:t>815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>2</w:t>
      </w:r>
      <w:r w:rsidR="007825F6">
        <w:t xml:space="preserve">8. studenoga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825F6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59C4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St-2815/2016</izvorni_sadrzaj>
    <derivirana_varijabla naziv="DomainObject.Predmet.OznakaBroj_1">St-2815/2016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VERSUS j.d.o.o. za usluge i trgovinu</izvorni_sadrzaj>
    <derivirana_varijabla naziv="DomainObject.Predmet.ProtustrankaFormated_1">  VERSUS j.d.o.o. za usluge i trgovinu</derivirana_varijabla>
  </DomainObject.Predmet.ProtustrankaFormated>
  <DomainObject.Predmet.ProtustrankaFormatedOIB>
    <izvorni_sadrzaj>  VERSUS j.d.o.o. za usluge i trgovinu, OIB 88982189717</izvorni_sadrzaj>
    <derivirana_varijabla naziv="DomainObject.Predmet.ProtustrankaFormatedOIB_1">  VERSUS j.d.o.o. za usluge i trgovinu, OIB 88982189717</derivirana_varijabla>
  </DomainObject.Predmet.ProtustrankaFormatedOIB>
  <DomainObject.Predmet.ProtustrankaFormatedWithAdress>
    <izvorni_sadrzaj> VERSUS j.d.o.o. za usluge i trgovinu, Lorenza Jagera 8/a, 31000 Osijek</izvorni_sadrzaj>
    <derivirana_varijabla naziv="DomainObject.Predmet.ProtustrankaFormatedWithAdress_1"> VERSUS j.d.o.o. za usluge i trgovinu, Lorenza Jagera 8/a, 31000 Osijek</derivirana_varijabla>
  </DomainObject.Predmet.ProtustrankaFormatedWithAdress>
  <DomainObject.Predmet.ProtustrankaFormatedWithAdressOIB>
    <izvorni_sadrzaj> VERSUS j.d.o.o. za usluge i trgovinu, OIB 88982189717, Lorenza Jagera 8/a, 31000 Osijek</izvorni_sadrzaj>
    <derivirana_varijabla naziv="DomainObject.Predmet.ProtustrankaFormatedWithAdressOIB_1"> VERSUS j.d.o.o. za usluge i trgovinu, OIB 88982189717, Lorenza Jagera 8/a, 31000 Osijek</derivirana_varijabla>
  </DomainObject.Predmet.ProtustrankaFormatedWithAdressOIB>
  <DomainObject.Predmet.ProtustrankaWithAdress>
    <izvorni_sadrzaj>VERSUS j.d.o.o. za usluge i trgovinu Lorenza Jagera 8/a, 31000 Osijek</izvorni_sadrzaj>
    <derivirana_varijabla naziv="DomainObject.Predmet.ProtustrankaWithAdress_1">VERSUS j.d.o.o. za usluge i trgovinu Lorenza Jagera 8/a, 31000 Osijek</derivirana_varijabla>
  </DomainObject.Predmet.ProtustrankaWithAdress>
  <DomainObject.Predmet.ProtustrankaWithAdressOIB>
    <izvorni_sadrzaj>VERSUS j.d.o.o. za usluge i trgovinu, OIB 88982189717, Lorenza Jagera 8/a, 31000 Osijek</izvorni_sadrzaj>
    <derivirana_varijabla naziv="DomainObject.Predmet.ProtustrankaWithAdressOIB_1">VERSUS j.d.o.o. za usluge i trgovinu, OIB 88982189717, Lorenza Jagera 8/a, 31000 Osijek</derivirana_varijabla>
  </DomainObject.Predmet.ProtustrankaWithAdressOIB>
  <DomainObject.Predmet.ProtustrankaNazivFormated>
    <izvorni_sadrzaj>VERSUS j.d.o.o. za usluge i trgovinu</izvorni_sadrzaj>
    <derivirana_varijabla naziv="DomainObject.Predmet.ProtustrankaNazivFormated_1">VERSUS j.d.o.o. za usluge i trgovinu</derivirana_varijabla>
  </DomainObject.Predmet.ProtustrankaNazivFormated>
  <DomainObject.Predmet.ProtustrankaNazivFormatedOIB>
    <izvorni_sadrzaj>VERSUS j.d.o.o. za usluge i trgovinu, OIB 88982189717</izvorni_sadrzaj>
    <derivirana_varijabla naziv="DomainObject.Predmet.ProtustrankaNazivFormatedOIB_1">VERSUS j.d.o.o. za usluge i trgovinu, OIB 88982189717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VERSUS j.d.o.o. za usluge i trgovinu</item>
    </izvorni_sadrzaj>
    <derivirana_varijabla naziv="DomainObject.Predmet.ProtuStrankaListFormated_1">
      <item>VERSUS j.d.o.o. za usluge i trgovinu</item>
    </derivirana_varijabla>
  </DomainObject.Predmet.ProtuStrankaListFormated>
  <DomainObject.Predmet.ProtuStrankaListFormatedOIB>
    <izvorni_sadrzaj>
      <item>VERSUS j.d.o.o. za usluge i trgovinu, OIB 88982189717</item>
    </izvorni_sadrzaj>
    <derivirana_varijabla naziv="DomainObject.Predmet.ProtuStrankaListFormatedOIB_1">
      <item>VERSUS j.d.o.o. za usluge i trgovinu, OIB 88982189717</item>
    </derivirana_varijabla>
  </DomainObject.Predmet.ProtuStrankaListFormatedOIB>
  <DomainObject.Predmet.ProtuStrankaListFormatedWithAdress>
    <izvorni_sadrzaj>
      <item>VERSUS j.d.o.o. za usluge i trgovinu, Lorenza Jagera 8/a, 31000 Osijek</item>
    </izvorni_sadrzaj>
    <derivirana_varijabla naziv="DomainObject.Predmet.ProtuStrankaListFormatedWithAdress_1">
      <item>VERSUS j.d.o.o. za usluge i trgovinu, Lorenza Jagera 8/a, 31000 Osijek</item>
    </derivirana_varijabla>
  </DomainObject.Predmet.ProtuStrankaListFormatedWithAdress>
  <DomainObject.Predmet.ProtuStrankaListFormatedWithAdressOIB>
    <izvorni_sadrzaj>
      <item>VERSUS j.d.o.o. za usluge i trgovinu, OIB 88982189717, Lorenza Jagera 8/a, 31000 Osijek</item>
    </izvorni_sadrzaj>
    <derivirana_varijabla naziv="DomainObject.Predmet.ProtuStrankaListFormatedWithAdressOIB_1">
      <item>VERSUS j.d.o.o. za usluge i trgovinu, OIB 88982189717, Lorenza Jagera 8/a, 31000 Osijek</item>
    </derivirana_varijabla>
  </DomainObject.Predmet.ProtuStrankaListFormatedWithAdressOIB>
  <DomainObject.Predmet.ProtuStrankaListNazivFormated>
    <izvorni_sadrzaj>
      <item>VERSUS j.d.o.o. za usluge i trgovinu</item>
    </izvorni_sadrzaj>
    <derivirana_varijabla naziv="DomainObject.Predmet.ProtuStrankaListNazivFormated_1">
      <item>VERSUS j.d.o.o. za usluge i trgovinu</item>
    </derivirana_varijabla>
  </DomainObject.Predmet.ProtuStrankaListNazivFormated>
  <DomainObject.Predmet.ProtuStrankaListNazivFormatedOIB>
    <izvorni_sadrzaj>
      <item>VERSUS j.d.o.o. za usluge i trgovinu, OIB 88982189717</item>
    </izvorni_sadrzaj>
    <derivirana_varijabla naziv="DomainObject.Predmet.ProtuStrankaListNazivFormatedOIB_1">
      <item>VERSUS j.d.o.o. za usluge i trgovinu, OIB 88982189717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VERSUS j.d.o.o. za usluge i trgovinu</izvorni_sadrzaj>
    <derivirana_varijabla naziv="DomainObject.Predmet.ProtustrankaIDrugi_1">VERSUS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VERSUS j.d.o.o. za usluge i trgovinu, OIB 88982189717, Lorenza Jagera 8/a, 31000 Osijek</izvorni_sadrzaj>
    <derivirana_varijabla naziv="DomainObject.Predmet.ProtustrankaIDrugiAdressOIB_1">VERSUS j.d.o.o. za usluge i trgovinu, OIB 88982189717, Lorenza Jagera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VERSUS j.d.o.o. za usluge i trgovinu</item>
    </izvorni_sadrzaj>
    <derivirana_varijabla naziv="DomainObject.Predmet.SudioniciListNaziv_1">
      <item>FINA RC OSIJEK</item>
      <item>VERSUS j.d.o.o. za usluge i trgovinu</item>
    </derivirana_varijabla>
  </DomainObject.Predmet.SudioniciListNaziv>
  <DomainObject.Predmet.SudioniciListAdressOIB>
    <izvorni_sadrzaj>
      <item>FINA RC OSIJEK, OIB 85821130368</item>
      <item>VERSUS j.d.o.o. za usluge i trgovinu, OIB 88982189717, Lorenza Jagera 8/a,31000 Osijek</item>
    </izvorni_sadrzaj>
    <derivirana_varijabla naziv="DomainObject.Predmet.SudioniciListAdressOIB_1">
      <item>FINA RC OSIJEK, OIB 85821130368</item>
      <item>VERSUS j.d.o.o. za usluge i trgovinu, OIB 88982189717, Lorenza Jagera 8/a,31000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88982189717</item>
    </izvorni_sadrzaj>
    <derivirana_varijabla naziv="DomainObject.Predmet.SudioniciListNazivOIB_1">
      <item>, OIB 85821130368</item>
      <item>, OIB 88982189717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34621-287B-40A0-AEA2-BF2792B60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1801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2016-11-28T07:11:00Z</cp:lastPrinted>
  <dcterms:modified xmlns:xsi="http://www.w3.org/2001/XMLSchema-instance" xsi:type="dcterms:W3CDTF">2016-11-28T07:11:00Z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