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e892" w14:paraId="960e892" w:rsidRDefault="006C2BF1" w:rsidP="006C2BF1" w:rsidR="006C2BF1" w:rsidRPr="0031464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2BF1" w:rsidP="006C2BF1" w:rsidR="006C2BF1" w:rsidRPr="0031464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31464D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6C2BF1" w:rsidP="006C2BF1" w:rsidR="006C2BF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31464D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6C2BF1" w:rsidP="006C2BF1" w:rsidR="006C2BF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C2BF1" w:rsidP="006C2BF1" w:rsidR="006C2BF1" w:rsidRPr="0031464D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6C2BF1" w:rsidP="006C2BF1" w:rsidR="006C2BF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C2BF1" w:rsidP="006C2BF1" w:rsidR="006C2BF1" w:rsidRPr="005D578C">
      <w:pPr>
        <w:jc w:val="center"/>
        <w:rPr>
          <w:rFonts w:cs="Times New Roman" w:eastAsia="Times New Roman"/>
          <w:szCs w:val="24"/>
        </w:rPr>
      </w:pPr>
    </w:p>
    <w:p w:rsidRDefault="006C2BF1" w:rsidP="006C2BF1" w:rsidR="006C2B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C2BF1" w:rsidP="006C2BF1" w:rsidR="006C2BF1" w:rsidRPr="005D578C">
      <w:pPr>
        <w:rPr>
          <w:rFonts w:cs="Times New Roman" w:eastAsia="Times New Roman"/>
          <w:szCs w:val="24"/>
        </w:rPr>
      </w:pPr>
    </w:p>
    <w:p w:rsidRDefault="006C2BF1" w:rsidP="006C2BF1" w:rsidR="006C2BF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NEŠTO LIJEPO d. o. o. Barban, Glavani 5/A, OIB 49313833437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040205517,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31464D">
        <w:rPr>
          <w:rFonts w:cs="Times New Roman" w:eastAsia="Times New Roman"/>
          <w:szCs w:val="24"/>
        </w:rPr>
        <w:t>1. travnja</w:t>
      </w:r>
      <w:r>
        <w:rPr>
          <w:rFonts w:cs="Times New Roman" w:eastAsia="Times New Roman"/>
          <w:szCs w:val="24"/>
        </w:rPr>
        <w:t xml:space="preserve"> 2016.</w:t>
      </w:r>
    </w:p>
    <w:p w:rsidRDefault="006C2BF1" w:rsidP="006C2BF1" w:rsidR="006C2BF1" w:rsidRPr="005D578C">
      <w:pPr>
        <w:rPr>
          <w:rFonts w:cs="Times New Roman" w:eastAsia="Times New Roman"/>
          <w:szCs w:val="24"/>
        </w:rPr>
      </w:pPr>
    </w:p>
    <w:p w:rsidRDefault="006C2BF1" w:rsidP="006C2BF1" w:rsidR="006C2B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C2BF1" w:rsidP="006C2BF1" w:rsidR="006C2BF1" w:rsidRPr="005D578C">
      <w:pPr>
        <w:rPr>
          <w:rFonts w:cs="Times New Roman" w:eastAsia="Times New Roman"/>
          <w:szCs w:val="24"/>
        </w:rPr>
      </w:pPr>
    </w:p>
    <w:p w:rsidRDefault="006C2BF1" w:rsidP="006C2BF1" w:rsidR="006C2BF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NEŠTO LIJEPO d. o. o. Barban, Glavani 5/A, OIB 49313833437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040205517,</w:t>
      </w:r>
      <w:r w:rsidRPr="005D578C">
        <w:rPr>
          <w:rFonts w:cs="Times New Roman" w:eastAsia="Times New Roman"/>
          <w:szCs w:val="24"/>
        </w:rPr>
        <w:t xml:space="preserve"> s danom </w:t>
      </w:r>
      <w:r w:rsidR="0031464D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 xml:space="preserve">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6C2BF1" w:rsidP="006C2BF1" w:rsidR="006C2BF1" w:rsidRPr="005D578C">
      <w:pPr>
        <w:rPr>
          <w:rFonts w:cs="Times New Roman" w:eastAsia="Times New Roman"/>
          <w:szCs w:val="24"/>
        </w:rPr>
      </w:pPr>
    </w:p>
    <w:p w:rsidRDefault="006C2BF1" w:rsidP="006C2BF1" w:rsidR="006C2BF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6C2BF1" w:rsidP="006C2BF1" w:rsidR="006C2BF1">
      <w:pPr>
        <w:rPr>
          <w:rFonts w:cs="Times New Roman" w:eastAsia="Times New Roman"/>
          <w:szCs w:val="20"/>
        </w:rPr>
      </w:pPr>
    </w:p>
    <w:p w:rsidRDefault="006C2BF1" w:rsidP="006C2BF1" w:rsidR="006C2B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NEŠTO LIJEPO d. o. o. Barban, Glavani 5/A, OIB 49313833437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040205517.</w:t>
      </w:r>
    </w:p>
    <w:p w:rsidRDefault="006C2BF1" w:rsidP="006C2BF1" w:rsidR="006C2BF1">
      <w:pPr>
        <w:ind w:firstLine="709"/>
        <w:rPr>
          <w:rFonts w:cs="Times New Roman" w:eastAsia="Times New Roman"/>
          <w:szCs w:val="24"/>
        </w:rPr>
      </w:pPr>
    </w:p>
    <w:p w:rsidRDefault="006C2BF1" w:rsidP="006C2BF1" w:rsidR="006C2B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NEŠTO LIJEPO d. o. o. Barban, Glavani 5/A, OIB 49313833437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040205517.</w:t>
      </w:r>
    </w:p>
    <w:p w:rsidRDefault="006C2BF1" w:rsidP="006C2BF1" w:rsidR="006C2BF1">
      <w:pPr>
        <w:rPr>
          <w:rFonts w:cs="Times New Roman" w:eastAsia="Times New Roman"/>
          <w:szCs w:val="24"/>
        </w:rPr>
      </w:pPr>
    </w:p>
    <w:p w:rsidRDefault="006C2BF1" w:rsidP="006C2BF1" w:rsidR="006C2BF1" w:rsidRPr="005D578C">
      <w:pPr>
        <w:rPr>
          <w:rFonts w:cs="Times New Roman" w:eastAsia="Times New Roman"/>
          <w:szCs w:val="24"/>
        </w:rPr>
      </w:pPr>
    </w:p>
    <w:p w:rsidRDefault="006C2BF1" w:rsidP="006C2BF1" w:rsidR="006C2BF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C2BF1" w:rsidP="006C2BF1" w:rsidR="006C2BF1">
      <w:pPr>
        <w:ind w:firstLine="708"/>
        <w:rPr>
          <w:rFonts w:cs="Times New Roman" w:eastAsia="Times New Roman"/>
          <w:szCs w:val="24"/>
        </w:rPr>
      </w:pPr>
    </w:p>
    <w:p w:rsidRDefault="006C2BF1" w:rsidP="006C2BF1" w:rsidR="006C2BF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NEŠTO LIJEPO d. o. o. Barban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St-1050/2015-3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C2BF1" w:rsidP="006C2BF1" w:rsidR="006C2BF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C2BF1" w:rsidP="006C2BF1" w:rsidR="006C2BF1" w:rsidRPr="005D578C">
      <w:pPr>
        <w:rPr>
          <w:rFonts w:cs="Times New Roman" w:eastAsia="Times New Roman"/>
          <w:szCs w:val="24"/>
        </w:rPr>
      </w:pPr>
    </w:p>
    <w:p w:rsidRDefault="006C2BF1" w:rsidP="006C2BF1" w:rsidR="006C2B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1464D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C2BF1" w:rsidP="006C2BF1" w:rsidR="006C2BF1">
      <w:pPr>
        <w:rPr>
          <w:rFonts w:cs="Times New Roman" w:eastAsia="Times New Roman"/>
          <w:szCs w:val="24"/>
        </w:rPr>
      </w:pPr>
    </w:p>
    <w:p w:rsidRDefault="006C2BF1" w:rsidP="006C2BF1" w:rsidR="006C2BF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C2BF1" w:rsidP="006C2BF1" w:rsidR="006C2BF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6C2BF1" w:rsidP="006C2BF1" w:rsidR="006C2BF1">
      <w:pPr>
        <w:jc w:val="left"/>
        <w:rPr>
          <w:rFonts w:cs="Times New Roman" w:eastAsia="Times New Roman"/>
          <w:szCs w:val="24"/>
        </w:rPr>
      </w:pPr>
    </w:p>
    <w:p w:rsidRDefault="006C2BF1" w:rsidP="006C2BF1" w:rsidR="006C2BF1" w:rsidRPr="005D578C">
      <w:pPr>
        <w:jc w:val="left"/>
        <w:rPr>
          <w:rFonts w:cs="Times New Roman" w:eastAsia="Times New Roman"/>
          <w:szCs w:val="24"/>
        </w:rPr>
      </w:pPr>
    </w:p>
    <w:p w:rsidRDefault="006C2BF1" w:rsidP="006C2BF1" w:rsidR="006C2BF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C2BF1" w:rsidP="006C2BF1" w:rsidR="006C2BF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6C2BF1" w:rsidP="006C2BF1" w:rsidR="006C2B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C2BF1" w:rsidP="006C2BF1" w:rsidR="006C2BF1">
      <w:pPr>
        <w:rPr>
          <w:rFonts w:cs="Times New Roman" w:eastAsia="Times New Roman"/>
          <w:szCs w:val="24"/>
        </w:rPr>
      </w:pPr>
    </w:p>
    <w:p w:rsidRDefault="006C2BF1" w:rsidP="006C2BF1" w:rsidR="006C2BF1" w:rsidRPr="005D578C">
      <w:pPr>
        <w:rPr>
          <w:rFonts w:cs="Times New Roman" w:eastAsia="Times New Roman"/>
          <w:szCs w:val="24"/>
        </w:rPr>
      </w:pPr>
    </w:p>
    <w:p w:rsidRDefault="006C2BF1" w:rsidP="006C2BF1" w:rsidR="006C2BF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C2BF1" w:rsidP="006C2BF1" w:rsidR="006C2B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C2BF1" w:rsidP="006C2BF1" w:rsidR="006C2B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NEŠTO LIJEPO d. o. o. Barban, Glavani 5/A,</w:t>
      </w:r>
    </w:p>
    <w:p w:rsidRDefault="006C2BF1" w:rsidP="006C2BF1" w:rsidR="006C2B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Nevenko Bulić, Glavani, Glavani 10, </w:t>
      </w:r>
    </w:p>
    <w:p w:rsidRDefault="006C2BF1" w:rsidP="006C2BF1" w:rsidR="006C2BF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6C2BF1" w:rsidP="006C2BF1" w:rsidR="006C2B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C2BF1" w:rsidP="006C2BF1" w:rsidR="006C2BF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6C2BF1" w:rsidP="006C2BF1" w:rsidR="006C2BF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C2BF1" w:rsidP="006C2BF1" w:rsidR="006C2B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C2BF1" w:rsidP="006C2BF1" w:rsidR="006C2B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C2BF1" w:rsidP="006C2BF1" w:rsidR="006C2BF1"/>
    <w:p w:rsidRDefault="006C2BF1" w:rsidP="006C2BF1" w:rsidR="006C2BF1"/>
    <w:p w:rsidRDefault="006C2BF1" w:rsidP="006C2BF1" w:rsidR="006C2BF1"/>
    <w:p w:rsidRDefault="006C2BF1" w:rsidP="006C2BF1" w:rsidR="006C2BF1"/>
    <w:p w:rsidRDefault="006C2BF1" w:rsidP="006C2BF1" w:rsidR="006C2BF1"/>
    <w:p w:rsidRDefault="005B6376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BF1" w:rsidP="006C2BF1" w:rsidR="006C2BF1">
      <w:r>
        <w:separator/>
      </w:r>
    </w:p>
  </w:endnote>
  <w:endnote w:id="0" w:type="continuationSeparator">
    <w:p w:rsidRDefault="006C2BF1" w:rsidP="006C2BF1" w:rsidR="006C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BF1" w:rsidP="006C2BF1" w:rsidR="006C2BF1">
      <w:r>
        <w:separator/>
      </w:r>
    </w:p>
  </w:footnote>
  <w:footnote w:id="0" w:type="continuationSeparator">
    <w:p w:rsidRDefault="006C2BF1" w:rsidP="006C2BF1" w:rsidR="006C2B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2BF1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B637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St-1050/2015-5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2BF1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St-1050/2015-5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4A2A"/>
    <w:rsid w:val="0031464D"/>
    <w:rsid w:val="005B6376"/>
    <w:rsid w:val="006C2BF1"/>
    <w:rsid w:val="0075528E"/>
    <w:rsid w:val="0079403F"/>
    <w:rsid w:val="00A74A2A"/>
    <w:rsid w:val="00DB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BF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2BF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C2BF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BF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2B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2BF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37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637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637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637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BF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2BF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C2BF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BF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2B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2BF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37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637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637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637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St-1050/2015</izvorni_sadrzaj>
    <derivirana_varijabla naziv="DomainObject.Predmet.OznakaBroj_1">St-1050/2015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NEŠTO LIJEPO d. o. o. BARBAN</izvorni_sadrzaj>
    <derivirana_varijabla naziv="DomainObject.Predmet.ProtustrankaFormated_1">  NEŠTO LIJEPO d. o. o. BARBAN</derivirana_varijabla>
  </DomainObject.Predmet.ProtustrankaFormated>
  <DomainObject.Predmet.ProtustrankaFormatedOIB>
    <izvorni_sadrzaj>  NEŠTO LIJEPO d. o. o. BARBAN, OIB 49313833437</izvorni_sadrzaj>
    <derivirana_varijabla naziv="DomainObject.Predmet.ProtustrankaFormatedOIB_1">  NEŠTO LIJEPO d. o. o. BARBAN, OIB 49313833437</derivirana_varijabla>
  </DomainObject.Predmet.ProtustrankaFormatedOIB>
  <DomainObject.Predmet.ProtustrankaFormatedWithAdress>
    <izvorni_sadrzaj> NEŠTO LIJEPO d. o. o. BARBAN, Glavani 5/A, 52207 Barban</izvorni_sadrzaj>
    <derivirana_varijabla naziv="DomainObject.Predmet.ProtustrankaFormatedWithAdress_1"> NEŠTO LIJEPO d. o. o. BARBAN, Glavani 5/A, 52207 Barban</derivirana_varijabla>
  </DomainObject.Predmet.ProtustrankaFormatedWithAdress>
  <DomainObject.Predmet.ProtustrankaFormatedWithAdressOIB>
    <izvorni_sadrzaj> NEŠTO LIJEPO d. o. o. BARBAN, OIB 49313833437, Glavani 5/A, 52207 Barban</izvorni_sadrzaj>
    <derivirana_varijabla naziv="DomainObject.Predmet.ProtustrankaFormatedWithAdressOIB_1"> NEŠTO LIJEPO d. o. o. BARBAN, OIB 49313833437, Glavani 5/A, 52207 Barban</derivirana_varijabla>
  </DomainObject.Predmet.ProtustrankaFormatedWithAdressOIB>
  <DomainObject.Predmet.ProtustrankaWithAdress>
    <izvorni_sadrzaj>NEŠTO LIJEPO d. o. o. BARBAN Glavani 5/A, 52207 Barban</izvorni_sadrzaj>
    <derivirana_varijabla naziv="DomainObject.Predmet.ProtustrankaWithAdress_1">NEŠTO LIJEPO d. o. o. BARBAN Glavani 5/A, 52207 Barban</derivirana_varijabla>
  </DomainObject.Predmet.ProtustrankaWithAdress>
  <DomainObject.Predmet.ProtustrankaWithAdressOIB>
    <izvorni_sadrzaj>NEŠTO LIJEPO d. o. o. BARBAN, OIB 49313833437, Glavani 5/A, 52207 Barban</izvorni_sadrzaj>
    <derivirana_varijabla naziv="DomainObject.Predmet.ProtustrankaWithAdressOIB_1">NEŠTO LIJEPO d. o. o. BARBAN, OIB 49313833437, Glavani 5/A, 52207 Barban</derivirana_varijabla>
  </DomainObject.Predmet.ProtustrankaWithAdressOIB>
  <DomainObject.Predmet.ProtustrankaNazivFormated>
    <izvorni_sadrzaj>NEŠTO LIJEPO d. o. o. BARBAN</izvorni_sadrzaj>
    <derivirana_varijabla naziv="DomainObject.Predmet.ProtustrankaNazivFormated_1">NEŠTO LIJEPO d. o. o. BARBAN</derivirana_varijabla>
  </DomainObject.Predmet.ProtustrankaNazivFormated>
  <DomainObject.Predmet.ProtustrankaNazivFormatedOIB>
    <izvorni_sadrzaj>NEŠTO LIJEPO d. o. o. BARBAN, OIB 49313833437</izvorni_sadrzaj>
    <derivirana_varijabla naziv="DomainObject.Predmet.ProtustrankaNazivFormatedOIB_1">NEŠTO LIJEPO d. o. o. BARBAN, OIB 49313833437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2829.07</izvorni_sadrzaj>
    <derivirana_varijabla naziv="DomainObject.Predmet.TrenutnaVrijednost_1">2829.07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NEŠTO LIJEPO d. o. o. BARBAN</item>
    </izvorni_sadrzaj>
    <derivirana_varijabla naziv="DomainObject.Predmet.ProtuStrankaListFormated_1">
      <item>NEŠTO LIJEPO d. o. o. BARBAN</item>
    </derivirana_varijabla>
  </DomainObject.Predmet.ProtuStrankaListFormated>
  <DomainObject.Predmet.ProtuStrankaListFormatedOIB>
    <izvorni_sadrzaj>
      <item>NEŠTO LIJEPO d. o. o. BARBAN, OIB 49313833437</item>
    </izvorni_sadrzaj>
    <derivirana_varijabla naziv="DomainObject.Predmet.ProtuStrankaListFormatedOIB_1">
      <item>NEŠTO LIJEPO d. o. o. BARBAN, OIB 49313833437</item>
    </derivirana_varijabla>
  </DomainObject.Predmet.ProtuStrankaListFormatedOIB>
  <DomainObject.Predmet.ProtuStrankaListFormatedWithAdress>
    <izvorni_sadrzaj>
      <item>NEŠTO LIJEPO d. o. o. BARBAN, Glavani 5/A, 52207 Barban</item>
    </izvorni_sadrzaj>
    <derivirana_varijabla naziv="DomainObject.Predmet.ProtuStrankaListFormatedWithAdress_1">
      <item>NEŠTO LIJEPO d. o. o. BARBAN, Glavani 5/A, 52207 Barban</item>
    </derivirana_varijabla>
  </DomainObject.Predmet.ProtuStrankaListFormatedWithAdress>
  <DomainObject.Predmet.ProtuStrankaListFormatedWithAdressOIB>
    <izvorni_sadrzaj>
      <item>NEŠTO LIJEPO d. o. o. BARBAN, OIB 49313833437, Glavani 5/A, 52207 Barban</item>
    </izvorni_sadrzaj>
    <derivirana_varijabla naziv="DomainObject.Predmet.ProtuStrankaListFormatedWithAdressOIB_1">
      <item>NEŠTO LIJEPO d. o. o. BARBAN, OIB 49313833437, Glavani 5/A, 52207 Barban</item>
    </derivirana_varijabla>
  </DomainObject.Predmet.ProtuStrankaListFormatedWithAdressOIB>
  <DomainObject.Predmet.ProtuStrankaListNazivFormated>
    <izvorni_sadrzaj>
      <item>NEŠTO LIJEPO d. o. o. BARBAN</item>
    </izvorni_sadrzaj>
    <derivirana_varijabla naziv="DomainObject.Predmet.ProtuStrankaListNazivFormated_1">
      <item>NEŠTO LIJEPO d. o. o. BARBAN</item>
    </derivirana_varijabla>
  </DomainObject.Predmet.ProtuStrankaListNazivFormated>
  <DomainObject.Predmet.ProtuStrankaListNazivFormatedOIB>
    <izvorni_sadrzaj>
      <item>NEŠTO LIJEPO d. o. o. BARBAN, OIB 49313833437</item>
    </izvorni_sadrzaj>
    <derivirana_varijabla naziv="DomainObject.Predmet.ProtuStrankaListNazivFormatedOIB_1">
      <item>NEŠTO LIJEPO d. o. o. BARBAN, OIB 49313833437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NEŠTO LIJEPO d. o. o. BARBAN</izvorni_sadrzaj>
    <derivirana_varijabla naziv="DomainObject.Predmet.ProtustrankaIDrugi_1">NEŠTO LIJEPO d. o. o. BARBAN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NEŠTO LIJEPO d. o. o. BARBAN, OIB 49313833437, Glavani 5/A, 52207 Barban</izvorni_sadrzaj>
    <derivirana_varijabla naziv="DomainObject.Predmet.ProtustrankaIDrugiAdressOIB_1">NEŠTO LIJEPO d. o. o. BARBAN, OIB 49313833437, Glavani 5/A, 52207 Barban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NEŠTO LIJEPO d. o. o. BARBAN</item>
    </izvorni_sadrzaj>
    <derivirana_varijabla naziv="DomainObject.Predmet.SudioniciListNaziv_1">
      <item>FINANCIJSKA AGENCIJA, RC RIJEKA, PODRUŽNICA PULA, PULA</item>
      <item>NEŠTO LIJEPO d. o. o. BARBAN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NEŠTO LIJEPO d. o. o. BARBAN, OIB 49313833437, Glavani 5/A,52207 Barban</item>
    </izvorni_sadrzaj>
    <derivirana_varijabla naziv="DomainObject.Predmet.SudioniciListAdressOIB_1">
      <item>FINANCIJSKA AGENCIJA, RC RIJEKA, PODRUŽNICA PULA, PULA, OIB 85821130368, Giardini 5,52100 Pula</item>
      <item>NEŠTO LIJEPO d. o. o. BARBAN, OIB 49313833437, Glavani 5/A,52207 Barban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49313833437</item>
    </izvorni_sadrzaj>
    <derivirana_varijabla naziv="DomainObject.Predmet.SudioniciListNazivOIB_1">
      <item>, OIB 85821130368</item>
      <item>, OIB 49313833437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3018</properties:Characters>
  <properties:Lines>80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2016-03-18T09:24:00Z</dcterms:created>
  <dc:creator>Mihaela Kaligari</dc:creator>
  <dc:description/>
  <cp:keywords/>
  <cp:lastModifiedBy>Tamara Žgrablić Širol</cp:lastModifiedBy>
  <cp:lastPrinted>2016-03-31T12:32:00Z</cp:lastPrinted>
  <dcterms:modified xmlns:xsi="http://www.w3.org/2001/XMLSchema-instance" xsi:type="dcterms:W3CDTF">2016-04-01T08:29:00Z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