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a008" w14:paraId="328a00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E35EF" w:rsidRPr="006E35EF">
        <w:t>ALBATROS ADRIA d.o.o., Vir, Sridnje Kućice XVIII/15, OIB: 13015635544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E35EF">
        <w:t>7</w:t>
      </w:r>
      <w:r>
        <w:t>.</w:t>
      </w:r>
      <w:r w:rsidR="00B51EA5">
        <w:t xml:space="preserve"> </w:t>
      </w:r>
      <w:r w:rsidR="006E35EF">
        <w:t>studenog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E35EF">
        <w:t>20</w:t>
      </w:r>
      <w:r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E35EF" w:rsidRPr="006E35EF">
        <w:t>ALBATROS ADRIA d.o.o., Vir, Sridnje Kućice XVIII/15, OIB: 13015635544</w:t>
      </w:r>
      <w:r w:rsidR="00990573">
        <w:t xml:space="preserve">, </w:t>
      </w:r>
      <w:r>
        <w:t xml:space="preserve">na temelju neizvršenih osnova za plaćanje iznosi </w:t>
      </w:r>
      <w:r w:rsidR="006E35EF">
        <w:t>18</w:t>
      </w:r>
      <w:r w:rsidR="00990573">
        <w:t>.</w:t>
      </w:r>
      <w:r w:rsidR="006E35EF">
        <w:t>342</w:t>
      </w:r>
      <w:r w:rsidR="00661B9C">
        <w:t>,</w:t>
      </w:r>
      <w:r w:rsidR="006E35EF">
        <w:t>47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E35EF">
        <w:t>Ilijas Kurtagic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E35EF">
        <w:t>20</w:t>
      </w:r>
      <w:r w:rsidR="00814E35"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C55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E35EF">
      <w:t>460</w:t>
    </w:r>
    <w:r w:rsidR="000377CF">
      <w:t>/17-</w:t>
    </w:r>
    <w:r w:rsidR="00C54763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E35EF">
      <w:t>460</w:t>
    </w:r>
    <w:r w:rsidR="0076513B">
      <w:t>/1</w:t>
    </w:r>
    <w:r w:rsidR="00FF274E">
      <w:t>7</w:t>
    </w:r>
    <w:r w:rsidR="0076513B">
      <w:t>-</w:t>
    </w:r>
    <w:r w:rsidR="00C54763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1C55A5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ADRIA d.o.o. za turizam, građenje i promet nekretninama</izvorni_sadrzaj>
    <derivirana_varijabla naziv="DomainObject.Predmet.ProtustrankaFormated_1">  ALBATROS ADRIA d.o.o. za turizam, građenje i promet nekretninama</derivirana_varijabla>
  </DomainObject.Predmet.ProtustrankaFormated>
  <DomainObject.Predmet.ProtustrankaFormatedOIB>
    <izvorni_sadrzaj>  ALBATROS ADRIA d.o.o. za turizam, građenje i promet nekretninama, OIB 13015635544</izvorni_sadrzaj>
    <derivirana_varijabla naziv="DomainObject.Predmet.ProtustrankaFormatedOIB_1">  ALBATROS ADRIA d.o.o. za turizam, građenje i promet nekretninama, OIB 13015635544</derivirana_varijabla>
  </DomainObject.Predmet.ProtustrankaFormatedOIB>
  <DomainObject.Predmet.ProtustrankaFormatedWithAdress>
    <izvorni_sadrzaj> ALBATROS ADRIA d.o.o. za turizam, građenje i promet nekretninama, Sridnje Kućice XVIII/15, 23234 Vir</izvorni_sadrzaj>
    <derivirana_varijabla naziv="DomainObject.Predmet.ProtustrankaFormatedWithAdress_1"> ALBATROS ADRIA d.o.o. za turizam, građenje i promet nekretninama, Sridnje Kućice XVIII/15, 23234 Vir</derivirana_varijabla>
  </DomainObject.Predmet.ProtustrankaFormatedWithAdress>
  <DomainObject.Predmet.ProtustrankaFormatedWithAdressOIB>
    <izvorni_sadrzaj> ALBATROS ADRIA d.o.o. za turizam, građenje i promet nekretninama, OIB 13015635544, Sridnje Kućice XVIII/15, 23234 Vir</izvorni_sadrzaj>
    <derivirana_varijabla naziv="DomainObject.Predmet.ProtustrankaFormatedWithAdressOIB_1"> ALBATROS ADRIA d.o.o. za turizam, građenje i promet nekretninama, OIB 13015635544, Sridnje Kućice XVIII/15, 23234 Vir</derivirana_varijabla>
  </DomainObject.Predmet.ProtustrankaFormatedWithAdressOIB>
  <DomainObject.Predmet.ProtustrankaWithAdress>
    <izvorni_sadrzaj>ALBATROS ADRIA d.o.o. za turizam, građenje i promet nekretninama Sridnje Kućice XVIII/15, 23234 Vir</izvorni_sadrzaj>
    <derivirana_varijabla naziv="DomainObject.Predmet.ProtustrankaWithAdress_1">ALBATROS ADRIA d.o.o. za turizam, građenje i promet nekretninama Sridnje Kućice XVIII/15, 23234 Vir</derivirana_varijabla>
  </DomainObject.Predmet.ProtustrankaWithAdress>
  <DomainObject.Predmet.ProtustrankaWithAdressOIB>
    <izvorni_sadrzaj>ALBATROS ADRIA d.o.o. za turizam, građenje i promet nekretninama, OIB 13015635544, Sridnje Kućice XVIII/15, 23234 Vir</izvorni_sadrzaj>
    <derivirana_varijabla naziv="DomainObject.Predmet.ProtustrankaWithAdressOIB_1">ALBATROS ADRIA d.o.o. za turizam, građenje i promet nekretninama, OIB 13015635544, Sridnje Kućice XVIII/15, 23234 Vir</derivirana_varijabla>
  </DomainObject.Predmet.ProtustrankaWithAdressOIB>
  <DomainObject.Predmet.ProtustrankaNazivFormated>
    <izvorni_sadrzaj>ALBATROS ADRIA d.o.o. za turizam, građenje i promet nekretninama</izvorni_sadrzaj>
    <derivirana_varijabla naziv="DomainObject.Predmet.ProtustrankaNazivFormated_1">ALBATROS ADRIA d.o.o. za turizam, građenje i promet nekretninama</derivirana_varijabla>
  </DomainObject.Predmet.ProtustrankaNazivFormated>
  <DomainObject.Predmet.ProtustrankaNazivFormatedOIB>
    <izvorni_sadrzaj>ALBATROS ADRIA d.o.o. za turizam, građenje i promet nekretninama, OIB 13015635544</izvorni_sadrzaj>
    <derivirana_varijabla naziv="DomainObject.Predmet.ProtustrankaNazivFormatedOIB_1">ALBATROS ADRIA d.o.o. za turizam, građenje i promet nekretninama, OIB 13015635544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ADRIA d.o.o. za turizam, građenje i promet nekretninama</item>
    </izvorni_sadrzaj>
    <derivirana_varijabla naziv="DomainObject.Predmet.ProtuStrankaListFormated_1">
      <item>ALBATROS ADRIA d.o.o. za turizam, građenje i promet nekretninama</item>
    </derivirana_varijabla>
  </DomainObject.Predmet.ProtuStrankaListFormated>
  <DomainObject.Predmet.ProtuStrankaListFormatedOIB>
    <izvorni_sadrzaj>
      <item>ALBATROS ADRIA d.o.o. za turizam, građenje i promet nekretninama, OIB 13015635544</item>
    </izvorni_sadrzaj>
    <derivirana_varijabla naziv="DomainObject.Predmet.ProtuStrankaListFormatedOIB_1">
      <item>ALBATROS ADRIA d.o.o. za turizam, građenje i promet nekretninama, OIB 13015635544</item>
    </derivirana_varijabla>
  </DomainObject.Predmet.ProtuStrankaListFormatedOIB>
  <DomainObject.Predmet.ProtuStrankaListFormatedWithAdress>
    <izvorni_sadrzaj>
      <item>ALBATROS ADRIA d.o.o. za turizam, građenje i promet nekretninama, Sridnje Kućice XVIII/15, 23234 Vir</item>
    </izvorni_sadrzaj>
    <derivirana_varijabla naziv="DomainObject.Predmet.ProtuStrankaListFormatedWithAdress_1">
      <item>ALBATROS ADRIA d.o.o. za turizam, građenje i promet nekretninama, Sridnje Kućice XVIII/15, 23234 Vir</item>
    </derivirana_varijabla>
  </DomainObject.Predmet.ProtuStrankaListFormatedWithAdress>
  <DomainObject.Predmet.ProtuStrankaListFormatedWithAdressOIB>
    <izvorni_sadrzaj>
      <item>ALBATROS ADRIA d.o.o. za turizam, građenje i promet nekretninama, OIB 13015635544, Sridnje Kućice XVIII/15, 23234 Vir</item>
    </izvorni_sadrzaj>
    <derivirana_varijabla naziv="DomainObject.Predmet.ProtuStrankaListFormatedWithAdressOIB_1">
      <item>ALBATROS ADRIA d.o.o. za turizam, građenje i promet nekretninama, OIB 13015635544, Sridnje Kućice XVIII/15, 23234 Vir</item>
    </derivirana_varijabla>
  </DomainObject.Predmet.ProtuStrankaListFormatedWithAdressOIB>
  <DomainObject.Predmet.ProtuStrankaListNazivFormated>
    <izvorni_sadrzaj>
      <item>ALBATROS ADRIA d.o.o. za turizam, građenje i promet nekretninama</item>
    </izvorni_sadrzaj>
    <derivirana_varijabla naziv="DomainObject.Predmet.ProtuStrankaListNazivFormated_1">
      <item>ALBATROS ADRIA d.o.o. za turizam, građenje i promet nekretninama</item>
    </derivirana_varijabla>
  </DomainObject.Predmet.ProtuStrankaListNazivFormated>
  <DomainObject.Predmet.ProtuStrankaListNazivFormatedOIB>
    <izvorni_sadrzaj>
      <item>ALBATROS ADRIA d.o.o. za turizam, građenje i promet nekretninama, OIB 13015635544</item>
    </izvorni_sadrzaj>
    <derivirana_varijabla naziv="DomainObject.Predmet.ProtuStrankaListNazivFormatedOIB_1">
      <item>ALBATROS ADRIA d.o.o. za turizam, građenje i promet nekretninama, OIB 13015635544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ADRIA d.o.o. za turizam, građenje i promet nekretninama</izvorni_sadrzaj>
    <derivirana_varijabla naziv="DomainObject.Predmet.ProtustrankaIDrugi_1">ALBATROS ADRIA d.o.o. za turizam, građenje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ADRIA d.o.o. za turizam, građenje i promet nekretninama, OIB 13015635544, Sridnje Kućice XVIII/15, 23234 Vir</izvorni_sadrzaj>
    <derivirana_varijabla naziv="DomainObject.Predmet.ProtustrankaIDrugiAdressOIB_1">ALBATROS ADRIA d.o.o. za turizam, građenje i promet nekretninama, OIB 13015635544, Sridnje Kućice XVIII/15,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ALBATROS ADRIA d.o.o. za turizam, građenje i promet nekretninama</item>
    </izvorni_sadrzaj>
    <derivirana_varijabla naziv="DomainObject.Predmet.SudioniciListNaziv_1">
      <item>FINA</item>
      <item>ALBATROS ADRIA d.o.o. za turizam, građenje i promet nekretninama</item>
    </derivirana_varijabla>
  </DomainObject.Predmet.SudioniciListNaziv>
  <DomainObject.Predmet.SudioniciListAdressOIB>
    <izvorni_sadrzaj>
      <item>FINA, OIB 85821130368</item>
      <item>ALBATROS ADRIA d.o.o. za turizam, građenje i promet nekretninama, OIB 13015635544, Sridnje Kućice XVIII/15,23234 Vir</item>
    </izvorni_sadrzaj>
    <derivirana_varijabla naziv="DomainObject.Predmet.SudioniciListAdressOIB_1">
      <item>FINA, OIB 85821130368</item>
      <item>ALBATROS ADRIA d.o.o. za turizam, građenje i promet nekretninama, OIB 13015635544, Sridnje Kućice XVIII/15,23234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13015635544</item>
    </izvorni_sadrzaj>
    <derivirana_varijabla naziv="DomainObject.Predmet.SudioniciListNazivOIB_1">
      <item>, OIB 85821130368</item>
      <item>, OIB 13015635544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31E7D-A190-4A00-955F-E3C838451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1990</properties:Characters>
  <properties:Lines>64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2017-11-20T10:19:00Z</dcterms:created>
  <dc:creator>Tina Grgas</dc:creator>
  <cp:lastModifiedBy>wsadmin</cp:lastModifiedBy>
  <cp:lastPrinted>2017-11-20T10:22:00Z</cp:lastPrinted>
  <dcterms:modified xmlns:xsi="http://www.w3.org/2001/XMLSchema-instance" xsi:type="dcterms:W3CDTF">2017-11-20T12:23:00Z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