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d1062" w14:paraId="d6d1062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C764CC">
        <w:t>2093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0A0A90">
        <w:t xml:space="preserve">Financijske agencije Regionalni centar Osijek Podružnica Osijek, L. Jagera 3, za pokretanje skraćenog stečajnog postupka nad dužnikom </w:t>
      </w:r>
      <w:r w:rsidR="00C764CC">
        <w:t>FORUM d.o.o. za završne radove u građevinarstvu, Osijek, Kralja Petra Svačića 57, MBS: 030086225, OIB 12486521555</w:t>
      </w:r>
      <w:r w:rsidR="00231648">
        <w:t xml:space="preserve">, dana </w:t>
      </w:r>
      <w:r w:rsidR="006057F8">
        <w:t>24. listopada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9F696E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 w:rsidR="00A82E41">
        <w:t xml:space="preserve"> </w:t>
      </w:r>
      <w:r w:rsidR="00C764CC">
        <w:t>FORUM d.o.o. za završne radove u građevinarstvu, Osijek, Kralja Petra Svačića 57, MBS: 030086225, OIB 12486521555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C764CC">
        <w:t>Zdenko Krstić iz Osijeka, Županijska 2, OIB: 13827089798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9F696E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C764CC">
        <w:t>FORUM d.o.o. za završne radove u građevinarstvu, Osijek, Kralja Petra Svačića 57, MBS: 030086225, OIB 12486521555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0A0A90">
        <w:t>Osijek</w:t>
      </w:r>
      <w:r>
        <w:t xml:space="preserve">, Podružnica </w:t>
      </w:r>
      <w:r w:rsidR="000A0A90">
        <w:t>Osijek</w:t>
      </w:r>
      <w:r>
        <w:t xml:space="preserve"> podnijela je dana </w:t>
      </w:r>
      <w:r w:rsidR="00C764CC">
        <w:t>10</w:t>
      </w:r>
      <w:r w:rsidR="006057F8">
        <w:t>. kolovoz</w:t>
      </w:r>
      <w:r w:rsidR="005A33B9">
        <w:t>a</w:t>
      </w:r>
      <w:r w:rsidR="000A0A90">
        <w:t xml:space="preserve"> 2016</w:t>
      </w:r>
      <w:r>
        <w:t xml:space="preserve">. zahtjev za provedbu skraćenog </w:t>
      </w:r>
      <w:r w:rsidR="00BA1A5C">
        <w:t>stečajnog postupka nad dužnikom</w:t>
      </w:r>
      <w:r w:rsidR="006057F8" w:rsidRPr="006057F8">
        <w:t xml:space="preserve"> </w:t>
      </w:r>
      <w:r w:rsidR="00C764CC">
        <w:t>FORUM d.o.o. za završne radove u građevinarstvu, Osijek, Kralja Petra Svačića 57, MBS: 030086225, OIB 12486521555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057F8">
        <w:t>30. kolovoza</w:t>
      </w:r>
      <w:r w:rsidR="00647F1F">
        <w:t xml:space="preserve"> 2016</w:t>
      </w:r>
      <w:r>
        <w:t>. objavio oglas na mrežnoj stranici e-Oglasna p</w:t>
      </w:r>
      <w:r w:rsidR="000A0A90">
        <w:t>loča sudova pod posl. brojem St-</w:t>
      </w:r>
      <w:r w:rsidR="00C764CC">
        <w:t>2093</w:t>
      </w:r>
      <w:r w:rsidR="006D22B1">
        <w:t>/16-3</w:t>
      </w:r>
      <w:r>
        <w:t xml:space="preserve">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CE107B" w:rsidP="00DE677D" w:rsidR="00CE107B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007103" w:rsidP="0040522B" w:rsidR="00007103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C764CC">
        <w:t>2093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057F8">
        <w:t>24. listopada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>Žana Bem</w:t>
      </w:r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6057F8">
        <w:t>26/11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103"/>
    <w:rsid w:val="000164D6"/>
    <w:rsid w:val="000202F6"/>
    <w:rsid w:val="00041821"/>
    <w:rsid w:val="00051ACB"/>
    <w:rsid w:val="00052F59"/>
    <w:rsid w:val="00095675"/>
    <w:rsid w:val="000A0A90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A33B9"/>
    <w:rsid w:val="005C2121"/>
    <w:rsid w:val="005D0763"/>
    <w:rsid w:val="005F1EDA"/>
    <w:rsid w:val="006057F8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43253"/>
    <w:rsid w:val="008D47E0"/>
    <w:rsid w:val="008D7500"/>
    <w:rsid w:val="00917B69"/>
    <w:rsid w:val="00937FAF"/>
    <w:rsid w:val="009D33A7"/>
    <w:rsid w:val="009F2371"/>
    <w:rsid w:val="009F5360"/>
    <w:rsid w:val="009F696E"/>
    <w:rsid w:val="00A571AD"/>
    <w:rsid w:val="00A82E41"/>
    <w:rsid w:val="00A868A7"/>
    <w:rsid w:val="00AA2908"/>
    <w:rsid w:val="00B37C1E"/>
    <w:rsid w:val="00B46765"/>
    <w:rsid w:val="00B82754"/>
    <w:rsid w:val="00B87BDD"/>
    <w:rsid w:val="00BA1A5C"/>
    <w:rsid w:val="00BE259C"/>
    <w:rsid w:val="00C1697B"/>
    <w:rsid w:val="00C764CC"/>
    <w:rsid w:val="00C827B2"/>
    <w:rsid w:val="00CE107B"/>
    <w:rsid w:val="00D21A2C"/>
    <w:rsid w:val="00DB5F30"/>
    <w:rsid w:val="00DE0702"/>
    <w:rsid w:val="00DE4CD2"/>
    <w:rsid w:val="00DE544E"/>
    <w:rsid w:val="00DE677D"/>
    <w:rsid w:val="00E00143"/>
    <w:rsid w:val="00E54C7F"/>
    <w:rsid w:val="00E85BE3"/>
    <w:rsid w:val="00E97025"/>
    <w:rsid w:val="00EB37CA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37FA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37FA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7FA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7FA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37F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37FA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37FA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7FA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7FA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listopada 2016.</izvorni_sadrzaj>
    <derivirana_varijabla naziv="DomainObject.DatumDonosenjaOdluke_1">24.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2093</izvorni_sadrzaj>
    <derivirana_varijabla naziv="DomainObject.Predmet.Broj_1">2093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St-2093/2016</izvorni_sadrzaj>
    <derivirana_varijabla naziv="DomainObject.Predmet.OznakaBroj_1">St-2093/2016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FORUM d.o.o. za završne radove u građevinarstvu</izvorni_sadrzaj>
    <derivirana_varijabla naziv="DomainObject.Predmet.ProtustrankaFormated_1">  FORUM d.o.o. za završne radove u građevinarstvu</derivirana_varijabla>
  </DomainObject.Predmet.ProtustrankaFormated>
  <DomainObject.Predmet.ProtustrankaFormatedOIB>
    <izvorni_sadrzaj>  FORUM d.o.o. za završne radove u građevinarstvu, OIB 12486521555</izvorni_sadrzaj>
    <derivirana_varijabla naziv="DomainObject.Predmet.ProtustrankaFormatedOIB_1">  FORUM d.o.o. za završne radove u građevinarstvu, OIB 12486521555</derivirana_varijabla>
  </DomainObject.Predmet.ProtustrankaFormatedOIB>
  <DomainObject.Predmet.ProtustrankaFormatedWithAdress>
    <izvorni_sadrzaj> FORUM d.o.o. za završne radove u građevinarstvu, Kralja Petra Svačića 57, 31000 Osijek</izvorni_sadrzaj>
    <derivirana_varijabla naziv="DomainObject.Predmet.ProtustrankaFormatedWithAdress_1"> FORUM d.o.o. za završne radove u građevinarstvu, Kralja Petra Svačića 57, 31000 Osijek</derivirana_varijabla>
  </DomainObject.Predmet.ProtustrankaFormatedWithAdress>
  <DomainObject.Predmet.ProtustrankaFormatedWithAdressOIB>
    <izvorni_sadrzaj> FORUM d.o.o. za završne radove u građevinarstvu, OIB 12486521555, Kralja Petra Svačića 57, 31000 Osijek</izvorni_sadrzaj>
    <derivirana_varijabla naziv="DomainObject.Predmet.ProtustrankaFormatedWithAdressOIB_1"> FORUM d.o.o. za završne radove u građevinarstvu, OIB 12486521555, Kralja Petra Svačića 57, 31000 Osijek</derivirana_varijabla>
  </DomainObject.Predmet.ProtustrankaFormatedWithAdressOIB>
  <DomainObject.Predmet.ProtustrankaWithAdress>
    <izvorni_sadrzaj>FORUM d.o.o. za završne radove u građevinarstvu Kralja Petra Svačića 57, 31000 Osijek</izvorni_sadrzaj>
    <derivirana_varijabla naziv="DomainObject.Predmet.ProtustrankaWithAdress_1">FORUM d.o.o. za završne radove u građevinarstvu Kralja Petra Svačića 57, 31000 Osijek</derivirana_varijabla>
  </DomainObject.Predmet.ProtustrankaWithAdress>
  <DomainObject.Predmet.ProtustrankaWithAdressOIB>
    <izvorni_sadrzaj>FORUM d.o.o. za završne radove u građevinarstvu, OIB 12486521555, Kralja Petra Svačića 57, 31000 Osijek</izvorni_sadrzaj>
    <derivirana_varijabla naziv="DomainObject.Predmet.ProtustrankaWithAdressOIB_1">FORUM d.o.o. za završne radove u građevinarstvu, OIB 12486521555, Kralja Petra Svačića 57, 31000 Osijek</derivirana_varijabla>
  </DomainObject.Predmet.ProtustrankaWithAdressOIB>
  <DomainObject.Predmet.ProtustrankaNazivFormated>
    <izvorni_sadrzaj>FORUM d.o.o. za završne radove u građevinarstvu</izvorni_sadrzaj>
    <derivirana_varijabla naziv="DomainObject.Predmet.ProtustrankaNazivFormated_1">FORUM d.o.o. za završne radove u građevinarstvu</derivirana_varijabla>
  </DomainObject.Predmet.ProtustrankaNazivFormated>
  <DomainObject.Predmet.ProtustrankaNazivFormatedOIB>
    <izvorni_sadrzaj>FORUM d.o.o. za završne radove u građevinarstvu, OIB 12486521555</izvorni_sadrzaj>
    <derivirana_varijabla naziv="DomainObject.Predmet.ProtustrankaNazivFormatedOIB_1">FORUM d.o.o. za završne radove u građevinarstvu, OIB 12486521555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FORUM d.o.o. za završne radove u građevinarstvu</item>
    </izvorni_sadrzaj>
    <derivirana_varijabla naziv="DomainObject.Predmet.ProtuStrankaListFormated_1">
      <item>FORUM d.o.o. za završne radove u građevinarstvu</item>
    </derivirana_varijabla>
  </DomainObject.Predmet.ProtuStrankaListFormated>
  <DomainObject.Predmet.ProtuStrankaListFormatedOIB>
    <izvorni_sadrzaj>
      <item>FORUM d.o.o. za završne radove u građevinarstvu, OIB 12486521555</item>
    </izvorni_sadrzaj>
    <derivirana_varijabla naziv="DomainObject.Predmet.ProtuStrankaListFormatedOIB_1">
      <item>FORUM d.o.o. za završne radove u građevinarstvu, OIB 12486521555</item>
    </derivirana_varijabla>
  </DomainObject.Predmet.ProtuStrankaListFormatedOIB>
  <DomainObject.Predmet.ProtuStrankaListFormatedWithAdress>
    <izvorni_sadrzaj>
      <item>FORUM d.o.o. za završne radove u građevinarstvu, Kralja Petra Svačića 57, 31000 Osijek</item>
    </izvorni_sadrzaj>
    <derivirana_varijabla naziv="DomainObject.Predmet.ProtuStrankaListFormatedWithAdress_1">
      <item>FORUM d.o.o. za završne radove u građevinarstvu, Kralja Petra Svačića 57, 31000 Osijek</item>
    </derivirana_varijabla>
  </DomainObject.Predmet.ProtuStrankaListFormatedWithAdress>
  <DomainObject.Predmet.ProtuStrankaListFormatedWithAdressOIB>
    <izvorni_sadrzaj>
      <item>FORUM d.o.o. za završne radove u građevinarstvu, OIB 12486521555, Kralja Petra Svačića 57, 31000 Osijek</item>
    </izvorni_sadrzaj>
    <derivirana_varijabla naziv="DomainObject.Predmet.ProtuStrankaListFormatedWithAdressOIB_1">
      <item>FORUM d.o.o. za završne radove u građevinarstvu, OIB 12486521555, Kralja Petra Svačića 57, 31000 Osijek</item>
    </derivirana_varijabla>
  </DomainObject.Predmet.ProtuStrankaListFormatedWithAdressOIB>
  <DomainObject.Predmet.ProtuStrankaListNazivFormated>
    <izvorni_sadrzaj>
      <item>FORUM d.o.o. za završne radove u građevinarstvu</item>
    </izvorni_sadrzaj>
    <derivirana_varijabla naziv="DomainObject.Predmet.ProtuStrankaListNazivFormated_1">
      <item>FORUM d.o.o. za završne radove u građevinarstvu</item>
    </derivirana_varijabla>
  </DomainObject.Predmet.ProtuStrankaListNazivFormated>
  <DomainObject.Predmet.ProtuStrankaListNazivFormatedOIB>
    <izvorni_sadrzaj>
      <item>FORUM d.o.o. za završne radove u građevinarstvu, OIB 12486521555</item>
    </izvorni_sadrzaj>
    <derivirana_varijabla naziv="DomainObject.Predmet.ProtuStrankaListNazivFormatedOIB_1">
      <item>FORUM d.o.o. za završne radove u građevinarstvu, OIB 12486521555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2016.</izvorni_sadrzaj>
    <derivirana_varijabla naziv="DomainObject.Datum_1">24.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FORUM d.o.o. za završne radove u građevinarstvu</izvorni_sadrzaj>
    <derivirana_varijabla naziv="DomainObject.Predmet.ProtustrankaIDrugi_1">FORUM d.o.o. za završne radove u građevinarstvu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FORUM d.o.o. za završne radove u građevinarstvu, OIB 12486521555, Kralja Petra Svačića 57, 31000 Osijek</izvorni_sadrzaj>
    <derivirana_varijabla naziv="DomainObject.Predmet.ProtustrankaIDrugiAdressOIB_1">FORUM d.o.o. za završne radove u građevinarstvu, OIB 12486521555, Kralja Petra Svačića 57,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FORUM d.o.o. za završne radove u građevinarstvu</item>
    </izvorni_sadrzaj>
    <derivirana_varijabla naziv="DomainObject.Predmet.SudioniciListNaziv_1">
      <item>FINA RC OSIJEK</item>
      <item>FORUM d.o.o. za završne radove u građevinarstvu</item>
    </derivirana_varijabla>
  </DomainObject.Predmet.SudioniciListNaziv>
  <DomainObject.Predmet.SudioniciListAdressOIB>
    <izvorni_sadrzaj>
      <item>FINA RC OSIJEK, OIB 85821130368</item>
      <item>FORUM d.o.o. za završne radove u građevinarstvu, OIB 12486521555, Kralja Petra Svačića 57,31000 Osijek</item>
    </izvorni_sadrzaj>
    <derivirana_varijabla naziv="DomainObject.Predmet.SudioniciListAdressOIB_1">
      <item>FINA RC OSIJEK, OIB 85821130368</item>
      <item>FORUM d.o.o. za završne radove u građevinarstvu, OIB 12486521555, Kralja Petra Svačića 57,31000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12486521555</item>
    </izvorni_sadrzaj>
    <derivirana_varijabla naziv="DomainObject.Predmet.SudioniciListNazivOIB_1">
      <item>, OIB 85821130368</item>
      <item>, OIB 12486521555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419</properties:Words>
  <properties:Characters>2281</properties:Characters>
  <properties:Lines>90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2016-10-24T05:39:00Z</dcterms:created>
  <dc:creator>korisnik</dc:creator>
  <cp:lastModifiedBy>Žana Bem</cp:lastModifiedBy>
  <cp:lastPrinted>2016-07-01T06:45:00Z</cp:lastPrinted>
  <dcterms:modified xmlns:xsi="http://www.w3.org/2001/XMLSchema-instance" xsi:type="dcterms:W3CDTF">2016-10-24T05:41:00Z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