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c64c7" w14:paraId="33c64c7" w:rsidRDefault="005F5D6F" w:rsidP="005F5D6F" w:rsidR="005F5D6F">
      <w:pPr>
        <w:widowControl w:val="false"/>
        <w:spacing w:lineRule="auto" w:line="240" w:after="0"/>
        <w:jc w:val="both"/>
        <w15:collapsed w:val="false"/>
        <w:rPr>
          <w:rFonts w:eastAsia="Times New Roman"/>
          <w:snapToGrid w:val="false"/>
        </w:rPr>
      </w:pPr>
      <w:bookmarkStart w:name="_GoBack" w:id="0"/>
      <w:bookmarkEnd w:id="0"/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F5D6F" w:rsidP="005F5D6F" w:rsidR="005F5D6F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5F5D6F" w:rsidP="005F5D6F" w:rsidR="005F5D6F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5F5D6F" w:rsidP="005F5D6F" w:rsidR="005F5D6F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5F5D6F" w:rsidP="005F5D6F" w:rsidR="005F5D6F">
      <w:pPr>
        <w:spacing w:lineRule="auto" w:line="240" w:after="0"/>
        <w:jc w:val="center"/>
      </w:pPr>
    </w:p>
    <w:p w:rsidRDefault="005F5D6F" w:rsidP="005F5D6F" w:rsidR="005F5D6F">
      <w:pPr>
        <w:spacing w:lineRule="auto" w:line="240" w:after="0"/>
        <w:jc w:val="center"/>
      </w:pPr>
    </w:p>
    <w:p w:rsidRDefault="005F5D6F" w:rsidP="005F5D6F" w:rsidR="005F5D6F">
      <w:pPr>
        <w:spacing w:lineRule="auto" w:line="240" w:after="0"/>
        <w:jc w:val="center"/>
      </w:pPr>
      <w:r>
        <w:t xml:space="preserve">R E P U B L I K A    H R V A T S K A </w:t>
      </w:r>
    </w:p>
    <w:p w:rsidRDefault="005F5D6F" w:rsidP="005F5D6F" w:rsidR="005F5D6F">
      <w:pPr>
        <w:spacing w:lineRule="auto" w:line="240" w:after="0"/>
        <w:jc w:val="center"/>
      </w:pPr>
    </w:p>
    <w:p w:rsidRDefault="005F5D6F" w:rsidP="005F5D6F" w:rsidR="005F5D6F">
      <w:pPr>
        <w:spacing w:lineRule="auto" w:line="240" w:after="0"/>
        <w:jc w:val="center"/>
      </w:pPr>
      <w:r>
        <w:t>R J E Š E NJ E</w:t>
      </w:r>
    </w:p>
    <w:p w:rsidRDefault="005F5D6F" w:rsidP="005F5D6F" w:rsidR="005F5D6F">
      <w:pPr>
        <w:spacing w:lineRule="auto" w:line="240" w:after="0"/>
        <w:jc w:val="center"/>
      </w:pPr>
    </w:p>
    <w:p w:rsidRDefault="006407E4" w:rsidP="006407E4" w:rsidR="005F5D6F">
      <w:pPr>
        <w:spacing w:lineRule="auto" w:line="240" w:after="0"/>
        <w:ind w:firstLine="708"/>
        <w:jc w:val="both"/>
      </w:pPr>
      <w:r>
        <w:t xml:space="preserve">Trgovački sud u Varaždinu po sutkinji toga suda Meliti </w:t>
      </w:r>
      <w:proofErr w:type="spellStart"/>
      <w:r>
        <w:t>Poljanec</w:t>
      </w:r>
      <w:proofErr w:type="spellEnd"/>
      <w:r>
        <w:t>-Bubaš, kao stečajnoj sutkinji, u stečajnom predmetu povodom prijedloga predlagatelja Financijske agencije Regionalni centar Zagreb, Podružnica Varaždin, Augusta Cesarca 2, Varaždin,  za otvaranje stečajnog postupka nad dužnikom PRO-VISION KIKI j.d.o.o. za ugostiteljstvo, OIB: 89655417206, sa sjedištem u Paka 2, 42220 Novi Marof, dana 28. prosinca 2016.</w:t>
      </w:r>
    </w:p>
    <w:p w:rsidRDefault="005F5D6F" w:rsidP="005F5D6F" w:rsidR="005F5D6F">
      <w:pPr>
        <w:spacing w:lineRule="auto" w:line="240" w:after="0"/>
        <w:jc w:val="both"/>
      </w:pPr>
    </w:p>
    <w:p w:rsidRDefault="005F5D6F" w:rsidP="005F5D6F" w:rsidR="005F5D6F">
      <w:pPr>
        <w:spacing w:lineRule="auto" w:line="240" w:after="0"/>
        <w:jc w:val="center"/>
      </w:pPr>
      <w:r>
        <w:t>r i j e š i o  j e</w:t>
      </w:r>
    </w:p>
    <w:p w:rsidRDefault="005F5D6F" w:rsidP="005F5D6F" w:rsidR="005F5D6F">
      <w:pPr>
        <w:spacing w:lineRule="auto" w:line="240" w:after="0"/>
      </w:pPr>
    </w:p>
    <w:p w:rsidRDefault="005F5D6F" w:rsidP="005F5D6F" w:rsidR="005F5D6F">
      <w:pPr>
        <w:spacing w:lineRule="auto" w:line="240" w:after="0"/>
        <w:jc w:val="both"/>
      </w:pPr>
      <w:r>
        <w:t xml:space="preserve">  </w:t>
      </w:r>
      <w:r>
        <w:tab/>
        <w:t xml:space="preserve">I. Pozivaju se vjerovnici dužnika </w:t>
      </w:r>
      <w:r w:rsidR="006407E4">
        <w:t>PRO-VISION KIKI j.d.o.o. za ugostiteljstvo, OIB: 89655417206, sa sjedištem u Paka 2, 42220 Novi Marof</w:t>
      </w:r>
      <w:r>
        <w:t>, kao i sve ostale osobe koje bi imale pravni interes za provođenje stečajnog postupka nad dužnikom, u roku od 15 dana od objave ovoga rješenja na e-oglasnoj ploči suda uplatiti iznos od 9.200,00 kn na ime predujma za pokriće troškova prethodnog i otvorenog stečajnog postupka na račun ovoga suda broj HR40 2390 0011 3000</w:t>
      </w:r>
      <w:r w:rsidR="006407E4">
        <w:t xml:space="preserve"> 02754, s pozivom na broj 2 St-516</w:t>
      </w:r>
      <w:r>
        <w:t>/1</w:t>
      </w:r>
      <w:r w:rsidR="006407E4">
        <w:t>5</w:t>
      </w:r>
      <w:r>
        <w:t>.</w:t>
      </w:r>
    </w:p>
    <w:p w:rsidRDefault="005F5D6F" w:rsidP="005F5D6F" w:rsidR="005F5D6F">
      <w:pPr>
        <w:spacing w:lineRule="auto" w:line="240" w:after="0"/>
        <w:jc w:val="both"/>
      </w:pPr>
    </w:p>
    <w:p w:rsidRDefault="005F5D6F" w:rsidP="005F5D6F" w:rsidR="005F5D6F">
      <w:pPr>
        <w:spacing w:lineRule="auto" w:line="240" w:after="0"/>
        <w:jc w:val="both"/>
      </w:pPr>
      <w:r>
        <w:t xml:space="preserve"> </w:t>
      </w:r>
      <w:r>
        <w:tab/>
        <w:t xml:space="preserve">II. Ako navedene osobe ne postupe po točki I. ovoga rješenja, bit će doneseno rješenje o otvaranju i zaključenju stečajnog postupka nad dužnikom </w:t>
      </w:r>
      <w:r w:rsidR="006407E4">
        <w:t>PRO-VISION KIKI j.d.o.o. za ugostiteljstvo, OIB: 89655417206, sa sjedištem u Paka 2, 42220 Novi Marof</w:t>
      </w:r>
      <w:r>
        <w:t xml:space="preserve">. </w:t>
      </w:r>
    </w:p>
    <w:p w:rsidRDefault="005F5D6F" w:rsidP="005F5D6F" w:rsidR="005F5D6F">
      <w:pPr>
        <w:spacing w:lineRule="auto" w:line="240" w:after="0"/>
        <w:jc w:val="both"/>
      </w:pPr>
    </w:p>
    <w:p w:rsidRDefault="005F5D6F" w:rsidP="005F5D6F" w:rsidR="005F5D6F">
      <w:pPr>
        <w:spacing w:lineRule="auto" w:line="240" w:after="0"/>
        <w:jc w:val="both"/>
      </w:pPr>
      <w:r>
        <w:tab/>
        <w:t>III. Ovo rješenje objavit će se na e-oglasnoj ploči suda.</w:t>
      </w:r>
    </w:p>
    <w:p w:rsidRDefault="005F5D6F" w:rsidP="005F5D6F" w:rsidR="005F5D6F">
      <w:pPr>
        <w:spacing w:lineRule="auto" w:line="240" w:after="0"/>
        <w:jc w:val="both"/>
      </w:pPr>
    </w:p>
    <w:p w:rsidRDefault="005F5D6F" w:rsidP="005F5D6F" w:rsidR="005F5D6F">
      <w:pPr>
        <w:spacing w:lineRule="auto" w:line="240" w:after="0"/>
        <w:jc w:val="center"/>
      </w:pPr>
      <w:r>
        <w:t>Obrazloženje</w:t>
      </w:r>
    </w:p>
    <w:p w:rsidRDefault="005F5D6F" w:rsidP="005F5D6F" w:rsidR="005F5D6F">
      <w:pPr>
        <w:spacing w:lineRule="auto" w:line="240" w:after="0"/>
        <w:jc w:val="both"/>
      </w:pPr>
      <w:r>
        <w:tab/>
      </w:r>
    </w:p>
    <w:p w:rsidRDefault="005F5D6F" w:rsidP="005F5D6F" w:rsidR="005F5D6F">
      <w:pPr>
        <w:spacing w:lineRule="auto" w:line="240" w:after="0"/>
        <w:jc w:val="both"/>
      </w:pPr>
      <w:r>
        <w:tab/>
      </w:r>
    </w:p>
    <w:p w:rsidRDefault="005F5D6F" w:rsidP="005F5D6F" w:rsidR="005F5D6F">
      <w:pPr>
        <w:spacing w:lineRule="auto" w:line="240" w:after="0"/>
        <w:jc w:val="both"/>
      </w:pPr>
      <w:r>
        <w:tab/>
        <w:t xml:space="preserve">Predlagatelj je </w:t>
      </w:r>
      <w:r w:rsidR="006407E4">
        <w:t>30</w:t>
      </w:r>
      <w:r>
        <w:t xml:space="preserve">. </w:t>
      </w:r>
      <w:r w:rsidR="006407E4">
        <w:t>listopada</w:t>
      </w:r>
      <w:r>
        <w:t xml:space="preserve"> 201</w:t>
      </w:r>
      <w:r w:rsidR="006407E4">
        <w:t>5</w:t>
      </w:r>
      <w:r>
        <w:t>. podnio ovome sudu prijedlog za otvaranje stečajnog postupka nad dužnikom, navodeći da dužnik na dan  1. rujna 2015. ima evidentirane neizvršene osnove za plaćanje u ukupnom iznosu od 1</w:t>
      </w:r>
      <w:r w:rsidR="006407E4">
        <w:t>4</w:t>
      </w:r>
      <w:r>
        <w:t>.</w:t>
      </w:r>
      <w:r w:rsidR="006407E4">
        <w:t>233</w:t>
      </w:r>
      <w:r>
        <w:t>,0</w:t>
      </w:r>
      <w:r w:rsidR="006407E4">
        <w:t>98</w:t>
      </w:r>
      <w:r>
        <w:t xml:space="preserve"> kn.</w:t>
      </w:r>
    </w:p>
    <w:p w:rsidRDefault="005F5D6F" w:rsidP="005F5D6F" w:rsidR="005F5D6F">
      <w:pPr>
        <w:spacing w:lineRule="auto" w:line="240" w:after="0"/>
        <w:jc w:val="both"/>
      </w:pPr>
    </w:p>
    <w:p w:rsidRDefault="005F5D6F" w:rsidP="005F5D6F" w:rsidR="005F5D6F">
      <w:pPr>
        <w:spacing w:lineRule="auto" w:line="240" w:after="0"/>
        <w:jc w:val="both"/>
      </w:pPr>
      <w: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5F5D6F" w:rsidP="005F5D6F" w:rsidR="005F5D6F">
      <w:pPr>
        <w:spacing w:lineRule="auto" w:line="240" w:after="0"/>
        <w:jc w:val="both"/>
      </w:pPr>
    </w:p>
    <w:p w:rsidRDefault="005F5D6F" w:rsidP="005F5D6F" w:rsidR="005F5D6F">
      <w:pPr>
        <w:spacing w:lineRule="auto" w:line="240" w:after="0"/>
        <w:jc w:val="both"/>
      </w:pPr>
      <w:r>
        <w:tab/>
      </w:r>
    </w:p>
    <w:p w:rsidRDefault="005F5D6F" w:rsidP="005F5D6F" w:rsidR="005F5D6F">
      <w:pPr>
        <w:spacing w:lineRule="auto" w:line="240" w:after="0"/>
        <w:jc w:val="both"/>
      </w:pPr>
    </w:p>
    <w:p w:rsidRDefault="005F5D6F" w:rsidP="005F5D6F" w:rsidR="005F5D6F">
      <w:pPr>
        <w:spacing w:lineRule="auto" w:line="240" w:after="0"/>
        <w:jc w:val="both"/>
      </w:pPr>
    </w:p>
    <w:p w:rsidRDefault="005F5D6F" w:rsidP="005F5D6F" w:rsidR="005F5D6F">
      <w:pPr>
        <w:spacing w:lineRule="auto" w:line="240" w:after="0"/>
        <w:jc w:val="both"/>
      </w:pPr>
      <w:r>
        <w:lastRenderedPageBreak/>
        <w:tab/>
        <w:t>Rješenjem ovog suda poslovni broj 2 St-</w:t>
      </w:r>
      <w:r w:rsidR="006407E4">
        <w:t>516</w:t>
      </w:r>
      <w:r>
        <w:t>/1</w:t>
      </w:r>
      <w:r w:rsidR="006407E4">
        <w:t>5</w:t>
      </w:r>
      <w:r>
        <w:t>-</w:t>
      </w:r>
      <w:r w:rsidR="006407E4">
        <w:t>2</w:t>
      </w:r>
      <w:r>
        <w:t>4 od 1</w:t>
      </w:r>
      <w:r w:rsidR="006407E4">
        <w:t>6</w:t>
      </w:r>
      <w:r>
        <w:t xml:space="preserve">. </w:t>
      </w:r>
      <w:r w:rsidR="006407E4">
        <w:t>studenog</w:t>
      </w:r>
      <w:r>
        <w:t xml:space="preserve"> 2016. pokrenut je prethodni postupak radi utvrđivanja uvjeta za otvaranje stečajnog postupka.</w:t>
      </w:r>
    </w:p>
    <w:p w:rsidRDefault="005F5D6F" w:rsidP="005F5D6F" w:rsidR="005F5D6F">
      <w:pPr>
        <w:spacing w:lineRule="auto" w:line="240" w:after="0"/>
        <w:jc w:val="both"/>
      </w:pPr>
    </w:p>
    <w:p w:rsidRDefault="005F5D6F" w:rsidP="005F5D6F" w:rsidR="005F5D6F">
      <w:pPr>
        <w:spacing w:lineRule="auto" w:line="240"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5F5D6F" w:rsidP="005F5D6F" w:rsidR="005F5D6F">
      <w:pPr>
        <w:spacing w:lineRule="auto" w:line="240" w:after="0"/>
        <w:jc w:val="both"/>
      </w:pPr>
    </w:p>
    <w:p w:rsidRDefault="005F5D6F" w:rsidP="005F5D6F" w:rsidR="005F5D6F">
      <w:pPr>
        <w:spacing w:lineRule="auto" w:line="240" w:after="0"/>
        <w:jc w:val="both"/>
      </w:pPr>
      <w:r>
        <w:tab/>
        <w:t xml:space="preserve">Slijedom navedenoga, budući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5F5D6F" w:rsidP="005F5D6F" w:rsidR="005F5D6F">
      <w:pPr>
        <w:spacing w:lineRule="auto" w:line="240" w:after="0"/>
        <w:jc w:val="both"/>
      </w:pPr>
    </w:p>
    <w:p w:rsidRDefault="005F5D6F" w:rsidP="005F5D6F" w:rsidR="005F5D6F">
      <w:pPr>
        <w:spacing w:lineRule="auto" w:line="240"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5F5D6F" w:rsidP="005F5D6F" w:rsidR="005F5D6F">
      <w:pPr>
        <w:spacing w:lineRule="auto" w:line="240" w:after="0"/>
        <w:jc w:val="both"/>
      </w:pPr>
    </w:p>
    <w:p w:rsidRDefault="005F5D6F" w:rsidP="005F5D6F" w:rsidR="005F5D6F">
      <w:pPr>
        <w:spacing w:lineRule="auto" w:line="240" w:after="0"/>
        <w:jc w:val="both"/>
      </w:pPr>
      <w:r>
        <w:tab/>
        <w:t>Ako zainteresirane osobe solidarno ne uplate iznos iz točke I. ovoga rješenja, stečajni postupak se neće provoditi, a sud će otvoriti i zaključiti stečajni postupak nad dužnikom primjenom odredbe 132. st. 2. Stečajnog zakona.</w:t>
      </w:r>
    </w:p>
    <w:p w:rsidRDefault="005F5D6F" w:rsidP="005F5D6F" w:rsidR="005F5D6F">
      <w:pPr>
        <w:spacing w:lineRule="auto" w:line="240" w:after="0"/>
        <w:jc w:val="both"/>
      </w:pPr>
    </w:p>
    <w:p w:rsidRDefault="005F5D6F" w:rsidP="005F5D6F" w:rsidR="005F5D6F">
      <w:pPr>
        <w:spacing w:lineRule="auto" w:line="240" w:after="0"/>
        <w:jc w:val="both"/>
      </w:pPr>
    </w:p>
    <w:p w:rsidRDefault="005F5D6F" w:rsidP="005F5D6F" w:rsidR="005F5D6F">
      <w:pPr>
        <w:spacing w:lineRule="auto" w:line="240" w:after="0"/>
        <w:jc w:val="center"/>
      </w:pPr>
      <w:r>
        <w:t>U Varaždinu, 2</w:t>
      </w:r>
      <w:r w:rsidR="00DC2F53">
        <w:t>8. prosinca</w:t>
      </w:r>
      <w:r>
        <w:t xml:space="preserve"> 2016. godine</w:t>
      </w:r>
    </w:p>
    <w:p w:rsidRDefault="005F5D6F" w:rsidP="005F5D6F" w:rsidR="005F5D6F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5F5D6F" w:rsidP="005F5D6F" w:rsidR="005F5D6F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Sutkinja</w:t>
      </w:r>
    </w:p>
    <w:p w:rsidRDefault="005F5D6F" w:rsidP="005F5D6F" w:rsidR="005F5D6F">
      <w:pPr>
        <w:spacing w:lineRule="auto" w:line="240" w:after="0"/>
        <w:jc w:val="both"/>
      </w:pPr>
    </w:p>
    <w:p w:rsidRDefault="005F5D6F" w:rsidP="005F5D6F" w:rsidR="005F5D6F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Melita </w:t>
      </w:r>
      <w:proofErr w:type="spellStart"/>
      <w:r>
        <w:t>Poljanec</w:t>
      </w:r>
      <w:proofErr w:type="spellEnd"/>
      <w:r>
        <w:t xml:space="preserve"> Bubaš </w:t>
      </w:r>
    </w:p>
    <w:p w:rsidRDefault="005F5D6F" w:rsidP="005F5D6F" w:rsidR="005F5D6F">
      <w:pPr>
        <w:spacing w:lineRule="auto" w:line="240" w:after="0"/>
        <w:jc w:val="both"/>
      </w:pPr>
    </w:p>
    <w:p w:rsidRDefault="005F5D6F" w:rsidP="005F5D6F" w:rsidR="005F5D6F">
      <w:pPr>
        <w:spacing w:lineRule="auto" w:line="240" w:after="0"/>
        <w:jc w:val="both"/>
      </w:pPr>
    </w:p>
    <w:p w:rsidRDefault="005F5D6F" w:rsidP="005F5D6F" w:rsidR="005F5D6F">
      <w:pPr>
        <w:spacing w:lineRule="auto" w:line="240" w:after="0"/>
      </w:pPr>
    </w:p>
    <w:p w:rsidRDefault="005F5D6F" w:rsidP="005F5D6F" w:rsidR="005F5D6F">
      <w:pPr>
        <w:spacing w:lineRule="auto" w:line="240" w:after="0"/>
      </w:pPr>
      <w:r>
        <w:t xml:space="preserve">                                                                                               </w:t>
      </w:r>
    </w:p>
    <w:p w:rsidRDefault="005F5D6F" w:rsidP="005F5D6F" w:rsidR="005F5D6F">
      <w:pPr>
        <w:spacing w:lineRule="auto" w:line="240" w:after="0"/>
      </w:pPr>
      <w:r>
        <w:t>UPUTA O PRAVNOM LIJEKU:</w:t>
      </w:r>
    </w:p>
    <w:p w:rsidRDefault="005F5D6F" w:rsidP="005F5D6F" w:rsidR="005F5D6F">
      <w:pPr>
        <w:spacing w:lineRule="auto" w:line="240" w:after="0"/>
        <w:jc w:val="both"/>
      </w:pPr>
      <w:r>
        <w:tab/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5F5D6F" w:rsidP="005F5D6F" w:rsidR="005F5D6F">
      <w:pPr>
        <w:spacing w:lineRule="auto" w:line="240" w:after="0"/>
        <w:jc w:val="both"/>
      </w:pPr>
    </w:p>
    <w:p w:rsidRDefault="005F5D6F" w:rsidP="005F5D6F" w:rsidR="005F5D6F">
      <w:pPr>
        <w:spacing w:lineRule="auto" w:line="240" w:after="0"/>
        <w:jc w:val="both"/>
      </w:pPr>
    </w:p>
    <w:p w:rsidRDefault="005F5D6F" w:rsidP="005F5D6F" w:rsidR="005F5D6F">
      <w:pPr>
        <w:spacing w:lineRule="auto" w:line="240" w:after="0"/>
        <w:jc w:val="both"/>
      </w:pPr>
      <w:r>
        <w:t>DNA:</w:t>
      </w:r>
    </w:p>
    <w:p w:rsidRDefault="005F5D6F" w:rsidP="005F5D6F" w:rsidR="005F5D6F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t>e-oglasna ploča suda</w:t>
      </w:r>
    </w:p>
    <w:p w:rsidRDefault="005F5D6F" w:rsidP="005F5D6F" w:rsidR="005F5D6F">
      <w:pPr>
        <w:pStyle w:val="Odlomakpopisa"/>
        <w:spacing w:lineRule="auto" w:line="240" w:after="0"/>
      </w:pPr>
      <w:r>
        <w:t xml:space="preserve">                  </w:t>
      </w:r>
    </w:p>
    <w:p w:rsidRDefault="005F5D6F" w:rsidP="005F5D6F" w:rsidR="005F5D6F"/>
    <w:p w:rsidRDefault="005F5D6F" w:rsidP="005F5D6F" w:rsidR="005F5D6F"/>
    <w:p w:rsidRDefault="00DA0242" w:rsidP="005F5D6F" w:rsidR="00DA0242" w:rsidRPr="005F5D6F"/>
    <w:sectPr w:rsidSect="0032366B" w:rsidR="00DA0242" w:rsidRPr="005F5D6F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0AA9" w:rsidP="00537B78" w:rsidR="00D80AA9">
      <w:r>
        <w:separator/>
      </w:r>
    </w:p>
  </w:endnote>
  <w:endnote w:id="0" w:type="continuationSeparator">
    <w:p w:rsidRDefault="00D80AA9" w:rsidP="00537B78" w:rsidR="00D80A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0AA9" w:rsidP="00537B78" w:rsidR="00D80AA9">
      <w:r>
        <w:separator/>
      </w:r>
    </w:p>
  </w:footnote>
  <w:footnote w:id="0" w:type="continuationSeparator">
    <w:p w:rsidRDefault="00D80AA9" w:rsidP="00537B78" w:rsidR="00D80A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5D6F" w:rsidP="005F5D6F" w:rsidR="008333A9">
    <w:pPr>
      <w:spacing w:lineRule="auto" w:line="240" w:after="0"/>
      <w:jc w:val="right"/>
    </w:pPr>
    <w:r>
      <w:t>Poslovni broj: 2 St-</w:t>
    </w:r>
    <w:r w:rsidR="00DC3412">
      <w:t>516</w:t>
    </w:r>
    <w:r>
      <w:t>/1</w:t>
    </w:r>
    <w:r w:rsidR="00DC3412">
      <w:t>5</w:t>
    </w:r>
    <w:r>
      <w:t>-</w:t>
    </w:r>
    <w:r w:rsidR="00DC3412">
      <w:t>30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5D6F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07E4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0AA9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2F53"/>
    <w:rsid w:val="00DC3412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1A6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5F5D6F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5F5D6F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668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St-516/2015-30</izvorni_sadrzaj>
    <derivirana_varijabla naziv="DomainObject.Oznaka_1">St-516/2015-30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St-516/2015</izvorni_sadrzaj>
    <derivirana_varijabla naziv="DomainObject.Predmet.OznakaBroj_1">St-516/2015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PRO-VISION KIKI j.d.o.o. za ugostiteljstvo zastupanog po punomoćniku Kristian Jelaš</izvorni_sadrzaj>
    <derivirana_varijabla naziv="DomainObject.Predmet.ProtustrankaFormated_1">  PRO-VISION KIKI j.d.o.o. za ugostiteljstvo zastupanog po punomoćniku Kristian Jelaš</derivirana_varijabla>
  </DomainObject.Predmet.ProtustrankaFormated>
  <DomainObject.Predmet.ProtustrankaFormatedOIB>
    <izvorni_sadrzaj>  PRO-VISION KIKI j.d.o.o. za ugostiteljstvo, OIB 89655417206 zastupanog po punomoćniku Kristian Jelaš</izvorni_sadrzaj>
    <derivirana_varijabla naziv="DomainObject.Predmet.ProtustrankaFormatedOIB_1">  PRO-VISION KIKI j.d.o.o. za ugostiteljstvo, OIB 89655417206 zastupanog po punomoćniku Kristian Jelaš</derivirana_varijabla>
  </DomainObject.Predmet.ProtustrankaFormatedOIB>
  <DomainObject.Predmet.ProtustrankaFormatedWithAdress>
    <izvorni_sadrzaj> PRO-VISION KIKI j.d.o.o. za ugostiteljstvo, Paka 2, 42220 Novi Marof zastupanog po punomoćniku Kristian Jelaš</izvorni_sadrzaj>
    <derivirana_varijabla naziv="DomainObject.Predmet.ProtustrankaFormatedWithAdress_1"> PRO-VISION KIKI j.d.o.o. za ugostiteljstvo, Paka 2, 42220 Novi Marof zastupanog po punomoćniku Kristian Jelaš</derivirana_varijabla>
  </DomainObject.Predmet.ProtustrankaFormatedWithAdress>
  <DomainObject.Predmet.ProtustrankaFormatedWithAdressOIB>
    <izvorni_sadrzaj> PRO-VISION KIKI j.d.o.o. za ugostiteljstvo, OIB 89655417206, Paka 2, 42220 Novi Marof zastupanog po punomoćniku Kristian Jelaš</izvorni_sadrzaj>
    <derivirana_varijabla naziv="DomainObject.Predmet.ProtustrankaFormatedWithAdressOIB_1"> PRO-VISION KIKI j.d.o.o. za ugostiteljstvo, OIB 89655417206, Paka 2, 42220 Novi Marof zastupanog po punomoćniku Kristian Jelaš</derivirana_varijabla>
  </DomainObject.Predmet.ProtustrankaFormatedWithAdressOIB>
  <DomainObject.Predmet.ProtustrankaWithAdress>
    <izvorni_sadrzaj>PRO-VISION KIKI j.d.o.o. za ugostiteljstvo Paka 2, 42220 Novi Marof</izvorni_sadrzaj>
    <derivirana_varijabla naziv="DomainObject.Predmet.ProtustrankaWithAdress_1">PRO-VISION KIKI j.d.o.o. za ugostiteljstvo Paka 2, 42220 Novi Marof</derivirana_varijabla>
  </DomainObject.Predmet.ProtustrankaWithAdress>
  <DomainObject.Predmet.ProtustrankaWithAdressOIB>
    <izvorni_sadrzaj>PRO-VISION KIKI j.d.o.o. za ugostiteljstvo, OIB 89655417206, Paka 2, 42220 Novi Marof</izvorni_sadrzaj>
    <derivirana_varijabla naziv="DomainObject.Predmet.ProtustrankaWithAdressOIB_1">PRO-VISION KIKI j.d.o.o. za ugostiteljstvo, OIB 89655417206, Paka 2, 42220 Novi Marof</derivirana_varijabla>
  </DomainObject.Predmet.ProtustrankaWithAdressOIB>
  <DomainObject.Predmet.ProtustrankaNazivFormated>
    <izvorni_sadrzaj>PRO-VISION KIKI j.d.o.o. za ugostiteljstvo</izvorni_sadrzaj>
    <derivirana_varijabla naziv="DomainObject.Predmet.ProtustrankaNazivFormated_1">PRO-VISION KIKI j.d.o.o. za ugostiteljstvo</derivirana_varijabla>
  </DomainObject.Predmet.ProtustrankaNazivFormated>
  <DomainObject.Predmet.ProtustrankaNazivFormatedOIB>
    <izvorni_sadrzaj>PRO-VISION KIKI j.d.o.o. za ugostiteljstvo, OIB 89655417206</izvorni_sadrzaj>
    <derivirana_varijabla naziv="DomainObject.Predmet.ProtustrankaNazivFormatedOIB_1">PRO-VISION KIKI j.d.o.o. za ugostiteljstvo, OIB 89655417206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14233.98</izvorni_sadrzaj>
    <derivirana_varijabla naziv="DomainObject.Predmet.TrenutnaVrijednost_1">14233.98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PRO-VISION KIKI j.d.o.o. za ugostiteljstvo zastupanog po punomoćniku Kristian Jelaš</item>
    </izvorni_sadrzaj>
    <derivirana_varijabla naziv="DomainObject.Predmet.ProtuStrankaListFormated_1">
      <item>PRO-VISION KIKI j.d.o.o. za ugostiteljstvo zastupanog po punomoćniku Kristian Jelaš</item>
    </derivirana_varijabla>
  </DomainObject.Predmet.ProtuStrankaListFormated>
  <DomainObject.Predmet.ProtuStrankaListFormatedOIB>
    <izvorni_sadrzaj>
      <item>PRO-VISION KIKI j.d.o.o. za ugostiteljstvo, OIB 89655417206 zastupanog po punomoćniku Kristian Jelaš</item>
    </izvorni_sadrzaj>
    <derivirana_varijabla naziv="DomainObject.Predmet.ProtuStrankaListFormatedOIB_1">
      <item>PRO-VISION KIKI j.d.o.o. za ugostiteljstvo, OIB 89655417206 zastupanog po punomoćniku Kristian Jelaš</item>
    </derivirana_varijabla>
  </DomainObject.Predmet.ProtuStrankaListFormatedOIB>
  <DomainObject.Predmet.ProtuStrankaListFormatedWithAdress>
    <izvorni_sadrzaj>
      <item>PRO-VISION KIKI j.d.o.o. za ugostiteljstvo, Paka 2, 42220 Novi Marof zastupanog po punomoćniku Kristian Jelaš</item>
    </izvorni_sadrzaj>
    <derivirana_varijabla naziv="DomainObject.Predmet.ProtuStrankaListFormatedWithAdress_1">
      <item>PRO-VISION KIKI j.d.o.o. za ugostiteljstvo, Paka 2, 42220 Novi Marof zastupanog po punomoćniku Kristian Jelaš</item>
    </derivirana_varijabla>
  </DomainObject.Predmet.ProtuStrankaListFormatedWithAdress>
  <DomainObject.Predmet.ProtuStrankaListFormatedWithAdressOIB>
    <izvorni_sadrzaj>
      <item>PRO-VISION KIKI j.d.o.o. za ugostiteljstvo, OIB 89655417206, Paka 2, 42220 Novi Marof zastupanog po punomoćniku Kristian Jelaš</item>
    </izvorni_sadrzaj>
    <derivirana_varijabla naziv="DomainObject.Predmet.ProtuStrankaListFormatedWithAdressOIB_1">
      <item>PRO-VISION KIKI j.d.o.o. za ugostiteljstvo, OIB 89655417206, Paka 2, 42220 Novi Marof zastupanog po punomoćniku Kristian Jelaš</item>
    </derivirana_varijabla>
  </DomainObject.Predmet.ProtuStrankaListFormatedWithAdressOIB>
  <DomainObject.Predmet.ProtuStrankaListNazivFormated>
    <izvorni_sadrzaj>
      <item>PRO-VISION KIKI j.d.o.o. za ugostiteljstvo</item>
    </izvorni_sadrzaj>
    <derivirana_varijabla naziv="DomainObject.Predmet.ProtuStrankaListNazivFormated_1">
      <item>PRO-VISION KIKI j.d.o.o. za ugostiteljstvo</item>
    </derivirana_varijabla>
  </DomainObject.Predmet.ProtuStrankaListNazivFormated>
  <DomainObject.Predmet.ProtuStrankaListNazivFormatedOIB>
    <izvorni_sadrzaj>
      <item>PRO-VISION KIKI j.d.o.o. za ugostiteljstvo, OIB 89655417206</item>
    </izvorni_sadrzaj>
    <derivirana_varijabla naziv="DomainObject.Predmet.ProtuStrankaListNazivFormatedOIB_1">
      <item>PRO-VISION KIKI j.d.o.o. za ugostiteljstvo, OIB 89655417206</item>
    </derivirana_varijabla>
  </DomainObject.Predmet.ProtuStrankaListNazivFormatedOIB>
  <DomainObject.Predmet.OstaliListFormated>
    <izvorni_sadrzaj>
      <item>e-Oglasna</item>
      <item>Sudski registar</item>
      <item>Kristian Jelaš punomoćnik sudionika u postupku PRO-VISION KIKI j.d.o.o. za ugostiteljstvo</item>
      <item>Policijska uprava zagrebačka, Policijska postaja Sesvete</item>
      <item>ŽDO Građansko-upravni odjel u Varaždinu</item>
    </izvorni_sadrzaj>
    <derivirana_varijabla naziv="DomainObject.Predmet.OstaliListFormated_1">
      <item>e-Oglasna</item>
      <item>Sudski registar</item>
      <item>Kristian Jelaš punomoćnik sudionika u postupku PRO-VISION KIKI j.d.o.o. za ugostiteljstvo</item>
      <item>Policijska uprava zagrebačka, Policijska postaja Sesvete</item>
      <item>ŽDO Građansko-upravni odjel u Varaždinu</item>
    </derivirana_varijabla>
  </DomainObject.Predmet.OstaliListFormated>
  <DomainObject.Predmet.OstaliListFormatedOIB>
    <izvorni_sadrzaj>
      <item>e-Oglasna</item>
      <item>Sudski registar</item>
      <item>Kristian Jelaš, OIB 06608703981 punomoćnik sudionika u postupku PRO-VISION KIKI j.d.o.o. za ugostiteljstvo</item>
      <item>Policijska uprava zagrebačka, Policijska postaja Sesvete</item>
      <item>ŽDO Građansko-upravni odjel u Varaždinu</item>
    </izvorni_sadrzaj>
    <derivirana_varijabla naziv="DomainObject.Predmet.OstaliListFormatedOIB_1">
      <item>e-Oglasna</item>
      <item>Sudski registar</item>
      <item>Kristian Jelaš, OIB 06608703981 punomoćnik sudionika u postupku PRO-VISION KIKI j.d.o.o. za ugostiteljstvo</item>
      <item>Policijska uprava zagrebačka, Policijska postaja Sesvete</item>
      <item>ŽDO Građansko-upravni odjel u Varaždinu</item>
    </derivirana_varijabla>
  </DomainObject.Predmet.OstaliListFormatedOIB>
  <DomainObject.Predmet.OstaliListFormatedWithAdress>
    <izvorni_sadrzaj>
      <item>e-Oglasna</item>
      <item>Sudski registar</item>
      <item>Kristian Jelaš, Trg Lovre Matačića 4, 10360 Sesvete punomoćnik sudionika u postupku PRO-VISION KIKI j.d.o.o. za ugostiteljstvo</item>
      <item>Policijska uprava zagrebačka, Policijska postaja Sesvete, Kašinska 1b, 10360 Sesvete</item>
      <item>ŽDO Građansko-upravni odjel u Varaždinu, Ul. braće Radić 2, 42000 Varaždin</item>
    </izvorni_sadrzaj>
    <derivirana_varijabla naziv="DomainObject.Predmet.OstaliListFormatedWithAdress_1">
      <item>e-Oglasna</item>
      <item>Sudski registar</item>
      <item>Kristian Jelaš, Trg Lovre Matačića 4, 10360 Sesvete punomoćnik sudionika u postupku PRO-VISION KIKI j.d.o.o. za ugostiteljstvo</item>
      <item>Policijska uprava zagrebačka, Policijska postaja Sesvete, Kašinska 1b, 10360 Sesvete</item>
      <item>ŽDO Građansko-upravni odjel u Varaždinu, Ul. braće Radić 2, 42000 Varaždin</item>
    </derivirana_varijabla>
  </DomainObject.Predmet.OstaliListFormatedWithAdress>
  <DomainObject.Predmet.OstaliListFormatedWithAdressOIB>
    <izvorni_sadrzaj>
      <item>e-Oglasna</item>
      <item>Sudski registar</item>
      <item>Kristian Jelaš, OIB 06608703981, Trg Lovre Matačića 4, 10360 Sesvete punomoćnik sudionika u postupku PRO-VISION KIKI j.d.o.o. za ugostiteljstvo</item>
      <item>Policijska uprava zagrebačka, Policijska postaja Sesvete, Kašinska 1b, 10360 Sesvete</item>
      <item>ŽDO Građansko-upravni odjel u Varaždinu, Ul. braće Radić 2, 42000 Varaždin</item>
    </izvorni_sadrzaj>
    <derivirana_varijabla naziv="DomainObject.Predmet.OstaliListFormatedWithAdressOIB_1">
      <item>e-Oglasna</item>
      <item>Sudski registar</item>
      <item>Kristian Jelaš, OIB 06608703981, Trg Lovre Matačića 4, 10360 Sesvete punomoćnik sudionika u postupku PRO-VISION KIKI j.d.o.o. za ugostiteljstvo</item>
      <item>Policijska uprava zagrebačka, Policijska postaja Sesvete, Kašinska 1b, 10360 Sesvete</item>
      <item>ŽDO Građansko-upravni odjel u Varaždinu, Ul. braće Radić 2, 42000 Varaždin</item>
    </derivirana_varijabla>
  </DomainObject.Predmet.OstaliListFormatedWithAdressOIB>
  <DomainObject.Predmet.OstaliListNazivFormated>
    <izvorni_sadrzaj>
      <item>e-Oglasna</item>
      <item>Sudski registar</item>
      <item>Kristian Jelaš</item>
      <item>Policijska uprava zagrebačka, Policijska postaja Sesvete</item>
      <item>ŽDO Građansko-upravni odjel u Varaždinu</item>
    </izvorni_sadrzaj>
    <derivirana_varijabla naziv="DomainObject.Predmet.OstaliListNazivFormated_1">
      <item>e-Oglasna</item>
      <item>Sudski registar</item>
      <item>Kristian Jelaš</item>
      <item>Policijska uprava zagrebačka, Policijska postaja Sesvete</item>
      <item>ŽDO Građansko-upravni odjel u Varaždinu</item>
    </derivirana_varijabla>
  </DomainObject.Predmet.OstaliListNazivFormated>
  <DomainObject.Predmet.OstaliListNazivFormatedOIB>
    <izvorni_sadrzaj>
      <item>e-Oglasna</item>
      <item>Sudski registar</item>
      <item>Kristian Jelaš, OIB 06608703981</item>
      <item>Policijska uprava zagrebačka, Policijska postaja Sesvete</item>
      <item>ŽDO Građansko-upravni odjel u Varaždinu</item>
    </izvorni_sadrzaj>
    <derivirana_varijabla naziv="DomainObject.Predmet.OstaliListNazivFormatedOIB_1">
      <item>e-Oglasna</item>
      <item>Sudski registar</item>
      <item>Kristian Jelaš, OIB 06608703981</item>
      <item>Policijska uprava zagrebačka, Policijska postaja Sesvete</item>
      <item>ŽDO Građansko-upravni odjel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>St-516/2015-30</izvorni_sadrzaj>
    <derivirana_varijabla naziv="DomainObject.PoslovniBrojDokumenta_1">St-516/2015-30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PRO-VISION KIKI j.d.o.o. za ugostiteljstvo</izvorni_sadrzaj>
    <derivirana_varijabla naziv="DomainObject.Predmet.ProtustrankaIDrugi_1">PRO-VISION KIKI j.d.o.o. za ugostiteljstvo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PRO-VISION KIKI j.d.o.o. za ugostiteljstvo, OIB 89655417206, Paka 2, 42220 Novi Marof</izvorni_sadrzaj>
    <derivirana_varijabla naziv="DomainObject.Predmet.ProtustrankaIDrugiAdressOIB_1">PRO-VISION KIKI j.d.o.o. za ugostiteljstvo, OIB 89655417206, Paka 2,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PRO-VISION KIKI j.d.o.o. za ugostiteljstvo</item>
      <item>e-Oglasna</item>
      <item>Sudski registar</item>
      <item>Kristian Jelaš</item>
      <item>Policijska uprava zagrebačka, Policijska postaja Sesvete</item>
      <item>ŽDO Građansko-upravni odjel u Varaždinu</item>
    </izvorni_sadrzaj>
    <derivirana_varijabla naziv="DomainObject.Predmet.SudioniciListNaziv_1">
      <item>Financijska agencija</item>
      <item>PRO-VISION KIKI j.d.o.o. za ugostiteljstvo</item>
      <item>e-Oglasna</item>
      <item>Sudski registar</item>
      <item>Kristian Jelaš</item>
      <item>Policijska uprava zagrebačka, Policijska postaja Sesvete</item>
      <item>ŽDO Građansko-upravni odjel u Varaždinu</item>
    </derivirana_varijabla>
  </DomainObject.Predmet.SudioniciListNaziv>
  <DomainObject.Predmet.SudioniciListAdressOIB>
    <izvorni_sadrzaj>
      <item>Financijska agencija, OIB 85821130368, A.Cesarca 2,42000 Varaždin</item>
      <item>PRO-VISION KIKI j.d.o.o. za ugostiteljstvo, OIB 89655417206, Paka 2,42220 Novi Marof</item>
      <item>e-Oglasna</item>
      <item>Sudski registar</item>
      <item>Kristian Jelaš, OIB 06608703981, Trg Lovre Matačića 4,10360 Sesvete</item>
      <item>Policijska uprava zagrebačka, Policijska postaja Sesvete, Kašinska 1b,10360 Sesvete</item>
      <item>ŽDO Građansko-upravni odjel u Varaždinu, Ul. braće Radić 2,42000 Varaždin</item>
    </izvorni_sadrzaj>
    <derivirana_varijabla naziv="DomainObject.Predmet.SudioniciListAdressOIB_1">
      <item>Financijska agencija, OIB 85821130368, A.Cesarca 2,42000 Varaždin</item>
      <item>PRO-VISION KIKI j.d.o.o. za ugostiteljstvo, OIB 89655417206, Paka 2,42220 Novi Marof</item>
      <item>e-Oglasna</item>
      <item>Sudski registar</item>
      <item>Kristian Jelaš, OIB 06608703981, Trg Lovre Matačića 4,10360 Sesvete</item>
      <item>Policijska uprava zagrebačka, Policijska postaja Sesvete, Kašinska 1b,10360 Sesvete</item>
      <item>ŽDO Građansko-upravni odjel u Varaždinu,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FEDE2D-56ED-4DB0-83EB-A2F79EBBA9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2860</properties:Characters>
  <properties:Lines>88</properties:Lines>
  <properties:Paragraphs>25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2016-12-29T07:06:00Z</cp:lastPrinted>
  <dcterms:modified xmlns:xsi="http://www.w3.org/2001/XMLSchema-instance" xsi:type="dcterms:W3CDTF">2016-12-29T07:07:00Z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St-516/2015-30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