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fa5f" w14:paraId="925fa5f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EB06D0">
      <w:pPr>
        <w:ind w:left="5040"/>
        <w:jc w:val="right"/>
        <w:rPr>
          <w:b/>
        </w:rPr>
      </w:pPr>
    </w:p>
    <w:p w:rsidRDefault="003768DC" w:rsidP="0061562F" w:rsidR="003768DC" w:rsidRPr="003768DC">
      <w:pPr>
        <w:ind w:firstLine="360"/>
        <w:jc w:val="right"/>
        <w:rPr>
          <w:b/>
        </w:rPr>
      </w:pPr>
      <w:r w:rsidRPr="003768DC">
        <w:rPr>
          <w:b/>
        </w:rPr>
        <w:t xml:space="preserve">DARKO STOJIĆ, Šibenik, </w:t>
      </w:r>
    </w:p>
    <w:p w:rsidRDefault="003768DC" w:rsidP="0061562F" w:rsidR="0061562F" w:rsidRPr="003768DC">
      <w:pPr>
        <w:ind w:firstLine="360"/>
        <w:jc w:val="right"/>
        <w:rPr>
          <w:b/>
        </w:rPr>
      </w:pPr>
      <w:r w:rsidRPr="003768DC">
        <w:rPr>
          <w:b/>
        </w:rPr>
        <w:t>Svetog Josipa Radnika 19</w:t>
      </w:r>
    </w:p>
    <w:p w:rsidRDefault="003768DC" w:rsidP="0061562F" w:rsidR="003768DC">
      <w:pPr>
        <w:ind w:firstLine="360"/>
        <w:jc w:val="right"/>
      </w:pPr>
    </w:p>
    <w:p w:rsidRDefault="00120463" w:rsidP="000E2300" w:rsidR="00606557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61562F">
        <w:t>6</w:t>
      </w:r>
      <w:r w:rsidR="003768DC">
        <w:t>7</w:t>
      </w:r>
      <w:r w:rsidR="00C31F32">
        <w:t>/16-</w:t>
      </w:r>
      <w:r w:rsidR="00EB06D0">
        <w:t>4</w:t>
      </w:r>
      <w:r w:rsidR="001A7D41">
        <w:t xml:space="preserve"> </w:t>
      </w:r>
      <w:r w:rsidRPr="00B0613D">
        <w:t xml:space="preserve">od </w:t>
      </w:r>
      <w:r w:rsidR="003A0588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3768DC">
        <w:t>DALMONT-ALUMINIJ d.o.o., Šibenik, Žaborička 3, OIB:20656242900</w:t>
      </w:r>
      <w:r w:rsidR="0061562F">
        <w:t>.</w:t>
      </w:r>
    </w:p>
    <w:p w:rsidRDefault="0061562F" w:rsidP="000E2300" w:rsidR="0061562F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3A0588">
        <w:rPr>
          <w:bCs/>
        </w:rPr>
        <w:t>26. travnja</w:t>
      </w:r>
      <w:r w:rsidR="0064551A" w:rsidRPr="0064551A">
        <w:rPr>
          <w:bCs/>
        </w:rPr>
        <w:t xml:space="preserve"> 2016. u </w:t>
      </w:r>
      <w:r w:rsidR="003A0588">
        <w:rPr>
          <w:bCs/>
        </w:rPr>
        <w:t>14,00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3A0588">
        <w:rPr>
          <w:bCs/>
        </w:rPr>
        <w:t>26. travnja</w:t>
      </w:r>
      <w:r w:rsidR="0064551A" w:rsidRPr="0064551A">
        <w:rPr>
          <w:bCs/>
        </w:rPr>
        <w:t xml:space="preserve"> 2016. u </w:t>
      </w:r>
      <w:r w:rsidR="003A0588">
        <w:rPr>
          <w:bCs/>
        </w:rPr>
        <w:t xml:space="preserve">14,10 </w:t>
      </w:r>
      <w:r w:rsidR="0064551A" w:rsidRPr="0064551A">
        <w:rPr>
          <w:bCs/>
        </w:rPr>
        <w:t>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3A0588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EB06D0">
      <w:t>3</w:t>
    </w:r>
    <w:r w:rsidR="0061562F">
      <w:t>6</w:t>
    </w:r>
    <w:r w:rsidR="003768DC">
      <w:t>7</w:t>
    </w:r>
    <w:r w:rsidR="00EB06D0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20DF4"/>
    <w:rsid w:val="003419BB"/>
    <w:rsid w:val="003555E7"/>
    <w:rsid w:val="00360152"/>
    <w:rsid w:val="00361F97"/>
    <w:rsid w:val="00372B50"/>
    <w:rsid w:val="003768DC"/>
    <w:rsid w:val="00376A1D"/>
    <w:rsid w:val="00377D82"/>
    <w:rsid w:val="00381F65"/>
    <w:rsid w:val="003A0588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1562F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0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D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D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D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D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0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D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D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D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D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DALMONT-ALUMINIJ društvo s ograničenom odgovornošću za proizvodnju metalnih konstrukcija i aluminijske stolarije</izvorni_sadrzaj>
    <derivirana_varijabla naziv="DomainObject.Predmet.ProtustrankaFormated_1">  DALMONT-ALUMINIJ društvo s ograničenom odgovornošću za proizvodnju metalnih konstrukcija i aluminijske stolarije</derivirana_varijabla>
  </DomainObject.Predmet.ProtustrankaFormated>
  <DomainObject.Predmet.ProtustrankaFormatedOIB>
    <izvorni_sadrzaj>  DALMONT-ALUMINIJ društvo s ograničenom odgovornošću za proizvodnju metalnih konstrukcija i aluminijske stolarije, OIB 20656242900</izvorni_sadrzaj>
    <derivirana_varijabla naziv="DomainObject.Predmet.ProtustrankaFormatedOIB_1">  DALMONT-ALUMINIJ društvo s ograničenom odgovornošću za proizvodnju metalnih konstrukcija i aluminijske stolarije, OIB 20656242900</derivirana_varijabla>
  </DomainObject.Predmet.ProtustrankaFormatedOIB>
  <DomainObject.Predmet.ProtustrankaFormatedWithAdress>
    <izvorni_sadrzaj> DALMONT-ALUMINIJ društvo s ograničenom odgovornošću za proizvodnju metalnih konstrukcija i aluminijske stolarije, Žaborička 3 , 22000 Šibenik</izvorni_sadrzaj>
    <derivirana_varijabla naziv="DomainObject.Predmet.ProtustrankaFormatedWithAdress_1"> DALMONT-ALUMINIJ društvo s ograničenom odgovornošću za proizvodnju metalnih konstrukcija i aluminijske stolarije, Žaborička 3 , 22000 Šibenik</derivirana_varijabla>
  </DomainObject.Predmet.ProtustrankaFormatedWithAdress>
  <DomainObject.Predmet.ProtustrankaFormatedWithAdressOIB>
    <izvorni_sadrzaj> DALMONT-ALUMINIJ društvo s ograničenom odgovornošću za proizvodnju metalnih konstrukcija i aluminijske stolarije, OIB 20656242900, Žaborička 3 , 22000 Šibenik</izvorni_sadrzaj>
    <derivirana_varijabla naziv="DomainObject.Predmet.ProtustrankaFormatedWithAdressOIB_1"> DALMONT-ALUMINIJ društvo s ograničenom odgovornošću za proizvodnju metalnih konstrukcija i aluminijske stolarije, OIB 20656242900, Žaborička 3 , 22000 Šibenik</derivirana_varijabla>
  </DomainObject.Predmet.ProtustrankaFormatedWithAdressOIB>
  <DomainObject.Predmet.ProtustrankaWithAdress>
    <izvorni_sadrzaj>DALMONT-ALUMINIJ društvo s ograničenom odgovornošću za proizvodnju metalnih konstrukcija i aluminijske stolarije Žaborička 3 , 22000 Šibenik</izvorni_sadrzaj>
    <derivirana_varijabla naziv="DomainObject.Predmet.ProtustrankaWithAdress_1">DALMONT-ALUMINIJ društvo s ograničenom odgovornošću za proizvodnju metalnih konstrukcija i aluminijske stolarije Žaborička 3 , 22000 Šibenik</derivirana_varijabla>
  </DomainObject.Predmet.ProtustrankaWithAdress>
  <DomainObject.Predmet.ProtustrankaWithAdressOIB>
    <izvorni_sadrzaj>DALMONT-ALUMINIJ društvo s ograničenom odgovornošću za proizvodnju metalnih konstrukcija i aluminijske stolarije, OIB 20656242900, Žaborička 3 , 22000 Šibenik</izvorni_sadrzaj>
    <derivirana_varijabla naziv="DomainObject.Predmet.ProtustrankaWithAdressOIB_1">DALMONT-ALUMINIJ društvo s ograničenom odgovornošću za proizvodnju metalnih konstrukcija i aluminijske stolarije, OIB 20656242900, Žaborička 3 , 22000 Šibenik</derivirana_varijabla>
  </DomainObject.Predmet.ProtustrankaWithAdressOIB>
  <DomainObject.Predmet.ProtustrankaNazivFormated>
    <izvorni_sadrzaj>DALMONT-ALUMINIJ društvo s ograničenom odgovornošću za proizvodnju metalnih konstrukcija i aluminijske stolarije</izvorni_sadrzaj>
    <derivirana_varijabla naziv="DomainObject.Predmet.ProtustrankaNazivFormated_1">DALMONT-ALUMINIJ društvo s ograničenom odgovornošću za proizvodnju metalnih konstrukcija i aluminijske stolarije</derivirana_varijabla>
  </DomainObject.Predmet.ProtustrankaNazivFormated>
  <DomainObject.Predmet.ProtustrankaNazivFormatedOIB>
    <izvorni_sadrzaj>DALMONT-ALUMINIJ društvo s ograničenom odgovornošću za proizvodnju metalnih konstrukcija i aluminijske stolarije, OIB 20656242900</izvorni_sadrzaj>
    <derivirana_varijabla naziv="DomainObject.Predmet.ProtustrankaNazivFormatedOIB_1">DALMONT-ALUMINIJ društvo s ograničenom odgovornošću za proizvodnju metalnih konstrukcija i aluminijske stolarije, OIB 20656242900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DALMONT-ALUMINIJ društvo s ograničenom odgovornošću za proizvodnju metalnih konstrukcija i aluminijske stolarije</item>
    </izvorni_sadrzaj>
    <derivirana_varijabla naziv="DomainObject.Predmet.ProtuStrankaListFormated_1">
      <item>DALMONT-ALUMINIJ društvo s ograničenom odgovornošću za proizvodnju metalnih konstrukcija i aluminijske stolarije</item>
    </derivirana_varijabla>
  </DomainObject.Predmet.ProtuStrankaListFormated>
  <DomainObject.Predmet.ProtuStrankaListFormatedOIB>
    <izvorni_sadrzaj>
      <item>DALMONT-ALUMINIJ društvo s ograničenom odgovornošću za proizvodnju metalnih konstrukcija i aluminijske stolarije, OIB 20656242900</item>
    </izvorni_sadrzaj>
    <derivirana_varijabla naziv="DomainObject.Predmet.ProtuStrankaListFormatedOIB_1">
      <item>DALMONT-ALUMINIJ društvo s ograničenom odgovornošću za proizvodnju metalnih konstrukcija i aluminijske stolarije, OIB 20656242900</item>
    </derivirana_varijabla>
  </DomainObject.Predmet.ProtuStrankaListFormatedOIB>
  <DomainObject.Predmet.ProtuStrankaListFormatedWithAdress>
    <izvorni_sadrzaj>
      <item>DALMONT-ALUMINIJ društvo s ograničenom odgovornošću za proizvodnju metalnih konstrukcija i aluminijske stolarije, Žaborička 3 , 22000 Šibenik</item>
    </izvorni_sadrzaj>
    <derivirana_varijabla naziv="DomainObject.Predmet.ProtuStrankaListFormatedWithAdress_1">
      <item>DALMONT-ALUMINIJ društvo s ograničenom odgovornošću za proizvodnju metalnih konstrukcija i aluminijske stolarije, Žaborička 3 , 22000 Šibenik</item>
    </derivirana_varijabla>
  </DomainObject.Predmet.ProtuStrankaListFormatedWithAdress>
  <DomainObject.Predmet.ProtuStrankaListFormatedWithAdressOIB>
    <izvorni_sadrzaj>
      <item>DALMONT-ALUMINIJ društvo s ograničenom odgovornošću za proizvodnju metalnih konstrukcija i aluminijske stolarije, OIB 20656242900, Žaborička 3 , 22000 Šibenik</item>
    </izvorni_sadrzaj>
    <derivirana_varijabla naziv="DomainObject.Predmet.ProtuStrankaListFormatedWithAdressOIB_1">
      <item>DALMONT-ALUMINIJ društvo s ograničenom odgovornošću za proizvodnju metalnih konstrukcija i aluminijske stolarije, OIB 20656242900, Žaborička 3 , 22000 Šibenik</item>
    </derivirana_varijabla>
  </DomainObject.Predmet.ProtuStrankaListFormatedWithAdressOIB>
  <DomainObject.Predmet.ProtuStrankaListNazivFormated>
    <izvorni_sadrzaj>
      <item>DALMONT-ALUMINIJ društvo s ograničenom odgovornošću za proizvodnju metalnih konstrukcija i aluminijske stolarije</item>
    </izvorni_sadrzaj>
    <derivirana_varijabla naziv="DomainObject.Predmet.ProtuStrankaListNazivFormated_1">
      <item>DALMONT-ALUMINIJ društvo s ograničenom odgovornošću za proizvodnju metalnih konstrukcija i aluminijske stolarije</item>
    </derivirana_varijabla>
  </DomainObject.Predmet.ProtuStrankaListNazivFormated>
  <DomainObject.Predmet.ProtuStrankaListNazivFormatedOIB>
    <izvorni_sadrzaj>
      <item>DALMONT-ALUMINIJ društvo s ograničenom odgovornošću za proizvodnju metalnih konstrukcija i aluminijske stolarije, OIB 20656242900</item>
    </izvorni_sadrzaj>
    <derivirana_varijabla naziv="DomainObject.Predmet.ProtuStrankaListNazivFormatedOIB_1">
      <item>DALMONT-ALUMINIJ društvo s ograničenom odgovornošću za proizvodnju metalnih konstrukcija i aluminijske stolarije, OIB 20656242900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DALMONT-ALUMINIJ društvo s ograničenom odgovornošću za proizvodnju metalnih konstrukcija i aluminijske stolarije</izvorni_sadrzaj>
    <derivirana_varijabla naziv="DomainObject.Predmet.ProtustrankaIDrugi_1">DALMONT-ALUMINIJ društvo s ograničenom odgovornošću za proizvodnju metalnih konstrukcija i aluminijske stolarije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DALMONT-ALUMINIJ društvo s ograničenom odgovornošću za proizvodnju metalnih konstrukcija i aluminijske stolarije, OIB 20656242900, Žaborička 3 , 22000 Šibenik</izvorni_sadrzaj>
    <derivirana_varijabla naziv="DomainObject.Predmet.ProtustrankaIDrugiAdressOIB_1">DALMONT-ALUMINIJ društvo s ograničenom odgovornošću za proizvodnju metalnih konstrukcija i aluminijske stolarije, OIB 20656242900, Žaborička 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DALMONT-ALUMINIJ društvo s ograničenom odgovornošću za proizvodnju metalnih konstrukcija i aluminijske stolarije</item>
    </izvorni_sadrzaj>
    <derivirana_varijabla naziv="DomainObject.Predmet.SudioniciListNaziv_1">
      <item>FINA - Podružnica Šibenik</item>
      <item>DALMONT-ALUMINIJ društvo s ograničenom odgovornošću za proizvodnju metalnih konstrukcija i aluminijske stolarije</item>
    </derivirana_varijabla>
  </DomainObject.Predmet.SudioniciListNaziv>
  <DomainObject.Predmet.SudioniciListAdressOIB>
    <izvorni_sadrzaj>
      <item>FINA - Podružnica Šibenik, OIB 85821130368, Perivoj L. Marune 1,22000 Šibenik</item>
      <item>DALMONT-ALUMINIJ društvo s ograničenom odgovornošću za proizvodnju metalnih konstrukcija i aluminijske stolarije, OIB 20656242900, Žaborička 3 ,22000 Šibenik</item>
    </izvorni_sadrzaj>
    <derivirana_varijabla naziv="DomainObject.Predmet.SudioniciListAdressOIB_1">
      <item>FINA - Podružnica Šibenik, OIB 85821130368, Perivoj L. Marune 1,22000 Šibenik</item>
      <item>DALMONT-ALUMINIJ društvo s ograničenom odgovornošću za proizvodnju metalnih konstrukcija i aluminijske stolarije, OIB 20656242900, Žaborička 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20656242900</item>
    </izvorni_sadrzaj>
    <derivirana_varijabla naziv="DomainObject.Predmet.SudioniciListNazivOIB_1">
      <item>, OIB 85821130368</item>
      <item>, OIB 20656242900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A7FC2-F851-4CA6-9E78-9D2CE0D81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805</properties:Characters>
  <properties:Lines>40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2016-03-16T14:08:00Z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2016-04-06T09:46:00Z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