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5c0d6" w14:paraId="735c0d6" w:rsidRDefault="009B430F" w:rsidP="009B430F" w:rsidR="00056A75" w:rsidRPr="009B430F">
      <w:pPr>
        <w:tabs>
          <w:tab w:pos="294" w:val="left"/>
          <w:tab w:pos="9072" w:val="right"/>
        </w:tabs>
        <w15:collapsed w:val="false"/>
      </w:pPr>
      <w:bookmarkStart w:name="_GoBack" w:id="0"/>
      <w:bookmarkEnd w:id="0"/>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056A75" w:rsidRPr="009B430F">
        <w:t xml:space="preserve">                                                                                             </w:t>
      </w:r>
      <w:r w:rsidR="00D62DE4" w:rsidRPr="009B430F">
        <w:t xml:space="preserve">             </w:t>
      </w:r>
      <w:r w:rsidR="00B638CF" w:rsidRPr="009B430F">
        <w:t xml:space="preserve">4 </w:t>
      </w:r>
      <w:r w:rsidR="00056A75" w:rsidRPr="009B430F">
        <w:t>St-</w:t>
      </w:r>
      <w:r w:rsidR="00D8081A">
        <w:t>4324/16</w:t>
      </w:r>
    </w:p>
    <w:p w:rsidRDefault="00716124" w:rsidP="00716124" w:rsidR="00056A75" w:rsidRPr="009B430F">
      <w:pPr>
        <w:jc w:val="both"/>
      </w:pPr>
      <w:r w:rsidRPr="009B430F">
        <w:t xml:space="preserve">REPUBLIKA HRVATSKA </w:t>
      </w:r>
    </w:p>
    <w:p w:rsidRDefault="00716124" w:rsidP="00716124" w:rsidR="00716124" w:rsidRPr="009B430F">
      <w:pPr>
        <w:jc w:val="both"/>
      </w:pPr>
      <w:r w:rsidRPr="009B430F">
        <w:t>TRGOVAČKI SUD U ZAGREBU</w:t>
      </w:r>
    </w:p>
    <w:p w:rsidRDefault="00716124" w:rsidP="00716124" w:rsidR="00716124" w:rsidRPr="009B430F">
      <w:pPr>
        <w:jc w:val="both"/>
      </w:pPr>
      <w:r w:rsidRPr="009B430F">
        <w:t xml:space="preserve">STALNA SLUŽBA </w:t>
      </w:r>
    </w:p>
    <w:p w:rsidRDefault="00D408EA" w:rsidP="00716124" w:rsidR="00D408EA" w:rsidRPr="009B430F">
      <w:pPr>
        <w:jc w:val="both"/>
      </w:pPr>
      <w:r w:rsidRPr="009B430F">
        <w:t xml:space="preserve">Karlovac, </w:t>
      </w:r>
      <w:r w:rsidR="00D8081A">
        <w:t>Trg hrvatskih branitelja 1</w:t>
      </w:r>
    </w:p>
    <w:p w:rsidRDefault="00096A6C" w:rsidP="00BD3394" w:rsidR="00096A6C" w:rsidRPr="009B430F">
      <w:pPr>
        <w:jc w:val="center"/>
      </w:pPr>
    </w:p>
    <w:p w:rsidRDefault="00AD6669" w:rsidP="00B638CF" w:rsidR="005E3015" w:rsidRPr="009B430F">
      <w:pPr>
        <w:jc w:val="center"/>
      </w:pPr>
      <w:r w:rsidRPr="009B430F">
        <w:t>R</w:t>
      </w:r>
      <w:r w:rsidR="009B430F">
        <w:t xml:space="preserve"> </w:t>
      </w:r>
      <w:r w:rsidRPr="009B430F">
        <w:t>E</w:t>
      </w:r>
      <w:r w:rsidR="009B430F">
        <w:t xml:space="preserve"> </w:t>
      </w:r>
      <w:r w:rsidRPr="009B430F">
        <w:t>P</w:t>
      </w:r>
      <w:r w:rsidR="009B430F">
        <w:t xml:space="preserve"> </w:t>
      </w:r>
      <w:r w:rsidRPr="009B430F">
        <w:t>U</w:t>
      </w:r>
      <w:r w:rsidR="009B430F">
        <w:t xml:space="preserve"> </w:t>
      </w:r>
      <w:r w:rsidRPr="009B430F">
        <w:t>B</w:t>
      </w:r>
      <w:r w:rsidR="009B430F">
        <w:t xml:space="preserve"> </w:t>
      </w:r>
      <w:r w:rsidRPr="009B430F">
        <w:t>L</w:t>
      </w:r>
      <w:r w:rsidR="009B430F">
        <w:t xml:space="preserve"> </w:t>
      </w:r>
      <w:r w:rsidRPr="009B430F">
        <w:t>I</w:t>
      </w:r>
      <w:r w:rsidR="009B430F">
        <w:t xml:space="preserve"> </w:t>
      </w:r>
      <w:r w:rsidRPr="009B430F">
        <w:t>K</w:t>
      </w:r>
      <w:r w:rsidR="009B430F">
        <w:t xml:space="preserve"> </w:t>
      </w:r>
      <w:r w:rsidRPr="009B430F">
        <w:t xml:space="preserve">A </w:t>
      </w:r>
      <w:r w:rsidR="009B430F">
        <w:t xml:space="preserve">  </w:t>
      </w:r>
      <w:r w:rsidRPr="009B430F">
        <w:t>H</w:t>
      </w:r>
      <w:r w:rsidR="009B430F">
        <w:t xml:space="preserve"> </w:t>
      </w:r>
      <w:r w:rsidRPr="009B430F">
        <w:t>R</w:t>
      </w:r>
      <w:r w:rsidR="009B430F">
        <w:t xml:space="preserve"> </w:t>
      </w:r>
      <w:r w:rsidRPr="009B430F">
        <w:t>V</w:t>
      </w:r>
      <w:r w:rsidR="009B430F">
        <w:t xml:space="preserve"> </w:t>
      </w:r>
      <w:r w:rsidRPr="009B430F">
        <w:t>A</w:t>
      </w:r>
      <w:r w:rsidR="009B430F">
        <w:t xml:space="preserve"> </w:t>
      </w:r>
      <w:r w:rsidRPr="009B430F">
        <w:t>T</w:t>
      </w:r>
      <w:r w:rsidR="009B430F">
        <w:t xml:space="preserve"> </w:t>
      </w:r>
      <w:r w:rsidRPr="009B430F">
        <w:t>S</w:t>
      </w:r>
      <w:r w:rsidR="009B430F">
        <w:t xml:space="preserve"> </w:t>
      </w:r>
      <w:r w:rsidRPr="009B430F">
        <w:t>K</w:t>
      </w:r>
      <w:r w:rsidR="009B430F">
        <w:t xml:space="preserve"> </w:t>
      </w:r>
      <w:r w:rsidRPr="009B430F">
        <w:t>A</w:t>
      </w:r>
    </w:p>
    <w:p w:rsidRDefault="00B638CF" w:rsidP="00B638CF" w:rsidR="00B638CF" w:rsidRPr="009B430F">
      <w:pPr>
        <w:jc w:val="center"/>
      </w:pPr>
      <w:r w:rsidRPr="009B430F">
        <w:t>R J E Š E N J E</w:t>
      </w:r>
    </w:p>
    <w:p w:rsidRDefault="00C10B03" w:rsidP="00BD3394" w:rsidR="00C10B03" w:rsidRPr="009B430F">
      <w:pPr>
        <w:jc w:val="both"/>
      </w:pPr>
    </w:p>
    <w:p w:rsidRDefault="009B430F" w:rsidP="009B430F" w:rsidR="00D62DE4" w:rsidRPr="009B430F">
      <w:pPr>
        <w:ind w:firstLine="708"/>
        <w:jc w:val="both"/>
      </w:pPr>
      <w:r>
        <w:t>Trgovački sud u Zagrebu, Stalna služba</w:t>
      </w:r>
      <w:r w:rsidR="00B638CF" w:rsidRPr="009B430F">
        <w:t>,</w:t>
      </w:r>
      <w:r w:rsidR="00D62DE4" w:rsidRPr="009B430F">
        <w:t xml:space="preserve"> po sucu Goranki Boljkovac, kao stečajnom sucu, u stečajnom </w:t>
      </w:r>
      <w:r w:rsidR="00716124" w:rsidRPr="009B430F">
        <w:t xml:space="preserve">postupku nad stečajnim </w:t>
      </w:r>
      <w:r w:rsidR="002F4E3F">
        <w:t xml:space="preserve">dužnikom </w:t>
      </w:r>
      <w:r w:rsidR="00D8081A" w:rsidRPr="00152383">
        <w:t>KNEPSEN d.o.o. u stečaju, Zagreb, I. Jordanovački odvojak 11, OIB 19924367526</w:t>
      </w:r>
      <w:r w:rsidR="00D8081A">
        <w:t xml:space="preserve">, </w:t>
      </w:r>
      <w:r w:rsidR="00D62DE4" w:rsidRPr="009B430F">
        <w:t xml:space="preserve">dana </w:t>
      </w:r>
      <w:r w:rsidR="00D8081A">
        <w:t>27</w:t>
      </w:r>
      <w:r w:rsidR="00F52242">
        <w:t>. travnja 201</w:t>
      </w:r>
      <w:r w:rsidR="00D8081A">
        <w:t>8</w:t>
      </w:r>
      <w:r w:rsidR="00B638CF" w:rsidRPr="009B430F">
        <w:t>.</w:t>
      </w:r>
      <w:r w:rsidR="00D62DE4" w:rsidRPr="009B430F">
        <w:t>,</w:t>
      </w:r>
    </w:p>
    <w:p w:rsidRDefault="00C10B03" w:rsidP="00BD3394" w:rsidR="00C10B03" w:rsidRPr="009B430F">
      <w:pPr>
        <w:jc w:val="both"/>
      </w:pPr>
    </w:p>
    <w:p w:rsidRDefault="009F0937" w:rsidP="00056A75" w:rsidR="00A146B1" w:rsidRPr="009B430F">
      <w:pPr>
        <w:jc w:val="center"/>
      </w:pPr>
      <w:r w:rsidRPr="009B430F">
        <w:t>r</w:t>
      </w:r>
      <w:r w:rsidR="00056A75" w:rsidRPr="009B430F">
        <w:t xml:space="preserve"> i j e š i o   j e</w:t>
      </w:r>
    </w:p>
    <w:p w:rsidRDefault="00212911" w:rsidP="00212911" w:rsidR="00212911" w:rsidRPr="00A247EE">
      <w:pPr>
        <w:jc w:val="both"/>
      </w:pPr>
    </w:p>
    <w:p w:rsidRDefault="00212911" w:rsidP="00F45DB1" w:rsidR="00212911">
      <w:pPr>
        <w:ind w:firstLine="705"/>
        <w:jc w:val="both"/>
      </w:pPr>
      <w:r>
        <w:t xml:space="preserve">I. </w:t>
      </w:r>
      <w:r w:rsidRPr="00A247EE">
        <w:t xml:space="preserve">Iz iznosa cijene dobivene prodajom </w:t>
      </w:r>
      <w:r>
        <w:t>pokretnina stečajnog dužnika i to:</w:t>
      </w:r>
      <w:r w:rsidRPr="00A247EE">
        <w:t xml:space="preserve"> </w:t>
      </w:r>
      <w:r w:rsidR="00F45DB1" w:rsidRPr="00152383">
        <w:t>osobnog automobila Opel Frontera 2.8 TDI</w:t>
      </w:r>
      <w:r w:rsidR="004C5A73">
        <w:t>,</w:t>
      </w:r>
      <w:r w:rsidR="00F45DB1" w:rsidRPr="00152383">
        <w:t xml:space="preserve"> reg. oznake ZG1638KJ, broj šasije: SED5BMWL4TV815359</w:t>
      </w:r>
      <w:r>
        <w:t xml:space="preserve">, </w:t>
      </w:r>
      <w:r w:rsidRPr="00A247EE">
        <w:t xml:space="preserve">namiruje se potraživanje razlučnog vjerovnika </w:t>
      </w:r>
      <w:r w:rsidR="00F45DB1">
        <w:t>VB LEASING d.o.o.,</w:t>
      </w:r>
      <w:r w:rsidR="00F45DB1" w:rsidRPr="00CB1EB1">
        <w:t xml:space="preserve"> </w:t>
      </w:r>
      <w:r w:rsidR="00F45DB1">
        <w:t>Zagreb, Horvatova 82</w:t>
      </w:r>
      <w:r w:rsidR="00F45DB1" w:rsidRPr="00730688">
        <w:t>,</w:t>
      </w:r>
      <w:r w:rsidR="00F45DB1" w:rsidRPr="00C27636">
        <w:t xml:space="preserve"> </w:t>
      </w:r>
      <w:r w:rsidR="00F45DB1" w:rsidRPr="00730688">
        <w:t xml:space="preserve">OIB </w:t>
      </w:r>
      <w:r w:rsidR="00F45DB1">
        <w:t>55525619967,</w:t>
      </w:r>
      <w:r w:rsidRPr="00A247EE">
        <w:t xml:space="preserve"> iznosom od </w:t>
      </w:r>
      <w:r w:rsidR="00F45DB1">
        <w:t xml:space="preserve">5.992,42 </w:t>
      </w:r>
      <w:r w:rsidRPr="00A247EE">
        <w:t xml:space="preserve">kn.  </w:t>
      </w:r>
      <w:r w:rsidR="00F45DB1">
        <w:t xml:space="preserve"> </w:t>
      </w:r>
    </w:p>
    <w:p w:rsidRDefault="00212911" w:rsidP="00212911" w:rsidR="00212911">
      <w:pPr>
        <w:ind w:firstLine="705"/>
        <w:jc w:val="both"/>
      </w:pPr>
    </w:p>
    <w:p w:rsidRDefault="00212911" w:rsidP="00212911" w:rsidR="00212911">
      <w:pPr>
        <w:ind w:firstLine="705"/>
        <w:jc w:val="both"/>
      </w:pPr>
      <w:r>
        <w:t xml:space="preserve">II. </w:t>
      </w:r>
      <w:r w:rsidRPr="00A247EE">
        <w:t xml:space="preserve">Iz iznosa cijene dobivene prodajom </w:t>
      </w:r>
      <w:r>
        <w:t>pokretnina stečajnog dužnika i to:</w:t>
      </w:r>
      <w:r w:rsidRPr="00A247EE">
        <w:t xml:space="preserve"> </w:t>
      </w:r>
      <w:r>
        <w:t xml:space="preserve">osobnog automobila </w:t>
      </w:r>
      <w:r w:rsidR="00F45DB1" w:rsidRPr="00152383">
        <w:t>Opel Frontera 2.8 TDI</w:t>
      </w:r>
      <w:r w:rsidR="004C5A73">
        <w:t xml:space="preserve">, </w:t>
      </w:r>
      <w:r w:rsidR="00F45DB1" w:rsidRPr="00152383">
        <w:t>reg. oznake ZG1638KJ, broj šasije: SED5BMWL4TV815359</w:t>
      </w:r>
      <w:r>
        <w:t>,</w:t>
      </w:r>
      <w:r w:rsidR="00F45DB1">
        <w:t xml:space="preserve"> stečajnom dužniku određuju se troškovi utvrđivanja predmeta razlučnog prava u iznosu od 439,90 kn, te stvarni troškovi unovčenja predmeta razlučnog prava u iznosu od 4.565,18 kn.</w:t>
      </w:r>
    </w:p>
    <w:p w:rsidRDefault="00F45DB1" w:rsidP="00212911" w:rsidR="00F45DB1">
      <w:pPr>
        <w:ind w:firstLine="705"/>
        <w:jc w:val="both"/>
      </w:pPr>
    </w:p>
    <w:p w:rsidRDefault="00212911" w:rsidP="00212911" w:rsidR="00212911" w:rsidRPr="00A247EE">
      <w:pPr>
        <w:ind w:firstLine="705"/>
        <w:jc w:val="both"/>
      </w:pPr>
      <w:r>
        <w:t xml:space="preserve">III. </w:t>
      </w:r>
      <w:r w:rsidRPr="00A247EE">
        <w:t xml:space="preserve">Nalaže se stečajnom upravitelju da razlučnom vjerovniku </w:t>
      </w:r>
      <w:r w:rsidR="00F45DB1">
        <w:t>VB LEASING d.o.o.,</w:t>
      </w:r>
      <w:r w:rsidR="00F45DB1" w:rsidRPr="00CB1EB1">
        <w:t xml:space="preserve"> </w:t>
      </w:r>
      <w:r w:rsidR="00F45DB1">
        <w:t>Zagreb, Horvatova 82</w:t>
      </w:r>
      <w:r w:rsidR="00F45DB1" w:rsidRPr="00730688">
        <w:t>,</w:t>
      </w:r>
      <w:r w:rsidR="00F45DB1" w:rsidRPr="00C27636">
        <w:t xml:space="preserve"> </w:t>
      </w:r>
      <w:r w:rsidR="00F45DB1" w:rsidRPr="00730688">
        <w:t xml:space="preserve">OIB </w:t>
      </w:r>
      <w:r w:rsidR="00F45DB1">
        <w:t>55525619967</w:t>
      </w:r>
      <w:r>
        <w:t>,</w:t>
      </w:r>
      <w:r w:rsidRPr="00A247EE">
        <w:t xml:space="preserve"> u roku od 8 dana izvrši plaćanje iznosa iz točke I. izreke ovog rješenja</w:t>
      </w:r>
      <w:r>
        <w:t xml:space="preserve"> na žiro račun </w:t>
      </w:r>
      <w:r w:rsidR="00F45DB1">
        <w:t>razlučnog vjerovnika IBAN: HR2325030071100008023</w:t>
      </w:r>
      <w:r w:rsidRPr="00A247EE">
        <w:t xml:space="preserve">. </w:t>
      </w:r>
      <w:r w:rsidR="00F45DB1">
        <w:t xml:space="preserve"> </w:t>
      </w:r>
    </w:p>
    <w:p w:rsidRDefault="00716124" w:rsidP="00D408EA" w:rsidR="00716124" w:rsidRPr="009B430F">
      <w:pPr>
        <w:ind w:left="540"/>
        <w:jc w:val="both"/>
      </w:pPr>
    </w:p>
    <w:p w:rsidRDefault="00666AA2" w:rsidP="00666AA2" w:rsidR="00D62DE4" w:rsidRPr="009B430F">
      <w:pPr>
        <w:jc w:val="center"/>
      </w:pPr>
      <w:r w:rsidRPr="009B430F">
        <w:t>Obrazloženje</w:t>
      </w:r>
    </w:p>
    <w:p w:rsidRDefault="003114AF" w:rsidP="003114AF" w:rsidR="003114AF" w:rsidRPr="009B430F">
      <w:pPr>
        <w:jc w:val="center"/>
      </w:pPr>
    </w:p>
    <w:p w:rsidRDefault="00212911" w:rsidP="003114AF" w:rsidR="00212911">
      <w:pPr>
        <w:jc w:val="both"/>
      </w:pPr>
      <w:r>
        <w:tab/>
        <w:t xml:space="preserve">U izvješću od </w:t>
      </w:r>
      <w:r w:rsidR="00F45DB1">
        <w:t>29. prosinca</w:t>
      </w:r>
      <w:r>
        <w:t xml:space="preserve"> 2017. stečajn</w:t>
      </w:r>
      <w:r w:rsidR="00F45DB1">
        <w:t>a</w:t>
      </w:r>
      <w:r>
        <w:t xml:space="preserve"> upravitelj</w:t>
      </w:r>
      <w:r w:rsidR="00F45DB1">
        <w:t>ica</w:t>
      </w:r>
      <w:r>
        <w:t xml:space="preserve"> </w:t>
      </w:r>
      <w:r w:rsidR="00F45DB1">
        <w:t xml:space="preserve">Jelena Stankus Tkalec </w:t>
      </w:r>
      <w:r>
        <w:t xml:space="preserve"> izvijesti</w:t>
      </w:r>
      <w:r w:rsidR="00F45DB1">
        <w:t>la je sud da je unovčila</w:t>
      </w:r>
      <w:r>
        <w:t xml:space="preserve"> pokretnin</w:t>
      </w:r>
      <w:r w:rsidR="00F45DB1">
        <w:t>u</w:t>
      </w:r>
      <w:r>
        <w:t xml:space="preserve"> stečajnog dužnika i to </w:t>
      </w:r>
      <w:r w:rsidR="00F45DB1">
        <w:t>motorno</w:t>
      </w:r>
      <w:r>
        <w:t xml:space="preserve"> vozil</w:t>
      </w:r>
      <w:r w:rsidR="00F45DB1">
        <w:t>o specificirano</w:t>
      </w:r>
      <w:r>
        <w:t xml:space="preserve"> pod točkom I. izreke ovog rješenja</w:t>
      </w:r>
      <w:r w:rsidR="00CB514C">
        <w:t>,</w:t>
      </w:r>
      <w:r w:rsidR="00CB514C" w:rsidRPr="00CB514C">
        <w:t xml:space="preserve"> </w:t>
      </w:r>
      <w:r w:rsidR="00CB514C">
        <w:t xml:space="preserve">i to za ukupan iznos od </w:t>
      </w:r>
      <w:r w:rsidR="00F45DB1">
        <w:t>10.997,50</w:t>
      </w:r>
      <w:r w:rsidR="00CB514C">
        <w:t xml:space="preserve"> kn</w:t>
      </w:r>
      <w:r>
        <w:t>, a na koj</w:t>
      </w:r>
      <w:r w:rsidR="00F45DB1">
        <w:t>e</w:t>
      </w:r>
      <w:r>
        <w:t xml:space="preserve">m </w:t>
      </w:r>
      <w:r w:rsidR="00F45DB1">
        <w:t>vozilo</w:t>
      </w:r>
      <w:r>
        <w:t xml:space="preserve"> je upisano razlučno pravo za korist razlučnog vjerovnika </w:t>
      </w:r>
      <w:r w:rsidR="00F45DB1">
        <w:t>VB LEASING d.o.o.,</w:t>
      </w:r>
      <w:r w:rsidR="00F45DB1" w:rsidRPr="00CB1EB1">
        <w:t xml:space="preserve"> </w:t>
      </w:r>
      <w:r w:rsidR="00F45DB1">
        <w:t>Zagreb</w:t>
      </w:r>
      <w:r>
        <w:t>.</w:t>
      </w:r>
      <w:r w:rsidR="00F45DB1">
        <w:t xml:space="preserve"> Naime, s</w:t>
      </w:r>
      <w:r w:rsidR="000B2C3C">
        <w:t>tečajn</w:t>
      </w:r>
      <w:r w:rsidR="00F45DB1">
        <w:t xml:space="preserve">a </w:t>
      </w:r>
      <w:r w:rsidR="000B2C3C">
        <w:t>upravitelj</w:t>
      </w:r>
      <w:r w:rsidR="00F45DB1">
        <w:t>ica</w:t>
      </w:r>
      <w:r w:rsidR="000B2C3C">
        <w:t xml:space="preserve"> </w:t>
      </w:r>
      <w:r w:rsidR="00F45DB1">
        <w:t xml:space="preserve">izvijestila je sud da je </w:t>
      </w:r>
      <w:r w:rsidR="004C5A73">
        <w:t xml:space="preserve">izvršila procjenu predmetnog vozila po ovlaštenom sudskom vještaku, te da je zaprimila ponudu za kupnju predmetnog vozila od strane društva Sitopapir d.o.o. Zagreb, I. Jordanovački odvojak 11, po procijenjenoj vrijednosti, slijedom čega je kupcu izdala račun broj 10/05/1 od 1. prosinca 2017. (list 152 spisa), a kupac je u cijelosti platio kupovninu u iznosu od 10.997,50 kn dana 1. prosinca 2017. (list 153 spisa). Slijedom navedenog, stečajna upraviteljica predložila je da se iz ostvarene kupovnine stečajnom dužniku odrede troškovi utvrđivanja predmeta razlučnog prava i stvarni </w:t>
      </w:r>
      <w:r w:rsidR="004C5A73">
        <w:lastRenderedPageBreak/>
        <w:t>troškovi unovčenja, a da se preostalim iznosom namiri razlučni vjerovnik VB LEASING d.o.o. Zagreb.</w:t>
      </w:r>
    </w:p>
    <w:p w:rsidRDefault="00CA4CAA" w:rsidP="003114AF" w:rsidR="00CA4CAA">
      <w:pPr>
        <w:jc w:val="both"/>
      </w:pPr>
    </w:p>
    <w:p w:rsidRDefault="006C3118" w:rsidP="004C5A73" w:rsidR="004C5A73">
      <w:pPr>
        <w:jc w:val="both"/>
      </w:pPr>
      <w:r>
        <w:tab/>
        <w:t xml:space="preserve">Odredom čl. </w:t>
      </w:r>
      <w:r w:rsidR="004C5A73">
        <w:t>253</w:t>
      </w:r>
      <w:r>
        <w:t xml:space="preserve">. st. 1. Stečajnog zakona </w:t>
      </w:r>
      <w:r w:rsidRPr="009B430F">
        <w:t xml:space="preserve">(Narodne novine broj </w:t>
      </w:r>
      <w:r w:rsidR="004C5A73">
        <w:t>71/15, 104/17,</w:t>
      </w:r>
      <w:r w:rsidRPr="009B430F">
        <w:t xml:space="preserve"> dalje u tekstu: SZ-a)</w:t>
      </w:r>
      <w:r>
        <w:t xml:space="preserve"> propisano je da nakon što stečajni upravitelj unovči pokretnu stvar ili tražbinu, iz utrška će se u stečajnu masu prije svega unijeti iznos potreban za naknadu troškova utvrđivanja</w:t>
      </w:r>
      <w:r w:rsidR="004C5A73">
        <w:t xml:space="preserve"> predmeta razlučnoga prava i naknadu troškova njegova unovčenja. </w:t>
      </w:r>
      <w:r>
        <w:t xml:space="preserve">Od preostalog iznosa bez </w:t>
      </w:r>
      <w:r w:rsidR="004C5A73">
        <w:t>odgode</w:t>
      </w:r>
      <w:r>
        <w:t xml:space="preserve"> </w:t>
      </w:r>
      <w:r w:rsidR="004C5A73">
        <w:t xml:space="preserve">će se </w:t>
      </w:r>
      <w:r>
        <w:t>namiriti razlučni vjerovnik.</w:t>
      </w:r>
      <w:r w:rsidR="004C5A73">
        <w:t xml:space="preserve"> </w:t>
      </w:r>
    </w:p>
    <w:p w:rsidRDefault="004C5A73" w:rsidP="004C5A73" w:rsidR="004C5A73">
      <w:pPr>
        <w:jc w:val="both"/>
      </w:pPr>
    </w:p>
    <w:p w:rsidRDefault="004C5A73" w:rsidP="004C5A73" w:rsidR="004C5A73">
      <w:pPr>
        <w:ind w:firstLine="708"/>
        <w:jc w:val="both"/>
      </w:pPr>
      <w:r>
        <w:t>Odredbom čl. 254. st.</w:t>
      </w:r>
      <w:r w:rsidRPr="00AD6669">
        <w:t xml:space="preserve"> </w:t>
      </w:r>
      <w:r>
        <w:t xml:space="preserve">2. SZ-a propisano je da se troškovi utvrđivanja predmeta razlučnog prava određuju paušalno u iznosu od 5% od utrška;  odredbom st. 3. istog članka propisano je da se troškovi unovčenja predmeta razlučnog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 </w:t>
      </w:r>
    </w:p>
    <w:p w:rsidRDefault="006C3118" w:rsidP="003114AF" w:rsidR="006C3118">
      <w:pPr>
        <w:jc w:val="both"/>
      </w:pPr>
    </w:p>
    <w:p w:rsidRDefault="00212911" w:rsidP="004C5A73" w:rsidR="004C5A73">
      <w:pPr>
        <w:jc w:val="both"/>
      </w:pPr>
      <w:r>
        <w:tab/>
        <w:t xml:space="preserve">Sud je odredio ročište za diobu kupovnine za dan </w:t>
      </w:r>
      <w:r w:rsidR="004C5A73">
        <w:t>27</w:t>
      </w:r>
      <w:r>
        <w:t>. travnja 201</w:t>
      </w:r>
      <w:r w:rsidR="004C5A73">
        <w:t>8</w:t>
      </w:r>
      <w:r>
        <w:t xml:space="preserve">., na koje ročište </w:t>
      </w:r>
      <w:r w:rsidR="004C5A73">
        <w:t>su pristupili</w:t>
      </w:r>
      <w:r>
        <w:t xml:space="preserve"> stečajn</w:t>
      </w:r>
      <w:r w:rsidR="004C5A73">
        <w:t>a</w:t>
      </w:r>
      <w:r>
        <w:t xml:space="preserve"> upravitelj</w:t>
      </w:r>
      <w:r w:rsidR="004C5A73">
        <w:t xml:space="preserve">ica i </w:t>
      </w:r>
      <w:r>
        <w:t xml:space="preserve">razlučni vjerovnik. </w:t>
      </w:r>
      <w:r w:rsidR="004C5A73">
        <w:t>Stečajna upraviteljica</w:t>
      </w:r>
      <w:r>
        <w:t xml:space="preserve"> </w:t>
      </w:r>
      <w:r w:rsidR="004C5A73">
        <w:t>je predložila raspodjelu kupovnine ostvarene prodajom predmetnog vozila kako slijedi:</w:t>
      </w:r>
      <w:r w:rsidR="004C5A73" w:rsidRPr="004C5A73">
        <w:t xml:space="preserve"> </w:t>
      </w:r>
      <w:r w:rsidR="004C5A73">
        <w:t xml:space="preserve">1. </w:t>
      </w:r>
      <w:r w:rsidR="004C5A73" w:rsidRPr="00152383">
        <w:t>obveze za PDV za unovčenu pokretn</w:t>
      </w:r>
      <w:r w:rsidR="004C5A73">
        <w:t>i</w:t>
      </w:r>
      <w:r w:rsidR="004C5A73" w:rsidRPr="00152383">
        <w:t>nu</w:t>
      </w:r>
      <w:r w:rsidR="004C5A73">
        <w:t xml:space="preserve"> u iznosu od</w:t>
      </w:r>
      <w:r w:rsidR="004C5A73" w:rsidRPr="00152383">
        <w:t xml:space="preserve"> 2.199,50 kn,</w:t>
      </w:r>
      <w:r w:rsidR="004C5A73">
        <w:t xml:space="preserve"> </w:t>
      </w:r>
      <w:r w:rsidR="004C5A73" w:rsidRPr="00152383">
        <w:t>2. troškovi utvrđivanja predmeta razlučnog prava u iznosu od</w:t>
      </w:r>
      <w:r w:rsidR="004C5A73">
        <w:t xml:space="preserve"> 439,90 kn (5% od utrška prema čl. 254. SZ-a), 3. stvarno nastali troškovi unovčenja u iznosu od 958,00 kn (1/3 od 2.874,00 kn prema računu vještaka br. 123/1/1 od 4. rujna 2017. na ukupan iznos od 2.874,00 kn, koji račun se odnosi na tri vozila), 4. bruto nagrada stečajnom upravitelju u iznosu od 1.407,68 kn  (16% od 8.798,00 kn), 5. namirenje razlučnog vjerovnika VB Leasing d.o.o. Zagreb iznosom od 5.992,42 kn.</w:t>
      </w:r>
    </w:p>
    <w:p w:rsidRDefault="004C5A73" w:rsidP="004C5A73" w:rsidR="004C5A73">
      <w:pPr>
        <w:jc w:val="both"/>
      </w:pPr>
    </w:p>
    <w:p w:rsidRDefault="004C5A73" w:rsidP="00CA4CAA" w:rsidR="004C5A73">
      <w:pPr>
        <w:jc w:val="both"/>
      </w:pPr>
      <w:r>
        <w:tab/>
        <w:t xml:space="preserve">Punomoćnica razlučnog vjerovnika VB LEASING d.o.o. Zagreb </w:t>
      </w:r>
      <w:r w:rsidR="00127C10">
        <w:t>izjavila je da nema primjedaba na obračun troškova koji je sačinila stečajna upraviteljica te je predložila da se iznosom od 5.992,42 kn namiri razlučni vjerovnik uplatom na žiro račun istog.</w:t>
      </w:r>
      <w:r>
        <w:t xml:space="preserve"> </w:t>
      </w:r>
    </w:p>
    <w:p w:rsidRDefault="00D408EA" w:rsidP="00D408EA" w:rsidR="00D408EA" w:rsidRPr="009B430F">
      <w:pPr>
        <w:jc w:val="both"/>
      </w:pPr>
    </w:p>
    <w:p w:rsidRDefault="00D408EA" w:rsidP="002321E3" w:rsidR="009A1954" w:rsidRPr="009B430F">
      <w:pPr>
        <w:jc w:val="both"/>
      </w:pPr>
      <w:r w:rsidRPr="009B430F">
        <w:tab/>
      </w:r>
      <w:r w:rsidR="009A1954" w:rsidRPr="009B430F">
        <w:t>Slijedom navedenog</w:t>
      </w:r>
      <w:r w:rsidR="00AD6669" w:rsidRPr="009B430F">
        <w:t>,</w:t>
      </w:r>
      <w:r w:rsidR="00127C10">
        <w:t xml:space="preserve"> temeljem prijedloga stečajne upraviteljice</w:t>
      </w:r>
      <w:r w:rsidR="002321E3">
        <w:t xml:space="preserve">, a primjenom odredbe čl. </w:t>
      </w:r>
      <w:r w:rsidR="00127C10">
        <w:t>253. st. 1. i čl. 254</w:t>
      </w:r>
      <w:r w:rsidR="002321E3">
        <w:t xml:space="preserve">. st. 2. SZ-a, riješeno je kao pod točkama I. do III. izreke ovog rješenja. </w:t>
      </w:r>
      <w:r w:rsidR="009A1954" w:rsidRPr="009B430F">
        <w:t xml:space="preserve"> </w:t>
      </w:r>
    </w:p>
    <w:p w:rsidRDefault="003114AF" w:rsidP="003114AF" w:rsidR="003114AF" w:rsidRPr="009B430F">
      <w:pPr>
        <w:ind w:firstLine="708"/>
        <w:jc w:val="both"/>
      </w:pPr>
    </w:p>
    <w:p w:rsidRDefault="00DE23B4" w:rsidP="009A1954" w:rsidR="00634BED" w:rsidRPr="009B430F">
      <w:pPr>
        <w:pStyle w:val="Tijeloteksta"/>
        <w:ind w:firstLine="708"/>
        <w:rPr>
          <w:rFonts w:hAnsi="Times New Roman" w:ascii="Times New Roman"/>
          <w:szCs w:val="24"/>
        </w:rPr>
      </w:pPr>
      <w:r w:rsidRPr="009B430F">
        <w:rPr>
          <w:rFonts w:hAnsi="Times New Roman" w:ascii="Times New Roman"/>
          <w:szCs w:val="24"/>
        </w:rPr>
        <w:tab/>
      </w:r>
      <w:r w:rsidR="00596B2F" w:rsidRPr="009B430F">
        <w:rPr>
          <w:rFonts w:hAnsi="Times New Roman" w:ascii="Times New Roman"/>
          <w:szCs w:val="24"/>
        </w:rPr>
        <w:t xml:space="preserve"> </w:t>
      </w:r>
      <w:r w:rsidR="00060A88" w:rsidRPr="009B430F">
        <w:rPr>
          <w:rFonts w:hAnsi="Times New Roman" w:ascii="Times New Roman"/>
          <w:szCs w:val="24"/>
        </w:rPr>
        <w:tab/>
      </w:r>
    </w:p>
    <w:p w:rsidRDefault="0036612F" w:rsidP="00155297" w:rsidR="009468B0" w:rsidRPr="009B430F">
      <w:pPr>
        <w:jc w:val="center"/>
      </w:pPr>
      <w:r w:rsidRPr="009B430F">
        <w:t xml:space="preserve">U Karlovcu </w:t>
      </w:r>
      <w:r w:rsidR="00127C10">
        <w:t>27. travnja 2018.</w:t>
      </w:r>
      <w:r w:rsidR="00E32CE4" w:rsidRPr="009B430F">
        <w:tab/>
      </w:r>
    </w:p>
    <w:p w:rsidRDefault="009468B0" w:rsidP="00C10B03" w:rsidR="00FB6923" w:rsidRPr="009B430F">
      <w:pPr>
        <w:tabs>
          <w:tab w:pos="6521" w:val="left"/>
          <w:tab w:pos="9072" w:val="right"/>
        </w:tabs>
      </w:pPr>
      <w:r w:rsidRPr="009B430F">
        <w:t xml:space="preserve">                                                                                                       </w:t>
      </w:r>
      <w:r w:rsidR="000245B4" w:rsidRPr="009B430F">
        <w:t xml:space="preserve">        </w:t>
      </w:r>
      <w:r w:rsidR="00D154B5" w:rsidRPr="009B430F">
        <w:t xml:space="preserve">   </w:t>
      </w:r>
    </w:p>
    <w:p w:rsidRDefault="00D154B5" w:rsidP="00C10B03" w:rsidR="00D154B5" w:rsidRPr="009B430F">
      <w:pPr>
        <w:tabs>
          <w:tab w:pos="6521" w:val="left"/>
          <w:tab w:pos="9072" w:val="right"/>
        </w:tabs>
      </w:pPr>
      <w:r w:rsidRPr="009B430F">
        <w:t xml:space="preserve">                                                                           </w:t>
      </w:r>
      <w:r w:rsidR="00114B6E" w:rsidRPr="009B430F">
        <w:t xml:space="preserve">                          </w:t>
      </w:r>
      <w:r w:rsidR="002321E3">
        <w:t xml:space="preserve">                 </w:t>
      </w:r>
      <w:r w:rsidR="00114B6E" w:rsidRPr="009B430F">
        <w:t xml:space="preserve">   </w:t>
      </w:r>
      <w:r w:rsidRPr="009B430F">
        <w:t>Stečajni sudac:</w:t>
      </w:r>
    </w:p>
    <w:p w:rsidRDefault="00D154B5" w:rsidP="00E00DB4" w:rsidR="00D154B5" w:rsidRPr="009B430F">
      <w:pPr>
        <w:tabs>
          <w:tab w:pos="6521" w:val="left"/>
          <w:tab w:pos="9072" w:val="right"/>
        </w:tabs>
      </w:pPr>
      <w:r w:rsidRPr="009B430F">
        <w:t xml:space="preserve">                                                             </w:t>
      </w:r>
      <w:r w:rsidR="00114B6E" w:rsidRPr="009B430F">
        <w:t xml:space="preserve">                               </w:t>
      </w:r>
      <w:r w:rsidRPr="009B430F">
        <w:t xml:space="preserve">       </w:t>
      </w:r>
      <w:r w:rsidR="002321E3">
        <w:t xml:space="preserve">             </w:t>
      </w:r>
      <w:r w:rsidRPr="009B430F">
        <w:t>Goranka Boljkovac</w:t>
      </w:r>
      <w:r w:rsidR="00E65B05">
        <w:t>, v.r.</w:t>
      </w:r>
      <w:r w:rsidR="00E00DB4" w:rsidRPr="009B430F">
        <w:t xml:space="preserve"> </w:t>
      </w:r>
      <w:r w:rsidR="00ED72E5" w:rsidRPr="009B430F">
        <w:t xml:space="preserve">                                                                                             </w:t>
      </w:r>
    </w:p>
    <w:p w:rsidRDefault="00831107" w:rsidP="00E87668" w:rsidR="00831107" w:rsidRPr="009B430F">
      <w:pPr>
        <w:tabs>
          <w:tab w:pos="7083" w:val="left"/>
          <w:tab w:pos="9072" w:val="right"/>
        </w:tabs>
        <w:jc w:val="both"/>
      </w:pPr>
    </w:p>
    <w:p w:rsidRDefault="00621940" w:rsidP="00E65B05" w:rsidR="00E65B05">
      <w:pPr>
        <w:tabs>
          <w:tab w:pos="7083" w:val="left"/>
        </w:tabs>
        <w:ind w:left="360"/>
        <w:jc w:val="both"/>
      </w:pPr>
      <w:r w:rsidRPr="009B430F">
        <w:t xml:space="preserve">      </w:t>
      </w:r>
      <w:r w:rsidR="00E65B05">
        <w:tab/>
        <w:t>Za točnost otpravka-</w:t>
      </w:r>
    </w:p>
    <w:p w:rsidRDefault="00E65B05" w:rsidP="00E65B05" w:rsidR="00E65B05">
      <w:pPr>
        <w:tabs>
          <w:tab w:pos="7083" w:val="left"/>
        </w:tabs>
      </w:pPr>
      <w:r>
        <w:tab/>
        <w:t>ovlašteni službenik:</w:t>
      </w:r>
    </w:p>
    <w:p w:rsidRDefault="00CA4CAA" w:rsidP="00CA4CAA" w:rsidR="00CA4CAA" w:rsidRPr="007A5897">
      <w:pPr>
        <w:tabs>
          <w:tab w:pos="6900" w:val="left"/>
        </w:tabs>
      </w:pPr>
      <w:r>
        <w:t>Uputa</w:t>
      </w:r>
      <w:r w:rsidRPr="007A5897">
        <w:t xml:space="preserve"> o pravnom lijeku:</w:t>
      </w:r>
      <w:r w:rsidRPr="007A5897">
        <w:tab/>
      </w:r>
      <w:r>
        <w:t xml:space="preserve">    Renata Klokočki</w:t>
      </w:r>
    </w:p>
    <w:p w:rsidRDefault="00CA4CAA" w:rsidP="00CA4CAA" w:rsidR="00CA4CAA" w:rsidRPr="007A5897">
      <w:r w:rsidRPr="007A5897">
        <w:t xml:space="preserve">Protiv ovog rješenja dopuštena je žalba </w:t>
      </w:r>
    </w:p>
    <w:p w:rsidRDefault="00CA4CAA" w:rsidP="00CA4CAA" w:rsidR="00127C10">
      <w:r w:rsidRPr="007A5897">
        <w:t>u roku od 8 dana</w:t>
      </w:r>
      <w:r w:rsidR="00127C10">
        <w:t xml:space="preserve"> od dana dostave rješenja</w:t>
      </w:r>
      <w:r w:rsidRPr="007A5897">
        <w:t>,</w:t>
      </w:r>
    </w:p>
    <w:p w:rsidRDefault="00CA4CAA" w:rsidP="00CA4CAA" w:rsidR="00CA4CAA" w:rsidRPr="007A5897">
      <w:r w:rsidRPr="007A5897">
        <w:t>koja se podnosi u tri primjerka,</w:t>
      </w:r>
    </w:p>
    <w:p w:rsidRDefault="00CA4CAA" w:rsidP="00CA4CAA" w:rsidR="00CA4CAA" w:rsidRPr="007A5897">
      <w:r w:rsidRPr="007A5897">
        <w:t>Visokom trgovačkom sudu Republike Hrvatske,</w:t>
      </w:r>
    </w:p>
    <w:p w:rsidRDefault="00CA4CAA" w:rsidP="00CA4CAA" w:rsidR="00CA4CAA" w:rsidRPr="007A5897">
      <w:r w:rsidRPr="007A5897">
        <w:t>putem ovog suda.</w:t>
      </w:r>
    </w:p>
    <w:p w:rsidRDefault="00E65B05" w:rsidP="00E65B05" w:rsidR="00621940" w:rsidRPr="00E65B05">
      <w:pPr>
        <w:tabs>
          <w:tab w:pos="7083" w:val="left"/>
        </w:tabs>
      </w:pPr>
      <w:r>
        <w:tab/>
      </w:r>
    </w:p>
    <w:sectPr w:rsidSect="00127C10" w:rsidR="00621940" w:rsidRPr="00E65B05">
      <w:headerReference w:type="even" r:id="rId10"/>
      <w:headerReference w:type="default" r:id="rId11"/>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4E3F">
      <w:rPr>
        <w:rStyle w:val="Brojstranice"/>
        <w:noProof/>
      </w:rPr>
      <w:t>2</w:t>
    </w:r>
    <w:r>
      <w:rPr>
        <w:rStyle w:val="Brojstranice"/>
      </w:rPr>
      <w:fldChar w:fldCharType="end"/>
    </w:r>
  </w:p>
  <w:p w:rsidRDefault="00CF092F" w:rsidR="00CF092F">
    <w:pPr>
      <w:pStyle w:val="Zaglavlje"/>
    </w:pPr>
    <w:r>
      <w:t xml:space="preserve">                                                                                                                                 4 St-</w:t>
    </w:r>
    <w:r w:rsidR="00D8081A">
      <w:t>4324/16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5">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6">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9"/>
  </w:num>
  <w:num w:numId="3">
    <w:abstractNumId w:val="4"/>
  </w:num>
  <w:num w:numId="4">
    <w:abstractNumId w:val="7"/>
  </w:num>
  <w:num w:numId="5">
    <w:abstractNumId w:val="3"/>
  </w:num>
  <w:num w:numId="6">
    <w:abstractNumId w:val="6"/>
  </w:num>
  <w:num w:numId="7">
    <w:abstractNumId w:val="11"/>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1"/>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2F1D"/>
    <w:rsid w:val="00022404"/>
    <w:rsid w:val="00023D6D"/>
    <w:rsid w:val="000245B4"/>
    <w:rsid w:val="00046626"/>
    <w:rsid w:val="00056A75"/>
    <w:rsid w:val="00060A88"/>
    <w:rsid w:val="00096A6C"/>
    <w:rsid w:val="000A0B40"/>
    <w:rsid w:val="000B0FB2"/>
    <w:rsid w:val="000B2C3C"/>
    <w:rsid w:val="000B4D7B"/>
    <w:rsid w:val="00104B7B"/>
    <w:rsid w:val="00114B6E"/>
    <w:rsid w:val="00127C10"/>
    <w:rsid w:val="00153D87"/>
    <w:rsid w:val="00155297"/>
    <w:rsid w:val="001655CA"/>
    <w:rsid w:val="00180A0C"/>
    <w:rsid w:val="001913D7"/>
    <w:rsid w:val="001F52FA"/>
    <w:rsid w:val="00212911"/>
    <w:rsid w:val="002321E3"/>
    <w:rsid w:val="00234C38"/>
    <w:rsid w:val="00251412"/>
    <w:rsid w:val="00262F32"/>
    <w:rsid w:val="0027237A"/>
    <w:rsid w:val="002838CF"/>
    <w:rsid w:val="002856FE"/>
    <w:rsid w:val="00287A3A"/>
    <w:rsid w:val="002A7078"/>
    <w:rsid w:val="002B3952"/>
    <w:rsid w:val="002F408F"/>
    <w:rsid w:val="002F4E3F"/>
    <w:rsid w:val="002F7211"/>
    <w:rsid w:val="003114AF"/>
    <w:rsid w:val="003565B3"/>
    <w:rsid w:val="0036612F"/>
    <w:rsid w:val="00370527"/>
    <w:rsid w:val="00374A53"/>
    <w:rsid w:val="003D0B7D"/>
    <w:rsid w:val="003D41D8"/>
    <w:rsid w:val="004333B9"/>
    <w:rsid w:val="00441658"/>
    <w:rsid w:val="00483064"/>
    <w:rsid w:val="00487412"/>
    <w:rsid w:val="00494F32"/>
    <w:rsid w:val="004A11B1"/>
    <w:rsid w:val="004A44BE"/>
    <w:rsid w:val="004C5A73"/>
    <w:rsid w:val="004E368C"/>
    <w:rsid w:val="004F70E5"/>
    <w:rsid w:val="00562398"/>
    <w:rsid w:val="005813FE"/>
    <w:rsid w:val="00596B2F"/>
    <w:rsid w:val="005E20FF"/>
    <w:rsid w:val="005E3015"/>
    <w:rsid w:val="00621940"/>
    <w:rsid w:val="006348D0"/>
    <w:rsid w:val="00634BED"/>
    <w:rsid w:val="00666AA2"/>
    <w:rsid w:val="006A7683"/>
    <w:rsid w:val="006C3118"/>
    <w:rsid w:val="006E19E2"/>
    <w:rsid w:val="006F7005"/>
    <w:rsid w:val="00716124"/>
    <w:rsid w:val="00783E03"/>
    <w:rsid w:val="007A4BD1"/>
    <w:rsid w:val="007E5BCD"/>
    <w:rsid w:val="00831107"/>
    <w:rsid w:val="00834006"/>
    <w:rsid w:val="0088799E"/>
    <w:rsid w:val="009064AF"/>
    <w:rsid w:val="009468B0"/>
    <w:rsid w:val="00973C9E"/>
    <w:rsid w:val="009A1954"/>
    <w:rsid w:val="009B430F"/>
    <w:rsid w:val="009F0937"/>
    <w:rsid w:val="00A01FB4"/>
    <w:rsid w:val="00A146B1"/>
    <w:rsid w:val="00A24BC2"/>
    <w:rsid w:val="00A330A9"/>
    <w:rsid w:val="00A4312C"/>
    <w:rsid w:val="00A45370"/>
    <w:rsid w:val="00A618B3"/>
    <w:rsid w:val="00A95056"/>
    <w:rsid w:val="00AA4948"/>
    <w:rsid w:val="00AC6191"/>
    <w:rsid w:val="00AC769C"/>
    <w:rsid w:val="00AD6669"/>
    <w:rsid w:val="00B50EEB"/>
    <w:rsid w:val="00B638CF"/>
    <w:rsid w:val="00B722FE"/>
    <w:rsid w:val="00B81753"/>
    <w:rsid w:val="00BD2065"/>
    <w:rsid w:val="00BD3394"/>
    <w:rsid w:val="00BD4467"/>
    <w:rsid w:val="00C07070"/>
    <w:rsid w:val="00C10B03"/>
    <w:rsid w:val="00C120CE"/>
    <w:rsid w:val="00C60A3B"/>
    <w:rsid w:val="00C65FCF"/>
    <w:rsid w:val="00C951B7"/>
    <w:rsid w:val="00CA1F5B"/>
    <w:rsid w:val="00CA4CAA"/>
    <w:rsid w:val="00CB514C"/>
    <w:rsid w:val="00CE28AC"/>
    <w:rsid w:val="00CF092F"/>
    <w:rsid w:val="00D154B5"/>
    <w:rsid w:val="00D2559E"/>
    <w:rsid w:val="00D32CF5"/>
    <w:rsid w:val="00D408EA"/>
    <w:rsid w:val="00D42104"/>
    <w:rsid w:val="00D62DE4"/>
    <w:rsid w:val="00D70AA5"/>
    <w:rsid w:val="00D8081A"/>
    <w:rsid w:val="00DE23B4"/>
    <w:rsid w:val="00DF518F"/>
    <w:rsid w:val="00E00DB4"/>
    <w:rsid w:val="00E1125E"/>
    <w:rsid w:val="00E32CE4"/>
    <w:rsid w:val="00E65B05"/>
    <w:rsid w:val="00E87668"/>
    <w:rsid w:val="00EB2C04"/>
    <w:rsid w:val="00ED72E5"/>
    <w:rsid w:val="00F32832"/>
    <w:rsid w:val="00F45DB1"/>
    <w:rsid w:val="00F52242"/>
    <w:rsid w:val="00F636D6"/>
    <w:rsid w:val="00F97D8F"/>
    <w:rsid w:val="00FB4ED4"/>
    <w:rsid w:val="00FB6923"/>
    <w:rsid w:val="00FC39CD"/>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styleId="Tekstrezerviranogmjesta" w:type="character">
    <w:name w:val="Placeholder Text"/>
    <w:basedOn w:val="Zadanifontodlomka"/>
    <w:uiPriority w:val="99"/>
    <w:semiHidden/>
    <w:rsid w:val="00834006"/>
    <w:rPr>
      <w:color w:val="808080"/>
      <w:bdr w:space="0" w:sz="0" w:color="auto" w:val="none"/>
      <w:shd w:fill="auto" w:color="auto" w:val="clear"/>
    </w:rPr>
  </w:style>
  <w:style w:customStyle="true" w:styleId="eSPISCCParagraphDefaultFont" w:type="character">
    <w:name w:val="eSPIS_CC_Paragraph Default Font"/>
    <w:basedOn w:val="Zadanifontodlomka"/>
    <w:rsid w:val="008340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4006"/>
    <w:rPr>
      <w:bdr w:space="0" w:sz="0" w:color="auto" w:val="none"/>
      <w:shd w:fill="FFFFCC" w:color="auto" w:val="clear"/>
      <w:lang w:val="hr-HR"/>
    </w:rPr>
  </w:style>
  <w:style w:customStyle="true" w:styleId="PozadinaSvijetloCrvena" w:type="character">
    <w:name w:val="Pozadina_SvijetloCrvena"/>
    <w:basedOn w:val="eSPISCCParagraphDefaultFont"/>
    <w:rsid w:val="008340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40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styleId="Tekstrezerviranogmjesta" w:type="character">
    <w:name w:val="Placeholder Text"/>
    <w:basedOn w:val="Zadanifontodlomka"/>
    <w:uiPriority w:val="99"/>
    <w:semiHidden/>
    <w:rsid w:val="00834006"/>
    <w:rPr>
      <w:color w:val="808080"/>
      <w:bdr w:color="auto" w:space="0" w:sz="0" w:val="none"/>
      <w:shd w:color="auto" w:fill="auto" w:val="clear"/>
    </w:rPr>
  </w:style>
  <w:style w:customStyle="1" w:styleId="eSPISCCParagraphDefaultFont" w:type="character">
    <w:name w:val="eSPIS_CC_Paragraph Default Font"/>
    <w:basedOn w:val="Zadanifontodlomka"/>
    <w:rsid w:val="008340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4006"/>
    <w:rPr>
      <w:bdr w:color="auto" w:space="0" w:sz="0" w:val="none"/>
      <w:shd w:color="auto" w:fill="FFFFCC" w:val="clear"/>
      <w:lang w:val="hr-HR"/>
    </w:rPr>
  </w:style>
  <w:style w:customStyle="1" w:styleId="PozadinaSvijetloCrvena" w:type="character">
    <w:name w:val="Pozadina_SvijetloCrvena"/>
    <w:basedOn w:val="eSPISCCParagraphDefaultFont"/>
    <w:rsid w:val="008340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40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St-4324/2016-36</izvorni_sadrzaj>
    <derivirana_varijabla naziv="DomainObject.Oznaka_1">St-4324/2016-36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4324</izvorni_sadrzaj>
    <derivirana_varijabla naziv="DomainObject.Predmet.Broj_1">4324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St-4324/2016</izvorni_sadrzaj>
    <derivirana_varijabla naziv="DomainObject.Predmet.OznakaBroj_1">St-4324/2016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KNEPSEN d.o.o. zastupanog po punomoćniku Jasenko Knepr</izvorni_sadrzaj>
    <derivirana_varijabla naziv="DomainObject.Predmet.ProtustrankaFormated_1">  KNEPSEN d.o.o. zastupanog po punomoćniku Jasenko Knepr</derivirana_varijabla>
  </DomainObject.Predmet.ProtustrankaFormated>
  <DomainObject.Predmet.ProtustrankaFormatedOIB>
    <izvorni_sadrzaj>  KNEPSEN d.o.o., OIB 19924367526 zastupanog po punomoćniku Jasenko Knepr</izvorni_sadrzaj>
    <derivirana_varijabla naziv="DomainObject.Predmet.ProtustrankaFormatedOIB_1">  KNEPSEN d.o.o., OIB 19924367526 zastupanog po punomoćniku Jasenko Knepr</derivirana_varijabla>
  </DomainObject.Predmet.ProtustrankaFormatedOIB>
  <DomainObject.Predmet.ProtustrankaFormatedWithAdress>
    <izvorni_sadrzaj> KNEPSEN d.o.o., I. Jordanovački odvojak 11, 10000 Zagreb zastupanog po punomoćniku Jasenko Knepr</izvorni_sadrzaj>
    <derivirana_varijabla naziv="DomainObject.Predmet.ProtustrankaFormatedWithAdress_1"> KNEPSEN d.o.o., I. Jordanovački odvojak 11, 10000 Zagreb zastupanog po punomoćniku Jasenko Knepr</derivirana_varijabla>
  </DomainObject.Predmet.ProtustrankaFormatedWithAdress>
  <DomainObject.Predmet.ProtustrankaFormatedWithAdressOIB>
    <izvorni_sadrzaj> KNEPSEN d.o.o., OIB 19924367526, I. Jordanovački odvojak 11, 10000 Zagreb zastupanog po punomoćniku Jasenko Knepr</izvorni_sadrzaj>
    <derivirana_varijabla naziv="DomainObject.Predmet.ProtustrankaFormatedWithAdressOIB_1"> KNEPSEN d.o.o., OIB 19924367526, I. Jordanovački odvojak 11, 10000 Zagreb zastupanog po punomoćniku Jasenko Knepr</derivirana_varijabla>
  </DomainObject.Predmet.ProtustrankaFormatedWithAdressOIB>
  <DomainObject.Predmet.ProtustrankaWithAdress>
    <izvorni_sadrzaj>KNEPSEN d.o.o. I. Jordanovački odvojak 11, 10000 Zagreb</izvorni_sadrzaj>
    <derivirana_varijabla naziv="DomainObject.Predmet.ProtustrankaWithAdress_1">KNEPSEN d.o.o. I. Jordanovački odvojak 11, 10000 Zagreb</derivirana_varijabla>
  </DomainObject.Predmet.ProtustrankaWithAdress>
  <DomainObject.Predmet.ProtustrankaWithAdressOIB>
    <izvorni_sadrzaj>KNEPSEN d.o.o., OIB 19924367526, I. Jordanovački odvojak 11, 10000 Zagreb</izvorni_sadrzaj>
    <derivirana_varijabla naziv="DomainObject.Predmet.ProtustrankaWithAdressOIB_1">KNEPSEN d.o.o., OIB 19924367526, I. Jordanovački odvojak 11, 10000 Zagreb</derivirana_varijabla>
  </DomainObject.Predmet.ProtustrankaWithAdressOIB>
  <DomainObject.Predmet.ProtustrankaNazivFormated>
    <izvorni_sadrzaj>KNEPSEN d.o.o.</izvorni_sadrzaj>
    <derivirana_varijabla naziv="DomainObject.Predmet.ProtustrankaNazivFormated_1">KNEPSEN d.o.o.</derivirana_varijabla>
  </DomainObject.Predmet.ProtustrankaNazivFormated>
  <DomainObject.Predmet.ProtustrankaNazivFormatedOIB>
    <izvorni_sadrzaj>KNEPSEN d.o.o., OIB 19924367526</izvorni_sadrzaj>
    <derivirana_varijabla naziv="DomainObject.Predmet.ProtustrankaNazivFormatedOIB_1">KNEPSEN d.o.o., OIB 19924367526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KNEPSEN d.o.o. zastupanog po punomoćniku Jasenko Knepr</item>
    </izvorni_sadrzaj>
    <derivirana_varijabla naziv="DomainObject.Predmet.ProtuStrankaListFormated_1">
      <item>KNEPSEN d.o.o. zastupanog po punomoćniku Jasenko Knepr</item>
    </derivirana_varijabla>
  </DomainObject.Predmet.ProtuStrankaListFormated>
  <DomainObject.Predmet.ProtuStrankaListFormatedOIB>
    <izvorni_sadrzaj>
      <item>KNEPSEN d.o.o., OIB 19924367526 zastupanog po punomoćniku Jasenko Knepr</item>
    </izvorni_sadrzaj>
    <derivirana_varijabla naziv="DomainObject.Predmet.ProtuStrankaListFormatedOIB_1">
      <item>KNEPSEN d.o.o., OIB 19924367526 zastupanog po punomoćniku Jasenko Knepr</item>
    </derivirana_varijabla>
  </DomainObject.Predmet.ProtuStrankaListFormatedOIB>
  <DomainObject.Predmet.ProtuStrankaListFormatedWithAdress>
    <izvorni_sadrzaj>
      <item>KNEPSEN d.o.o., I. Jordanovački odvojak 11, 10000 Zagreb zastupanog po punomoćniku Jasenko Knepr</item>
    </izvorni_sadrzaj>
    <derivirana_varijabla naziv="DomainObject.Predmet.ProtuStrankaListFormatedWithAdress_1">
      <item>KNEPSEN d.o.o., I. Jordanovački odvojak 11, 10000 Zagreb zastupanog po punomoćniku Jasenko Knepr</item>
    </derivirana_varijabla>
  </DomainObject.Predmet.ProtuStrankaListFormatedWithAdress>
  <DomainObject.Predmet.ProtuStrankaListFormatedWithAdressOIB>
    <izvorni_sadrzaj>
      <item>KNEPSEN d.o.o., OIB 19924367526, I. Jordanovački odvojak 11, 10000 Zagreb zastupanog po punomoćniku Jasenko Knepr</item>
    </izvorni_sadrzaj>
    <derivirana_varijabla naziv="DomainObject.Predmet.ProtuStrankaListFormatedWithAdressOIB_1">
      <item>KNEPSEN d.o.o., OIB 19924367526, I. Jordanovački odvojak 11, 10000 Zagreb zastupanog po punomoćniku Jasenko Knepr</item>
    </derivirana_varijabla>
  </DomainObject.Predmet.ProtuStrankaListFormatedWithAdressOIB>
  <DomainObject.Predmet.ProtuStrankaListNazivFormated>
    <izvorni_sadrzaj>
      <item>KNEPSEN d.o.o.</item>
    </izvorni_sadrzaj>
    <derivirana_varijabla naziv="DomainObject.Predmet.ProtuStrankaListNazivFormated_1">
      <item>KNEPSEN d.o.o.</item>
    </derivirana_varijabla>
  </DomainObject.Predmet.ProtuStrankaListNazivFormated>
  <DomainObject.Predmet.ProtuStrankaListNazivFormatedOIB>
    <izvorni_sadrzaj>
      <item>KNEPSEN d.o.o., OIB 19924367526</item>
    </izvorni_sadrzaj>
    <derivirana_varijabla naziv="DomainObject.Predmet.ProtuStrankaListNazivFormatedOIB_1">
      <item>KNEPSEN d.o.o., OIB 19924367526</item>
    </derivirana_varijabla>
  </DomainObject.Predmet.ProtuStrankaListNazivFormatedOIB>
  <DomainObject.Predmet.OstaliListFormated>
    <izvorni_sadrzaj>
      <item>Jasenko Knepr punomoćnik sudionika u postupku KNEPSEN d.o.o.</item>
    </izvorni_sadrzaj>
    <derivirana_varijabla naziv="DomainObject.Predmet.OstaliListFormated_1">
      <item>Jasenko Knepr punomoćnik sudionika u postupku KNEPSEN d.o.o.</item>
    </derivirana_varijabla>
  </DomainObject.Predmet.OstaliListFormated>
  <DomainObject.Predmet.OstaliListFormatedOIB>
    <izvorni_sadrzaj>
      <item>Jasenko Knepr, OIB 58833433709 punomoćnik sudionika u postupku KNEPSEN d.o.o.</item>
    </izvorni_sadrzaj>
    <derivirana_varijabla naziv="DomainObject.Predmet.OstaliListFormatedOIB_1">
      <item>Jasenko Knepr, OIB 58833433709 punomoćnik sudionika u postupku KNEPSEN d.o.o.</item>
    </derivirana_varijabla>
  </DomainObject.Predmet.OstaliListFormatedOIB>
  <DomainObject.Predmet.OstaliListFormatedWithAdress>
    <izvorni_sadrzaj>
      <item>Jasenko Knepr, I.jordanovački Odvojak 11, 10000 Zagreb punomoćnik sudionika u postupku KNEPSEN d.o.o.</item>
    </izvorni_sadrzaj>
    <derivirana_varijabla naziv="DomainObject.Predmet.OstaliListFormatedWithAdress_1">
      <item>Jasenko Knepr, I.jordanovački Odvojak 11, 10000 Zagreb punomoćnik sudionika u postupku KNEPSEN d.o.o.</item>
    </derivirana_varijabla>
  </DomainObject.Predmet.OstaliListFormatedWithAdress>
  <DomainObject.Predmet.OstaliListFormatedWithAdressOIB>
    <izvorni_sadrzaj>
      <item>Jasenko Knepr, OIB 58833433709, I.jordanovački Odvojak 11, 10000 Zagreb punomoćnik sudionika u postupku KNEPSEN d.o.o.</item>
    </izvorni_sadrzaj>
    <derivirana_varijabla naziv="DomainObject.Predmet.OstaliListFormatedWithAdressOIB_1">
      <item>Jasenko Knepr, OIB 58833433709, I.jordanovački Odvojak 11, 10000 Zagreb punomoćnik sudionika u postupku KNEPSEN d.o.o.</item>
    </derivirana_varijabla>
  </DomainObject.Predmet.OstaliListFormatedWithAdressOIB>
  <DomainObject.Predmet.OstaliListNazivFormated>
    <izvorni_sadrzaj>
      <item>Jasenko Knepr</item>
    </izvorni_sadrzaj>
    <derivirana_varijabla naziv="DomainObject.Predmet.OstaliListNazivFormated_1">
      <item>Jasenko Knepr</item>
    </derivirana_varijabla>
  </DomainObject.Predmet.OstaliListNazivFormated>
  <DomainObject.Predmet.OstaliListNazivFormatedOIB>
    <izvorni_sadrzaj>
      <item>Jasenko Knepr, OIB 58833433709</item>
    </izvorni_sadrzaj>
    <derivirana_varijabla naziv="DomainObject.Predmet.OstaliListNazivFormatedOIB_1">
      <item>Jasenko Knepr, OIB 58833433709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St-4324/2016-36</izvorni_sadrzaj>
    <derivirana_varijabla naziv="DomainObject.PoslovniBrojDokumenta_1">St-4324/2016-36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KNEPSEN d.o.o.</izvorni_sadrzaj>
    <derivirana_varijabla naziv="DomainObject.Predmet.ProtustrankaIDrugi_1">KNEPSEN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KNEPSEN d.o.o., OIB 19924367526, I. Jordanovački odvojak 11, 10000 Zagreb</izvorni_sadrzaj>
    <derivirana_varijabla naziv="DomainObject.Predmet.ProtustrankaIDrugiAdressOIB_1">KNEPSEN d.o.o., OIB 19924367526, I. Jordanovački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KNEPSEN d.o.o.</item>
      <item>Jasenko Knepr</item>
    </izvorni_sadrzaj>
    <derivirana_varijabla naziv="DomainObject.Predmet.SudioniciListNaziv_1">
      <item>FINA Regionalni centar Zagreb</item>
      <item>KNEPSEN d.o.o.</item>
      <item>Jasenko Knepr</item>
    </derivirana_varijabla>
  </DomainObject.Predmet.SudioniciListNaziv>
  <DomainObject.Predmet.SudioniciListAdressOIB>
    <izvorni_sadrzaj>
      <item>FINA Regionalni centar Zagreb, OIB 85821130368, Trg svibanjskih žrtava 1995. br. 1,10000 Zagreb</item>
      <item>KNEPSEN d.o.o., OIB 19924367526, I. Jordanovački odvojak 11,10000 Zagreb</item>
      <item>Jasenko Knepr, OIB 58833433709, I.jordanovački Odvojak 11,10000 Zagreb</item>
    </izvorni_sadrzaj>
    <derivirana_varijabla naziv="DomainObject.Predmet.SudioniciListAdressOIB_1">
      <item>FINA Regionalni centar Zagreb, OIB 85821130368, Trg svibanjskih žrtava 1995. br. 1,10000 Zagreb</item>
      <item>KNEPSEN d.o.o., OIB 19924367526, I. Jordanovački odvojak 11,10000 Zagreb</item>
      <item>Jasenko Knepr, OIB 58833433709, I.jordanovački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19924367526</item>
      <item>, OIB 58833433709</item>
    </izvorni_sadrzaj>
    <derivirana_varijabla naziv="DomainObject.Predmet.SudioniciListNazivOIB_1">
      <item>, OIB 85821130368</item>
      <item>, OIB 19924367526</item>
      <item>, OIB 58833433709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759</properties:Words>
  <properties:Characters>4155</properties:Characters>
  <properties:Lines>91</properties:Lines>
  <properties:Paragraphs>30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5473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2018-04-27T10:19:00Z</dcterms:created>
  <dc:creator>Korisnik</dc:creator>
  <cp:lastModifiedBy>Renata Klokočki</cp:lastModifiedBy>
  <cp:lastPrinted>2017-04-10T12:32:00Z</cp:lastPrinted>
  <dcterms:modified xmlns:xsi="http://www.w3.org/2001/XMLSchema-instance" xsi:type="dcterms:W3CDTF">2018-04-27T10:50:00Z</dcterms:modified>
  <cp:revision>6</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St-4324/2016-36 / Odluka - Rješenje - o namirenju (RJEŠENJE)</vt:lpwstr>
  </prop:property>
  <prop:property name="CC_coloring" pid="4" fmtid="{D5CDD505-2E9C-101B-9397-08002B2CF9AE}">
    <vt:bool>false</vt:bool>
  </prop:property>
  <prop:property name="BrojStranica" pid="5" fmtid="{D5CDD505-2E9C-101B-9397-08002B2CF9AE}">
    <vt:i4>2</vt:i4>
  </prop:property>
</prop:Properties>
</file>