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2f2f" w14:paraId="1a02f2f" w:rsidRDefault="000260CF" w:rsidP="000260CF" w:rsidR="000260CF" w:rsidRPr="00BE4423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BE442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</w:rPr>
      </w:pPr>
      <w:r w:rsidRPr="00BE4423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</w:rPr>
      </w:pPr>
      <w:r w:rsidRPr="00BE4423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Amruševa </w:t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>2/II</w:t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F0178"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D0127" w:rsidRPr="00BE4423">
        <w:rPr>
          <w:rFonts w:hAnsi="Times New Roman" w:ascii="Times New Roman"/>
          <w:color w:val="auto"/>
          <w:sz w:val="24"/>
          <w:szCs w:val="24"/>
          <w:lang w:val="hr-HR"/>
        </w:rPr>
        <w:t>1067/17-81</w:t>
      </w: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ED0127" w:rsidR="000260CF" w:rsidRPr="00BE4423">
      <w:pPr>
        <w:pStyle w:val="Tijeloteksta-uvlaka2"/>
        <w:ind w:firstLine="0"/>
        <w:rPr>
          <w:szCs w:val="24"/>
        </w:rPr>
      </w:pPr>
      <w:r w:rsidRPr="00BE4423">
        <w:rPr>
          <w:szCs w:val="24"/>
        </w:rPr>
        <w:tab/>
      </w:r>
      <w:r w:rsidR="00ED0127" w:rsidRPr="00BE4423">
        <w:rPr>
          <w:szCs w:val="24"/>
        </w:rPr>
        <w:t>TRGOVAČKI SUD U ZAGREBU po sucu pojedincu Vesni Malenica kao stečajnom sucu u stečajnom postupku nad dužnikom stečajna masa iza EURO ISPUH d. o. o. u stečaju, Zagreb, II. Praćanska 6a, OIB 19178523746, 12. srpnja 2017.</w:t>
      </w:r>
    </w:p>
    <w:p w:rsidRDefault="00ED0127" w:rsidP="00ED0127" w:rsidR="00ED0127" w:rsidRPr="00BE4423">
      <w:pPr>
        <w:pStyle w:val="Tijeloteksta-uvlaka2"/>
        <w:ind w:firstLine="0"/>
        <w:rPr>
          <w:szCs w:val="24"/>
        </w:rPr>
      </w:pPr>
    </w:p>
    <w:p w:rsidRDefault="004D1904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1. Stečajnom upravitelju</w:t>
      </w:r>
      <w:r w:rsidR="000E632C"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71BA" w:rsidRPr="00BE4423">
        <w:rPr>
          <w:rFonts w:hAnsi="Times New Roman" w:ascii="Times New Roman"/>
          <w:color w:val="auto"/>
          <w:sz w:val="24"/>
          <w:szCs w:val="24"/>
        </w:rPr>
        <w:t>Milan Kanjer, Zagreb, 2. Praćanska 6a, OIB 19841318135</w:t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dužnika, u bruto iznosu od </w:t>
      </w:r>
      <w:r w:rsidR="00BE4423" w:rsidRPr="00BE4423">
        <w:rPr>
          <w:rFonts w:hAnsi="Times New Roman" w:ascii="Times New Roman"/>
          <w:color w:val="auto"/>
          <w:sz w:val="24"/>
          <w:szCs w:val="24"/>
          <w:lang w:val="hr-HR"/>
        </w:rPr>
        <w:t>2.720,12</w:t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bruto.</w:t>
      </w:r>
    </w:p>
    <w:p w:rsidRDefault="000260CF" w:rsidP="000260CF" w:rsidR="000260CF" w:rsidRPr="00BE4423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BE442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BE4423" w:rsidRPr="00BE4423">
        <w:rPr>
          <w:rFonts w:hAnsi="Times New Roman" w:ascii="Times New Roman"/>
          <w:color w:val="auto"/>
          <w:sz w:val="24"/>
          <w:szCs w:val="24"/>
          <w:lang w:val="hr-HR"/>
        </w:rPr>
        <w:t>17.000,77</w:t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BE4423" w:rsidRPr="00BE4423">
        <w:rPr>
          <w:rFonts w:hAnsi="Times New Roman" w:ascii="Times New Roman"/>
          <w:color w:val="auto"/>
          <w:sz w:val="24"/>
          <w:szCs w:val="24"/>
          <w:lang w:val="hr-HR"/>
        </w:rPr>
        <w:t>23. siječnja 2017</w:t>
      </w:r>
      <w:r w:rsidR="000E632C" w:rsidRPr="00BE442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BE4423" w:rsidRPr="00BE4423">
        <w:rPr>
          <w:rFonts w:hAnsi="Times New Roman" w:ascii="Times New Roman"/>
          <w:color w:val="auto"/>
          <w:sz w:val="24"/>
          <w:szCs w:val="24"/>
          <w:lang w:val="hr-HR"/>
        </w:rPr>
        <w:t>2.720,12</w:t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iznosu.</w:t>
      </w: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E4423" w:rsidRPr="00BE4423">
        <w:rPr>
          <w:rFonts w:hAnsi="Times New Roman" w:ascii="Times New Roman"/>
          <w:color w:val="auto"/>
          <w:sz w:val="24"/>
          <w:szCs w:val="24"/>
          <w:lang w:val="hr-HR"/>
        </w:rPr>
        <w:t>12. srpanj 2017.</w:t>
      </w:r>
    </w:p>
    <w:p w:rsidRDefault="000260CF" w:rsidP="000260CF" w:rsidR="000260CF" w:rsidRPr="00BE442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16E0C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E442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BE44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16E0C" w:rsidP="00AB7A2F" w:rsidR="00F16E0C" w:rsidRPr="00F16E0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16E0C" w:rsidP="00995CE9" w:rsidR="00F16E0C" w:rsidRPr="00F16E0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6E0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F16E0C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E4423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BE4423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BE442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7698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157698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698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178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4E0A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423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12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6E0C"/>
    <w:rsid w:val="00F171BA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16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E0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E0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E0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E0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F16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E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E0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E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E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St-1067/2017</izvorni_sadrzaj>
    <derivirana_varijabla naziv="DomainObject.Predmet.OznakaBroj_1">St-1067/2017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 ISPUH, d.o.o. - u stečaju</izvorni_sadrzaj>
    <derivirana_varijabla naziv="DomainObject.Predmet.ProtustrankaFormated_1">  Stečajna masa iza EURO ISPUH, d.o.o. - u stečaju</derivirana_varijabla>
  </DomainObject.Predmet.ProtustrankaFormated>
  <DomainObject.Predmet.ProtustrankaFormatedOIB>
    <izvorni_sadrzaj>  Stečajna masa iza EURO ISPUH, d.o.o. - u stečaju, OIB 19178523746</izvorni_sadrzaj>
    <derivirana_varijabla naziv="DomainObject.Predmet.ProtustrankaFormatedOIB_1">  Stečajna masa iza EURO ISPUH, d.o.o. - u stečaju, OIB 19178523746</derivirana_varijabla>
  </DomainObject.Predmet.ProtustrankaFormatedOIB>
  <DomainObject.Predmet.ProtustrankaFormatedWithAdress>
    <izvorni_sadrzaj> Stečajna masa iza EURO ISPUH, d.o.o. - u stečaju,  II. Praćanska 6a, 10000 Zagreb</izvorni_sadrzaj>
    <derivirana_varijabla naziv="DomainObject.Predmet.ProtustrankaFormatedWithAdress_1"> Stečajna masa iza EURO ISPUH, d.o.o. - u stečaju,  II. Praćanska 6a, 10000 Zagreb</derivirana_varijabla>
  </DomainObject.Predmet.ProtustrankaFormatedWithAdress>
  <DomainObject.Predmet.ProtustrankaFormatedWithAdressOIB>
    <izvorni_sadrzaj> Stečajna masa iza EURO ISPUH, d.o.o. - u stečaju, OIB 19178523746,  II. Praćanska 6a, 10000 Zagreb</izvorni_sadrzaj>
    <derivirana_varijabla naziv="DomainObject.Predmet.ProtustrankaFormatedWithAdressOIB_1"> Stečajna masa iza EURO ISPUH, d.o.o. - u stečaju, OIB 19178523746,  II. Praćanska 6a, 10000 Zagreb</derivirana_varijabla>
  </DomainObject.Predmet.ProtustrankaFormatedWithAdressOIB>
  <DomainObject.Predmet.ProtustrankaWithAdress>
    <izvorni_sadrzaj>Stečajna masa iza EURO ISPUH, d.o.o. - u stečaju  II. Praćanska 6a, 10000 Zagreb</izvorni_sadrzaj>
    <derivirana_varijabla naziv="DomainObject.Predmet.ProtustrankaWithAdress_1">Stečajna masa iza EURO ISPUH, d.o.o. - u stečaju  II. Praćanska 6a, 10000 Zagreb</derivirana_varijabla>
  </DomainObject.Predmet.ProtustrankaWithAdress>
  <DomainObject.Predmet.ProtustrankaWithAdressOIB>
    <izvorni_sadrzaj>Stečajna masa iza EURO ISPUH, d.o.o. - u stečaju, OIB 19178523746,  II. Praćanska 6a, 10000 Zagreb</izvorni_sadrzaj>
    <derivirana_varijabla naziv="DomainObject.Predmet.ProtustrankaWithAdressOIB_1">Stečajna masa iza EURO ISPUH, d.o.o. - u stečaju, OIB 19178523746,  II. Praćanska 6a, 10000 Zagreb</derivirana_varijabla>
  </DomainObject.Predmet.ProtustrankaWithAdressOIB>
  <DomainObject.Predmet.ProtustrankaNazivFormated>
    <izvorni_sadrzaj>Stečajna masa iza EURO ISPUH, d.o.o. - u stečaju</izvorni_sadrzaj>
    <derivirana_varijabla naziv="DomainObject.Predmet.ProtustrankaNazivFormated_1">Stečajna masa iza EURO ISPUH, d.o.o. - u stečaju</derivirana_varijabla>
  </DomainObject.Predmet.ProtustrankaNazivFormated>
  <DomainObject.Predmet.ProtustrankaNazivFormatedOIB>
    <izvorni_sadrzaj>Stečajna masa iza EURO ISPUH, d.o.o. - u stečaju, OIB 19178523746</izvorni_sadrzaj>
    <derivirana_varijabla naziv="DomainObject.Predmet.ProtustrankaNazivFormatedOIB_1">Stečajna masa iza EURO ISPUH, d.o.o. - u stečaju, OIB 19178523746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MINISTARSVO FINANCIJA; EURO ISPUH d.o.o. za trgovinu, ugostiteljstvo i usluge</izvorni_sadrzaj>
    <derivirana_varijabla naziv="DomainObject.Predmet.StrankaFormated_1">  REPUBLIKA HRVATSKA, MINISTARSVO FINANCIJA; EURO ISPUH d.o.o. za trgovinu, ugostiteljstvo i usluge</derivirana_varijabla>
  </DomainObject.Predmet.StrankaFormated>
  <DomainObject.Predmet.StrankaFormatedOIB>
    <izvorni_sadrzaj>  REPUBLIKA HRVATSKA, MINISTARSVO FINANCIJA, OIB 18683136487; EURO ISPUH d.o.o. za trgovinu, ugostiteljstvo i usluge, OIB 48093305242</izvorni_sadrzaj>
    <derivirana_varijabla naziv="DomainObject.Predmet.StrankaFormatedOIB_1">  REPUBLIKA HRVATSKA, MINISTARSVO FINANCIJA, OIB 18683136487; EURO ISPUH d.o.o. za trgovinu, ugostiteljstvo i usluge, OIB 48093305242</derivirana_varijabla>
  </DomainObject.Predmet.StrankaFormatedOIB>
  <DomainObject.Predmet.StrankaFormatedWithAdress>
    <izvorni_sadrzaj> REPUBLIKA HRVATSKA, MINISTARSVO FINANCIJA; EURO ISPUH d.o.o. za trgovinu, ugostiteljstvo i usluge, Vitezićeva 1/a, 10000 Zagreb</izvorni_sadrzaj>
    <derivirana_varijabla naziv="DomainObject.Predmet.StrankaFormatedWithAdress_1"> REPUBLIKA HRVATSKA, MINISTARSVO FINANCIJA; EURO ISPUH d.o.o. za trgovinu, ugostiteljstvo i usluge, Vitezićeva 1/a, 10000 Zagreb</derivirana_varijabla>
  </DomainObject.Predmet.StrankaFormatedWithAdress>
  <DomainObject.Predmet.StrankaFormatedWithAdressOIB>
    <izvorni_sadrzaj> REPUBLIKA HRVATSKA, MINISTARSVO FINANCIJA, OIB 18683136487; EURO ISPUH d.o.o. za trgovinu, ugostiteljstvo i usluge, OIB 48093305242, Vitezićeva 1/a, 10000 Zagreb</izvorni_sadrzaj>
    <derivirana_varijabla naziv="DomainObject.Predmet.StrankaFormatedWithAdressOIB_1"> REPUBLIKA HRVATSKA, MINISTARSVO FINANCIJA, OIB 18683136487; EURO ISPUH d.o.o. za trgovinu, ugostiteljstvo i usluge, OIB 48093305242, Vitezićeva 1/a, 10000 Zagreb</derivirana_varijabla>
  </DomainObject.Predmet.StrankaFormatedWithAdressOIB>
  <DomainObject.Predmet.StrankaWithAdress>
    <izvorni_sadrzaj>REPUBLIKA HRVATSKA, MINISTARSVO FINANCIJA ,EURO ISPUH d.o.o. za trgovinu, ugostiteljstvo i usluge Vitezićeva 1/a,10000 Zagreb</izvorni_sadrzaj>
    <derivirana_varijabla naziv="DomainObject.Predmet.StrankaWithAdress_1">REPUBLIKA HRVATSKA, MINISTARSVO FINANCIJA ,EURO ISPUH d.o.o. za trgovinu, ugostiteljstvo i usluge Vitezićeva 1/a,10000 Zagreb</derivirana_varijabla>
  </DomainObject.Predmet.StrankaWithAdress>
  <DomainObject.Predmet.StrankaWithAdressOIB>
    <izvorni_sadrzaj>REPUBLIKA HRVATSKA, MINISTARSVO FINANCIJA, OIB 18683136487,EURO ISPUH d.o.o. za trgovinu, ugostiteljstvo i usluge, OIB 48093305242, Vitezićeva 1/a,10000 Zagreb</izvorni_sadrzaj>
    <derivirana_varijabla naziv="DomainObject.Predmet.StrankaWithAdressOIB_1">REPUBLIKA HRVATSKA, MINISTARSVO FINANCIJA, OIB 18683136487,EURO ISPUH d.o.o. za trgovinu, ugostiteljstvo i usluge, OIB 48093305242, Vitezićeva 1/a,10000 Zagreb</derivirana_varijabla>
  </DomainObject.Predmet.StrankaWithAdressOIB>
  <DomainObject.Predmet.StrankaNazivFormated>
    <izvorni_sadrzaj>REPUBLIKA HRVATSKA, MINISTARSVO FINANCIJA,EURO ISPUH d.o.o. za trgovinu, ugostiteljstvo i usluge</izvorni_sadrzaj>
    <derivirana_varijabla naziv="DomainObject.Predmet.StrankaNazivFormated_1">REPUBLIKA HRVATSKA, MINISTARSVO FINANCIJA,EURO ISPUH d.o.o. za trgovinu, ugostiteljstvo i usluge</derivirana_varijabla>
  </DomainObject.Predmet.StrankaNazivFormated>
  <DomainObject.Predmet.StrankaNazivFormatedOIB>
    <izvorni_sadrzaj>REPUBLIKA HRVATSKA, MINISTARSVO FINANCIJA, OIB 18683136487,EURO ISPUH d.o.o. za trgovinu, ugostiteljstvo i usluge, OIB 48093305242</izvorni_sadrzaj>
    <derivirana_varijabla naziv="DomainObject.Predmet.StrankaNazivFormatedOIB_1">REPUBLIKA HRVATSKA, MINISTARSVO FINANCIJA, OIB 18683136487,EURO ISPUH d.o.o. za trgovinu, ugostiteljstvo i usluge, OIB 48093305242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MINISTARSVO FINANCIJA</item>
      <item>EURO ISPUH d.o.o. za trgovinu, ugostiteljstvo i usluge</item>
    </izvorni_sadrzaj>
    <derivirana_varijabla naziv="DomainObject.Predmet.StrankaListFormated_1">
      <item>REPUBLIKA HRVATSKA, MINISTARSVO FINANCIJA</item>
      <item>EURO ISPUH d.o.o. za trgovinu, ugostiteljstvo i usluge</item>
    </derivirana_varijabla>
  </DomainObject.Predmet.StrankaListFormated>
  <DomainObject.Predmet.StrankaListFormatedOIB>
    <izvorni_sadrzaj>
      <item>REPUBLIKA HRVATSKA, MINISTARSVO FINANCIJA, OIB 18683136487</item>
      <item>EURO ISPUH d.o.o. za trgovinu, ugostiteljstvo i usluge, OIB 48093305242</item>
    </izvorni_sadrzaj>
    <derivirana_varijabla naziv="DomainObject.Predmet.StrankaListFormatedOIB_1">
      <item>REPUBLIKA HRVATSKA, MINISTARSVO FINANCIJA, OIB 18683136487</item>
      <item>EURO ISPUH d.o.o. za trgovinu, ugostiteljstvo i usluge, OIB 48093305242</item>
    </derivirana_varijabla>
  </DomainObject.Predmet.StrankaListFormatedOIB>
  <DomainObject.Predmet.StrankaListFormatedWithAdress>
    <izvorni_sadrzaj>
      <item>REPUBLIKA HRVATSKA, MINISTARSVO FINANCIJA</item>
      <item>EURO ISPUH d.o.o. za trgovinu, ugostiteljstvo i usluge, Vitezićeva 1/a, 10000 Zagreb</item>
    </izvorni_sadrzaj>
    <derivirana_varijabla naziv="DomainObject.Predmet.StrankaListFormatedWithAdress_1">
      <item>REPUBLIKA HRVATSKA, MINISTARSVO FINANCIJA</item>
      <item>EURO ISPUH d.o.o. za trgovinu, ugostiteljstvo i usluge, Vitezićeva 1/a, 10000 Zagreb</item>
    </derivirana_varijabla>
  </DomainObject.Predmet.StrankaListFormatedWithAdress>
  <DomainObject.Predmet.StrankaListFormatedWithAdressOIB>
    <izvorni_sadrzaj>
      <item>REPUBLIKA HRVATSKA, MINISTARSVO FINANCIJA, OIB 18683136487</item>
      <item>EURO ISPUH d.o.o. za trgovinu, ugostiteljstvo i usluge, OIB 48093305242, Vitezićeva 1/a, 10000 Zagreb</item>
    </izvorni_sadrzaj>
    <derivirana_varijabla naziv="DomainObject.Predmet.StrankaListFormatedWithAdressOIB_1">
      <item>REPUBLIKA HRVATSKA, MINISTARSVO FINANCIJA, OIB 18683136487</item>
      <item>EURO ISPUH d.o.o. za trgovinu, ugostiteljstvo i usluge, OIB 48093305242, Vitezićeva 1/a, 10000 Zagreb</item>
    </derivirana_varijabla>
  </DomainObject.Predmet.StrankaListFormatedWithAdressOIB>
  <DomainObject.Predmet.StrankaListNazivFormated>
    <izvorni_sadrzaj>
      <item>REPUBLIKA HRVATSKA, MINISTARSVO FINANCIJA</item>
      <item>EURO ISPUH d.o.o. za trgovinu, ugostiteljstvo i usluge</item>
    </izvorni_sadrzaj>
    <derivirana_varijabla naziv="DomainObject.Predmet.StrankaListNazivFormated_1">
      <item>REPUBLIKA HRVATSKA, MINISTARSVO FINANCIJA</item>
      <item>EURO ISPUH d.o.o. za trgovinu, ugostiteljstvo i usluge</item>
    </derivirana_varijabla>
  </DomainObject.Predmet.StrankaListNazivFormated>
  <DomainObject.Predmet.StrankaListNazivFormatedOIB>
    <izvorni_sadrzaj>
      <item>REPUBLIKA HRVATSKA, MINISTARSVO FINANCIJA, OIB 18683136487</item>
      <item>EURO ISPUH d.o.o. za trgovinu, ugostiteljstvo i usluge, OIB 48093305242</item>
    </izvorni_sadrzaj>
    <derivirana_varijabla naziv="DomainObject.Predmet.StrankaListNazivFormatedOIB_1">
      <item>REPUBLIKA HRVATSKA, MINISTARSVO FINANCIJA, OIB 18683136487</item>
      <item>EURO ISPUH d.o.o. za trgovinu, ugostiteljstvo i usluge, OIB 48093305242</item>
    </derivirana_varijabla>
  </DomainObject.Predmet.StrankaListNazivFormatedOIB>
  <DomainObject.Predmet.ProtuStrankaListFormated>
    <izvorni_sadrzaj>
      <item>Stečajna masa iza EURO ISPUH, d.o.o. - u stečaju</item>
    </izvorni_sadrzaj>
    <derivirana_varijabla naziv="DomainObject.Predmet.ProtuStrankaListFormated_1">
      <item>Stečajna masa iza EURO ISPUH, d.o.o. - u stečaju</item>
    </derivirana_varijabla>
  </DomainObject.Predmet.ProtuStrankaListFormated>
  <DomainObject.Predmet.ProtuStrankaListFormatedOIB>
    <izvorni_sadrzaj>
      <item>Stečajna masa iza EURO ISPUH, d.o.o. - u stečaju, OIB 19178523746</item>
    </izvorni_sadrzaj>
    <derivirana_varijabla naziv="DomainObject.Predmet.ProtuStrankaListFormatedOIB_1">
      <item>Stečajna masa iza EURO ISPUH, d.o.o. - u stečaju, OIB 19178523746</item>
    </derivirana_varijabla>
  </DomainObject.Predmet.ProtuStrankaListFormatedOIB>
  <DomainObject.Predmet.ProtuStrankaListFormatedWithAdress>
    <izvorni_sadrzaj>
      <item>Stečajna masa iza EURO ISPUH, d.o.o. - u stečaju,  II. Praćanska 6a, 10000 Zagreb</item>
    </izvorni_sadrzaj>
    <derivirana_varijabla naziv="DomainObject.Predmet.ProtuStrankaListFormatedWithAdress_1">
      <item>Stečajna masa iza EURO ISPUH, d.o.o. - u stečaju,  II. Praćanska 6a, 10000 Zagreb</item>
    </derivirana_varijabla>
  </DomainObject.Predmet.ProtuStrankaListFormatedWithAdress>
  <DomainObject.Predmet.ProtuStrankaListFormatedWithAdressOIB>
    <izvorni_sadrzaj>
      <item>Stečajna masa iza EURO ISPUH, d.o.o. - u stečaju, OIB 19178523746,  II. Praćanska 6a, 10000 Zagreb</item>
    </izvorni_sadrzaj>
    <derivirana_varijabla naziv="DomainObject.Predmet.ProtuStrankaListFormatedWithAdressOIB_1">
      <item>Stečajna masa iza EURO ISPUH, d.o.o. - u stečaju, OIB 19178523746,  II. Praćanska 6a, 10000 Zagreb</item>
    </derivirana_varijabla>
  </DomainObject.Predmet.ProtuStrankaListFormatedWithAdressOIB>
  <DomainObject.Predmet.ProtuStrankaListNazivFormated>
    <izvorni_sadrzaj>
      <item>Stečajna masa iza EURO ISPUH, d.o.o. - u stečaju</item>
    </izvorni_sadrzaj>
    <derivirana_varijabla naziv="DomainObject.Predmet.ProtuStrankaListNazivFormated_1">
      <item>Stečajna masa iza EURO ISPUH, d.o.o. - u stečaju</item>
    </derivirana_varijabla>
  </DomainObject.Predmet.ProtuStrankaListNazivFormated>
  <DomainObject.Predmet.ProtuStrankaListNazivFormatedOIB>
    <izvorni_sadrzaj>
      <item>Stečajna masa iza EURO ISPUH, d.o.o. - u stečaju, OIB 19178523746</item>
    </izvorni_sadrzaj>
    <derivirana_varijabla naziv="DomainObject.Predmet.ProtuStrankaListNazivFormatedOIB_1">
      <item>Stečajna masa iza EURO ISPUH, d.o.o. - u stečaju, OIB 19178523746</item>
    </derivirana_varijabla>
  </DomainObject.Predmet.ProtuStrankaListNazivFormatedOIB>
  <DomainObject.Predmet.OstaliListFormated>
    <izvorni_sadrzaj>
      <item>VLADIMIR MODRIĆ</item>
      <item>Milan Kanjer</item>
    </izvorni_sadrzaj>
    <derivirana_varijabla naziv="DomainObject.Predmet.OstaliListFormated_1">
      <item>VLADIMIR MODRIĆ</item>
      <item>Milan Kanjer</item>
    </derivirana_varijabla>
  </DomainObject.Predmet.OstaliListFormated>
  <DomainObject.Predmet.OstaliListFormatedOIB>
    <izvorni_sadrzaj>
      <item>VLADIMIR MODRIĆ</item>
      <item>Milan Kanjer, OIB 19841318135</item>
    </izvorni_sadrzaj>
    <derivirana_varijabla naziv="DomainObject.Predmet.OstaliListFormatedOIB_1">
      <item>VLADIMIR MODRIĆ</item>
      <item>Milan Kanjer, OIB 19841318135</item>
    </derivirana_varijabla>
  </DomainObject.Predmet.OstaliListFormatedOIB>
  <DomainObject.Predmet.OstaliListFormatedWithAdress>
    <izvorni_sadrzaj>
      <item>VLADIMIR MODRIĆ, MARTIĆEVA 47, 10000 Zagreb</item>
      <item>Milan Kanjer, II. Praćanska  6a, 10000 Zagreb</item>
    </izvorni_sadrzaj>
    <derivirana_varijabla naziv="DomainObject.Predmet.OstaliListFormatedWithAdress_1">
      <item>VLADIMIR MODRIĆ, MARTIĆEVA 47, 10000 Zagreb</item>
      <item>Milan Kanjer, II. Praćanska  6a, 10000 Zagreb</item>
    </derivirana_varijabla>
  </DomainObject.Predmet.OstaliListFormatedWithAdress>
  <DomainObject.Predmet.OstaliListFormatedWithAdressOIB>
    <izvorni_sadrzaj>
      <item>VLADIMIR MODRIĆ, MARTIĆEVA 47, 10000 Zagreb</item>
      <item>Milan Kanjer, OIB 19841318135, II. Praćanska  6a, 10000 Zagreb</item>
    </izvorni_sadrzaj>
    <derivirana_varijabla naziv="DomainObject.Predmet.OstaliListFormatedWithAdressOIB_1">
      <item>VLADIMIR MODRIĆ, MARTIĆEVA 47, 10000 Zagreb</item>
      <item>Milan Kanjer, OIB 19841318135, II. Praćanska  6a, 10000 Zagreb</item>
    </derivirana_varijabla>
  </DomainObject.Predmet.OstaliListFormatedWithAdressOIB>
  <DomainObject.Predmet.OstaliListNazivFormated>
    <izvorni_sadrzaj>
      <item>VLADIMIR MODRIĆ</item>
      <item>Milan Kanjer</item>
    </izvorni_sadrzaj>
    <derivirana_varijabla naziv="DomainObject.Predmet.OstaliListNazivFormated_1">
      <item>VLADIMIR MODRIĆ</item>
      <item>Milan Kanjer</item>
    </derivirana_varijabla>
  </DomainObject.Predmet.OstaliListNazivFormated>
  <DomainObject.Predmet.OstaliListNazivFormatedOIB>
    <izvorni_sadrzaj>
      <item>VLADIMIR MODRIĆ</item>
      <item>Milan Kanjer, OIB 19841318135</item>
    </izvorni_sadrzaj>
    <derivirana_varijabla naziv="DomainObject.Predmet.OstaliListNazivFormatedOIB_1">
      <item>VLADIMIR MODRIĆ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ISPUH d.o.o. za trgovinu, ugostiteljstvo i usluge i dr.</izvorni_sadrzaj>
    <derivirana_varijabla naziv="DomainObject.Predmet.StrankaIDrugi_1">EURO ISPUH d.o.o. za trgovinu, ugostiteljstvo i usluge i dr.</derivirana_varijabla>
  </DomainObject.Predmet.StrankaIDrugi>
  <DomainObject.Predmet.ProtustrankaIDrugi>
    <izvorni_sadrzaj>Stečajna masa iza EURO ISPUH, d.o.o. - u stečaju</izvorni_sadrzaj>
    <derivirana_varijabla naziv="DomainObject.Predmet.ProtustrankaIDrugi_1">Stečajna masa iza EURO ISPUH, d.o.o. - u stečaju</derivirana_varijabla>
  </DomainObject.Predmet.ProtustrankaIDrugi>
  <DomainObject.Predmet.StrankaIDrugiAdressOIB>
    <izvorni_sadrzaj>EURO ISPUH d.o.o. za trgovinu, ugostiteljstvo i usluge, OIB 48093305242, Vitezićeva 1/a, 10000 Zagreb i dr.</izvorni_sadrzaj>
    <derivirana_varijabla naziv="DomainObject.Predmet.StrankaIDrugiAdressOIB_1">EURO ISPUH d.o.o. za trgovinu, ugostiteljstvo i usluge, OIB 48093305242, Vitezićeva 1/a, 10000 Zagreb i dr.</derivirana_varijabla>
  </DomainObject.Predmet.StrankaIDrugiAdressOIB>
  <DomainObject.Predmet.ProtustrankaIDrugiAdressOIB>
    <izvorni_sadrzaj>Stečajna masa iza EURO ISPUH, d.o.o. - u stečaju, OIB 19178523746,  II. Praćanska 6a, 10000 Zagreb</izvorni_sadrzaj>
    <derivirana_varijabla naziv="DomainObject.Predmet.ProtustrankaIDrugiAdressOIB_1">Stečajna masa iza EURO ISPUH, d.o.o. - u stečaju, OIB 19178523746,  II. Praćanska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MODRIĆ</item>
      <item>REPUBLIKA HRVATSKA, MINISTARSVO FINANCIJA</item>
      <item>Stečajna masa iza EURO ISPUH, d.o.o. - u stečaju</item>
      <item>Milan Kanjer</item>
      <item>EURO ISPUH d.o.o. za trgovinu, ugostiteljstvo i usluge</item>
    </izvorni_sadrzaj>
    <derivirana_varijabla naziv="DomainObject.Predmet.SudioniciListNaziv_1">
      <item>VLADIMIR MODRIĆ</item>
      <item>REPUBLIKA HRVATSKA, MINISTARSVO FINANCIJA</item>
      <item>Stečajna masa iza EURO ISPUH, d.o.o. - u stečaju</item>
      <item>Milan Kanjer</item>
      <item>EURO ISPUH d.o.o. za trgovinu, ugostiteljstvo i usluge</item>
    </derivirana_varijabla>
  </DomainObject.Predmet.SudioniciListNaziv>
  <DomainObject.Predmet.SudioniciListAdressOIB>
    <izvorni_sadrzaj>
      <item>VLADIMIR MODRIĆ, MARTIĆEVA 47,10000 Zagreb</item>
      <item>REPUBLIKA HRVATSKA, MINISTARSVO FINANCIJA, OIB 18683136487</item>
      <item>Stečajna masa iza EURO ISPUH, d.o.o. - u stečaju, OIB 19178523746,  II. Praćanska 6a,10000 Zagreb</item>
      <item>Milan Kanjer, OIB 19841318135, II. Praćanska  6a,10000 Zagreb</item>
      <item>EURO ISPUH d.o.o. za trgovinu, ugostiteljstvo i usluge, OIB 48093305242, Vitezićeva 1/a,10000 Zagreb</item>
    </izvorni_sadrzaj>
    <derivirana_varijabla naziv="DomainObject.Predmet.SudioniciListAdressOIB_1">
      <item>VLADIMIR MODRIĆ, MARTIĆEVA 47,10000 Zagreb</item>
      <item>REPUBLIKA HRVATSKA, MINISTARSVO FINANCIJA, OIB 18683136487</item>
      <item>Stečajna masa iza EURO ISPUH, d.o.o. - u stečaju, OIB 19178523746,  II. Praćanska 6a,10000 Zagreb</item>
      <item>Milan Kanjer, OIB 19841318135, II. Praćanska  6a,10000 Zagreb</item>
      <item>EURO ISPUH d.o.o. za trgovinu, ugostiteljstvo i usluge, OIB 48093305242, Vitezićeva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19178523746</item>
      <item>, OIB 19841318135</item>
      <item>, OIB 48093305242</item>
    </izvorni_sadrzaj>
    <derivirana_varijabla naziv="DomainObject.Predmet.SudioniciListNazivOIB_1">
      <item>, OIB null</item>
      <item>, OIB 18683136487</item>
      <item>, OIB 19178523746</item>
      <item>, OIB 19841318135</item>
      <item>, OIB 48093305242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1396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2017-07-12T12:03:00Z</dcterms:created>
  <dc:creator>malenicav</dc:creator>
  <cp:lastModifiedBy>Kristina Švajger</cp:lastModifiedBy>
  <cp:lastPrinted>2017-07-12T12:08:00Z</cp:lastPrinted>
  <dcterms:modified xmlns:xsi="http://www.w3.org/2001/XMLSchema-instance" xsi:type="dcterms:W3CDTF">2017-07-12T12:08:00Z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