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ce38" w14:paraId="18cce3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9108ED">
        <w:t>3</w:t>
      </w:r>
      <w:r w:rsidR="00D5361E">
        <w:t>1</w:t>
      </w:r>
      <w:r w:rsidR="002955F5">
        <w:t>7</w:t>
      </w:r>
      <w:r w:rsidR="00051187">
        <w:t>/</w:t>
      </w:r>
      <w:r>
        <w:t>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7D7BC7" w:rsidRPr="007D7BC7">
        <w:t xml:space="preserve"> </w:t>
      </w:r>
      <w:r w:rsidR="00D5361E" w:rsidRPr="00D5361E">
        <w:t xml:space="preserve"> ULTIMA ACTUS – PROMET d.o.o. za promet i usluge Velika Gorica, Kneza Ljudevita Posavskog 20, OIB 91471946242, MBS 080285556</w:t>
      </w:r>
      <w:r w:rsidR="00D5361E">
        <w:t xml:space="preserve">,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D5361E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D5361E" w:rsidRPr="00D5361E">
        <w:t>ULTIMA ACTUS – PROMET d.o.o. za promet i usluge Velika Gorica, Kneza Ljudevita Posavskog 20, OIB 91471946242, MBS 080285556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342EF9">
        <w:t xml:space="preserve"> </w:t>
      </w:r>
      <w:r w:rsidR="00131AE6">
        <w:t xml:space="preserve">Mateo Erceg iz Zagreba, Radnička c. 30, OIB 93602617826. </w:t>
      </w:r>
    </w:p>
    <w:p w:rsidRDefault="00B506CA" w:rsidP="00B506CA" w:rsidR="00B506CA">
      <w:pPr>
        <w:pStyle w:val="Odlomakpopisa"/>
      </w:pPr>
    </w:p>
    <w:p w:rsidRDefault="00B506CA" w:rsidP="00D5361E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D5361E" w:rsidRPr="00D5361E">
        <w:t>ULTIMA ACTUS – PROMET d.o.o. za promet i usluge Velika Gorica, Kneza Ljudevita Posavskog 20, OIB 91471946242, MBS 080285556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361E">
        <w:t>24</w:t>
      </w:r>
      <w:r w:rsidR="007D7BC7">
        <w:t xml:space="preserve">. veljače </w:t>
      </w:r>
      <w:r w:rsidR="002C604C">
        <w:t>2016</w:t>
      </w:r>
      <w:r>
        <w:t>. zahtjev za provedbu skraćenog stečajnog postupka nad dužnikom</w:t>
      </w:r>
      <w:r w:rsidR="002955F5">
        <w:t xml:space="preserve"> </w:t>
      </w:r>
      <w:r w:rsidR="00D5361E" w:rsidRPr="00D5361E">
        <w:t xml:space="preserve"> ULTIMA ACTUS – PROMET d.o.o. za promet i usluge Velika Gorica, Kneza Ljudevita Posavskog 20, OIB 91471946242, MBS 080285556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667D9A">
        <w:t>3</w:t>
      </w:r>
      <w:r w:rsidR="00D5361E">
        <w:t>1</w:t>
      </w:r>
      <w:r w:rsidR="002955F5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991" w:rsidP="00F961D8" w:rsidR="00606991">
      <w:r>
        <w:separator/>
      </w:r>
    </w:p>
  </w:endnote>
  <w:endnote w:id="0" w:type="continuationSeparator">
    <w:p w:rsidRDefault="00606991" w:rsidP="00F961D8" w:rsidR="0060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991" w:rsidP="00F961D8" w:rsidR="00606991">
      <w:r>
        <w:separator/>
      </w:r>
    </w:p>
  </w:footnote>
  <w:footnote w:id="0" w:type="continuationSeparator">
    <w:p w:rsidRDefault="00606991" w:rsidP="00F961D8" w:rsidR="00606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F80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9108ED">
      <w:t>3</w:t>
    </w:r>
    <w:r w:rsidR="00D5361E">
      <w:t>1</w:t>
    </w:r>
    <w:r w:rsidR="002955F5">
      <w:t>7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51187"/>
    <w:rsid w:val="00131AE6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342EF9"/>
    <w:rsid w:val="003A057F"/>
    <w:rsid w:val="003D5995"/>
    <w:rsid w:val="00445F80"/>
    <w:rsid w:val="00447275"/>
    <w:rsid w:val="00474310"/>
    <w:rsid w:val="004A1C0B"/>
    <w:rsid w:val="00581DBE"/>
    <w:rsid w:val="005C2B6B"/>
    <w:rsid w:val="005E2309"/>
    <w:rsid w:val="00606991"/>
    <w:rsid w:val="00646CD6"/>
    <w:rsid w:val="0066353D"/>
    <w:rsid w:val="00667D9A"/>
    <w:rsid w:val="006C7D9B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E1BBA"/>
    <w:rsid w:val="00A42316"/>
    <w:rsid w:val="00AB6233"/>
    <w:rsid w:val="00B506CA"/>
    <w:rsid w:val="00C071B1"/>
    <w:rsid w:val="00C97427"/>
    <w:rsid w:val="00CC632A"/>
    <w:rsid w:val="00D12FDF"/>
    <w:rsid w:val="00D5361E"/>
    <w:rsid w:val="00D57066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ULTIMA ACTUS - PROMET d.o.o.</izvorni_sadrzaj>
    <derivirana_varijabla naziv="DomainObject.Predmet.ProtustrankaFormated_1">  ULTIMA ACTUS - PROMET d.o.o.</derivirana_varijabla>
  </DomainObject.Predmet.ProtustrankaFormated>
  <DomainObject.Predmet.ProtustrankaFormatedOIB>
    <izvorni_sadrzaj>  ULTIMA ACTUS - PROMET d.o.o., OIB 91471946242</izvorni_sadrzaj>
    <derivirana_varijabla naziv="DomainObject.Predmet.ProtustrankaFormatedOIB_1">  ULTIMA ACTUS - PROMET d.o.o., OIB 91471946242</derivirana_varijabla>
  </DomainObject.Predmet.ProtustrankaFormatedOIB>
  <DomainObject.Predmet.ProtustrankaFormatedWithAdress>
    <izvorni_sadrzaj> ULTIMA ACTUS - PROMET d.o.o., Kneza Ljudevita Posavskog 20, 10410 Velika Gorica</izvorni_sadrzaj>
    <derivirana_varijabla naziv="DomainObject.Predmet.ProtustrankaFormatedWithAdress_1"> ULTIMA ACTUS - PROMET d.o.o., Kneza Ljudevita Posavskog 20, 10410 Velika Gorica</derivirana_varijabla>
  </DomainObject.Predmet.ProtustrankaFormatedWithAdress>
  <DomainObject.Predmet.ProtustrankaFormatedWithAdressOIB>
    <izvorni_sadrzaj> ULTIMA ACTUS - PROMET d.o.o., OIB 91471946242, Kneza Ljudevita Posavskog 20, 10410 Velika Gorica</izvorni_sadrzaj>
    <derivirana_varijabla naziv="DomainObject.Predmet.ProtustrankaFormatedWithAdressOIB_1"> ULTIMA ACTUS - PROMET d.o.o., OIB 91471946242, Kneza Ljudevita Posavskog 20, 10410 Velika Gorica</derivirana_varijabla>
  </DomainObject.Predmet.ProtustrankaFormatedWithAdressOIB>
  <DomainObject.Predmet.ProtustrankaWithAdress>
    <izvorni_sadrzaj>ULTIMA ACTUS - PROMET d.o.o. Kneza Ljudevita Posavskog 20, 10410 Velika Gorica</izvorni_sadrzaj>
    <derivirana_varijabla naziv="DomainObject.Predmet.ProtustrankaWithAdress_1">ULTIMA ACTUS - PROMET d.o.o. Kneza Ljudevita Posavskog 20, 10410 Velika Gorica</derivirana_varijabla>
  </DomainObject.Predmet.ProtustrankaWithAdress>
  <DomainObject.Predmet.ProtustrankaWithAdressOIB>
    <izvorni_sadrzaj>ULTIMA ACTUS - PROMET d.o.o., OIB 91471946242, Kneza Ljudevita Posavskog 20, 10410 Velika Gorica</izvorni_sadrzaj>
    <derivirana_varijabla naziv="DomainObject.Predmet.ProtustrankaWithAdressOIB_1">ULTIMA ACTUS - PROMET d.o.o., OIB 91471946242, Kneza Ljudevita Posavskog 20, 10410 Velika Gorica</derivirana_varijabla>
  </DomainObject.Predmet.ProtustrankaWithAdressOIB>
  <DomainObject.Predmet.ProtustrankaNazivFormated>
    <izvorni_sadrzaj>ULTIMA ACTUS - PROMET d.o.o.</izvorni_sadrzaj>
    <derivirana_varijabla naziv="DomainObject.Predmet.ProtustrankaNazivFormated_1">ULTIMA ACTUS - PROMET d.o.o.</derivirana_varijabla>
  </DomainObject.Predmet.ProtustrankaNazivFormated>
  <DomainObject.Predmet.ProtustrankaNazivFormatedOIB>
    <izvorni_sadrzaj>ULTIMA ACTUS - PROMET d.o.o., OIB 91471946242</izvorni_sadrzaj>
    <derivirana_varijabla naziv="DomainObject.Predmet.ProtustrankaNazivFormatedOIB_1">ULTIMA ACTUS - PROMET d.o.o., OIB 91471946242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ULTIMA ACTUS - PROMET d.o.o.</item>
    </izvorni_sadrzaj>
    <derivirana_varijabla naziv="DomainObject.Predmet.ProtuStrankaListFormated_1">
      <item>ULTIMA ACTUS - PROMET d.o.o.</item>
    </derivirana_varijabla>
  </DomainObject.Predmet.ProtuStrankaListFormated>
  <DomainObject.Predmet.ProtuStrankaListFormatedOIB>
    <izvorni_sadrzaj>
      <item>ULTIMA ACTUS - PROMET d.o.o., OIB 91471946242</item>
    </izvorni_sadrzaj>
    <derivirana_varijabla naziv="DomainObject.Predmet.ProtuStrankaListFormatedOIB_1">
      <item>ULTIMA ACTUS - PROMET d.o.o., OIB 91471946242</item>
    </derivirana_varijabla>
  </DomainObject.Predmet.ProtuStrankaListFormatedOIB>
  <DomainObject.Predmet.ProtuStrankaListFormatedWithAdress>
    <izvorni_sadrzaj>
      <item>ULTIMA ACTUS - PROMET d.o.o., Kneza Ljudevita Posavskog 20, 10410 Velika Gorica</item>
    </izvorni_sadrzaj>
    <derivirana_varijabla naziv="DomainObject.Predmet.ProtuStrankaListFormatedWithAdress_1">
      <item>ULTIMA ACTUS - PROMET d.o.o., Kneza Ljudevita Posavskog 20, 10410 Velika Gorica</item>
    </derivirana_varijabla>
  </DomainObject.Predmet.ProtuStrankaListFormatedWithAdress>
  <DomainObject.Predmet.ProtuStrankaListFormatedWithAdressOIB>
    <izvorni_sadrzaj>
      <item>ULTIMA ACTUS - PROMET d.o.o., OIB 91471946242, Kneza Ljudevita Posavskog 20, 10410 Velika Gorica</item>
    </izvorni_sadrzaj>
    <derivirana_varijabla naziv="DomainObject.Predmet.ProtuStrankaListFormatedWithAdressOIB_1">
      <item>ULTIMA ACTUS - PROMET d.o.o., OIB 91471946242, Kneza Ljudevita Posavskog 20, 10410 Velika Gorica</item>
    </derivirana_varijabla>
  </DomainObject.Predmet.ProtuStrankaListFormatedWithAdressOIB>
  <DomainObject.Predmet.ProtuStrankaListNazivFormated>
    <izvorni_sadrzaj>
      <item>ULTIMA ACTUS - PROMET d.o.o.</item>
    </izvorni_sadrzaj>
    <derivirana_varijabla naziv="DomainObject.Predmet.ProtuStrankaListNazivFormated_1">
      <item>ULTIMA ACTUS - PROMET d.o.o.</item>
    </derivirana_varijabla>
  </DomainObject.Predmet.ProtuStrankaListNazivFormated>
  <DomainObject.Predmet.ProtuStrankaListNazivFormatedOIB>
    <izvorni_sadrzaj>
      <item>ULTIMA ACTUS - PROMET d.o.o., OIB 91471946242</item>
    </izvorni_sadrzaj>
    <derivirana_varijabla naziv="DomainObject.Predmet.ProtuStrankaListNazivFormatedOIB_1">
      <item>ULTIMA ACTUS - PROMET d.o.o., OIB 91471946242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ULTIMA ACTUS - PROMET d.o.o.</izvorni_sadrzaj>
    <derivirana_varijabla naziv="DomainObject.Predmet.ProtustrankaIDrugi_1">ULTIMA ACTUS -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ULTIMA ACTUS - PROMET d.o.o., OIB 91471946242, Kneza Ljudevita Posavskog 20, 10410 Velika Gorica</izvorni_sadrzaj>
    <derivirana_varijabla naziv="DomainObject.Predmet.ProtustrankaIDrugiAdressOIB_1">ULTIMA ACTUS - PROMET d.o.o., OIB 91471946242,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ULTIMA ACTUS - PROMET d.o.o.</item>
      <item>FINA Regionalni centar Zagreb</item>
    </izvorni_sadrzaj>
    <derivirana_varijabla naziv="DomainObject.Predmet.SudioniciListNaziv_1">
      <item>ULTIMA ACTUS - PROMET d.o.o.</item>
      <item>FINA Regionalni centar Zagreb</item>
    </derivirana_varijabla>
  </DomainObject.Predmet.SudioniciListNaziv>
  <DomainObject.Predmet.SudioniciListAdressOIB>
    <izvorni_sadrzaj>
      <item>ULTIMA ACTUS - PROMET d.o.o., OIB 91471946242, Kneza Ljudevita Posavskog 20,10410 Velika Gorica</item>
      <item>FINA Regionalni centar Zagreb, OIB 85821130368, Trg svibanjskih žrtava 1995. br.1,10000 Zagreb</item>
    </izvorni_sadrzaj>
    <derivirana_varijabla naziv="DomainObject.Predmet.SudioniciListAdressOIB_1">
      <item>ULTIMA ACTUS - PROMET d.o.o., OIB 91471946242, Kneza Ljudevita Posavskog 20,10410 Velika Gorica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91471946242</item>
      <item>, OIB 85821130368</item>
    </izvorni_sadrzaj>
    <derivirana_varijabla naziv="DomainObject.Predmet.SudioniciListNazivOIB_1">
      <item>, OIB 91471946242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D5E94-AD34-4C0F-BE7E-D000EF6D7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2406</properties:Characters>
  <properties:Lines>93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2016-08-16T10:13:00Z</dcterms:created>
  <dc:creator>Darija Miličević</dc:creator>
  <cp:lastModifiedBy>Darija Miličević</cp:lastModifiedBy>
  <cp:lastPrinted>2016-08-17T08:15:00Z</cp:lastPrinted>
  <dcterms:modified xmlns:xsi="http://www.w3.org/2001/XMLSchema-instance" xsi:type="dcterms:W3CDTF">2016-08-17T08:16:00Z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