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9bb7f" w14:paraId="dd9bb7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E25D4" w:rsidP="002E25D4" w:rsidR="002E25D4" w:rsidRPr="002E25D4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2E25D4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2E25D4">
        <w:rPr>
          <w:rFonts w:cs="Times New Roman" w:eastAsia="Times New Roman"/>
          <w:lang w:eastAsia="hr-HR"/>
        </w:rPr>
        <w:t>Broj: 14. St-2183/2015.</w:t>
      </w:r>
    </w:p>
    <w:p w:rsidRDefault="002E25D4" w:rsidP="002E25D4" w:rsidR="002E25D4" w:rsidRPr="002E25D4">
      <w:pPr>
        <w:spacing w:after="0"/>
        <w:rPr>
          <w:rFonts w:cs="Times New Roman" w:eastAsia="Times New Roman"/>
          <w:lang w:eastAsia="hr-HR"/>
        </w:rPr>
      </w:pPr>
      <w:r w:rsidRPr="002E25D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E25D4" w:rsidP="002E25D4" w:rsidR="002E25D4" w:rsidRPr="002E25D4">
      <w:pPr>
        <w:spacing w:after="0"/>
        <w:rPr>
          <w:rFonts w:cs="Times New Roman" w:eastAsia="Times New Roman"/>
          <w:b/>
          <w:lang w:eastAsia="hr-HR"/>
        </w:rPr>
      </w:pPr>
      <w:r w:rsidRPr="002E25D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E25D4">
        <w:rPr>
          <w:rFonts w:cs="Times New Roman" w:eastAsia="Times New Roman"/>
          <w:b/>
          <w:lang w:eastAsia="hr-HR"/>
        </w:rPr>
        <w:t>Sukoišanska</w:t>
      </w:r>
      <w:proofErr w:type="spellEnd"/>
      <w:r w:rsidRPr="002E25D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E25D4" w:rsidP="002E25D4" w:rsidR="002E25D4" w:rsidRPr="002E25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25D4" w:rsidP="002E25D4" w:rsidR="002E25D4" w:rsidRPr="002E25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25D4" w:rsidP="002E25D4" w:rsidR="002E25D4" w:rsidRPr="002E25D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E25D4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2E25D4" w:rsidP="002E25D4" w:rsidR="002E25D4" w:rsidRPr="002E25D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E25D4" w:rsidP="002E25D4" w:rsidR="002E25D4" w:rsidRPr="002E25D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E25D4">
        <w:rPr>
          <w:rFonts w:cs="Times New Roman" w:eastAsia="Times New Roman"/>
          <w:b/>
          <w:lang w:eastAsia="hr-HR"/>
        </w:rPr>
        <w:t>R J E Š E NJ E</w:t>
      </w:r>
    </w:p>
    <w:p w:rsidRDefault="002E25D4" w:rsidP="002E25D4" w:rsidR="002E25D4" w:rsidRPr="002E25D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E25D4" w:rsidP="002E25D4" w:rsidR="002E25D4" w:rsidRPr="002E25D4">
      <w:pPr>
        <w:spacing w:after="0"/>
        <w:jc w:val="both"/>
        <w:rPr>
          <w:rFonts w:cs="Times New Roman" w:eastAsia="Times New Roman"/>
          <w:lang w:eastAsia="hr-HR"/>
        </w:rPr>
      </w:pPr>
      <w:r w:rsidRPr="002E25D4">
        <w:rPr>
          <w:rFonts w:cs="Times New Roman" w:eastAsia="Times New Roman"/>
          <w:b/>
          <w:lang w:eastAsia="hr-HR"/>
        </w:rPr>
        <w:tab/>
      </w:r>
      <w:r w:rsidRPr="002E25D4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TAKTIKA d.o.o. za ugostiteljstvo, turistička agencija, Bol, Hrvatskih domobrana 24/a., OIB: 27776920196., MBS: 060290485.,  dana 03. listopada 2016. godine</w:t>
      </w:r>
    </w:p>
    <w:p w:rsidRDefault="002E25D4" w:rsidP="002E25D4" w:rsidR="002E25D4" w:rsidRPr="002E25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25D4" w:rsidP="002E25D4" w:rsidR="002E25D4" w:rsidRPr="002E25D4">
      <w:pPr>
        <w:spacing w:after="0"/>
        <w:jc w:val="center"/>
        <w:rPr>
          <w:rFonts w:cs="Times New Roman" w:eastAsia="Times New Roman"/>
          <w:lang w:eastAsia="hr-HR"/>
        </w:rPr>
      </w:pPr>
      <w:r w:rsidRPr="002E25D4">
        <w:rPr>
          <w:rFonts w:cs="Times New Roman" w:eastAsia="Times New Roman"/>
          <w:lang w:eastAsia="hr-HR"/>
        </w:rPr>
        <w:t>r i j e š i o  j e</w:t>
      </w:r>
    </w:p>
    <w:p w:rsidRDefault="002E25D4" w:rsidP="002E25D4" w:rsidR="002E25D4" w:rsidRPr="002E25D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E25D4" w:rsidP="002E25D4" w:rsidR="002E25D4" w:rsidRPr="002E25D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25D4">
        <w:rPr>
          <w:rFonts w:cs="Times New Roman" w:eastAsia="Times New Roman"/>
          <w:lang w:eastAsia="hr-HR"/>
        </w:rPr>
        <w:t>Otvara se skraćeni stečajni postupak nad Dužnikom: TAKTIKA d.o.o. za ugostiteljstvo, turistička agencija, Bol, Hrvatskih domobrana 24/a., OIB: 27776920196., MBS: 060290485. Skraćeni stečajni postupak je otvoren dana 03. listopada 2016. godine u 12,45 sati, kada je ovo rješenje objavljeno na mrežnoj stranici e-Oglasna ploča sudova.</w:t>
      </w:r>
    </w:p>
    <w:p w:rsidRDefault="002E25D4" w:rsidP="002E25D4" w:rsidR="002E25D4" w:rsidRPr="002E25D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2E25D4" w:rsidP="002E25D4" w:rsidR="002E25D4" w:rsidRPr="002E25D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25D4">
        <w:rPr>
          <w:rFonts w:cs="Times New Roman" w:eastAsia="Times New Roman"/>
          <w:lang w:eastAsia="hr-HR"/>
        </w:rPr>
        <w:t>Za stečajnog upravitelja imenuje se Mateo Erceg, Radnička cesta 30., Zagreb, OIB: 93602617826.</w:t>
      </w:r>
    </w:p>
    <w:p w:rsidRDefault="002E25D4" w:rsidP="002E25D4" w:rsidR="002E25D4" w:rsidRPr="002E25D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2E25D4" w:rsidP="002E25D4" w:rsidR="002E25D4" w:rsidRPr="002E25D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25D4">
        <w:rPr>
          <w:rFonts w:cs="Times New Roman" w:eastAsia="Times New Roman"/>
          <w:lang w:eastAsia="hr-HR"/>
        </w:rPr>
        <w:t>Zaključuje se skraćeni stečajni postupak nad Dužnikom: TAKTIKA d.o.o. za ugostiteljstvo, turistička agencija, Bol, Hrvatskih domobrana 24/a., OIB: 27776920196., MBS: 060290485.</w:t>
      </w:r>
    </w:p>
    <w:p w:rsidRDefault="002E25D4" w:rsidP="002E25D4" w:rsidR="002E25D4" w:rsidRPr="002E25D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2E25D4" w:rsidP="002E25D4" w:rsidR="002E25D4" w:rsidRPr="002E25D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25D4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2E25D4" w:rsidP="002E25D4" w:rsidR="002E25D4" w:rsidRPr="002E25D4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2E25D4" w:rsidP="002E25D4" w:rsidR="002E25D4" w:rsidRPr="002E25D4">
      <w:pPr>
        <w:spacing w:after="0"/>
        <w:jc w:val="center"/>
        <w:rPr>
          <w:rFonts w:cs="Times New Roman" w:eastAsia="Times New Roman"/>
          <w:lang w:eastAsia="hr-HR"/>
        </w:rPr>
      </w:pPr>
      <w:r w:rsidRPr="002E25D4">
        <w:rPr>
          <w:rFonts w:cs="Times New Roman" w:eastAsia="Times New Roman"/>
          <w:lang w:eastAsia="hr-HR"/>
        </w:rPr>
        <w:t>Obrazloženje</w:t>
      </w:r>
    </w:p>
    <w:p w:rsidRDefault="002E25D4" w:rsidP="002E25D4" w:rsidR="002E25D4" w:rsidRPr="002E25D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E25D4" w:rsidP="002E25D4" w:rsidR="002E25D4" w:rsidRPr="002E25D4">
      <w:pPr>
        <w:spacing w:after="0"/>
        <w:jc w:val="both"/>
        <w:rPr>
          <w:rFonts w:cs="Times New Roman" w:eastAsia="Times New Roman"/>
          <w:lang w:eastAsia="hr-HR"/>
        </w:rPr>
      </w:pPr>
      <w:r w:rsidRPr="002E25D4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18. studenog 2015. godine Zahtjev za provedbu skraćenog stečajnog postupka (Zahtjev) nad Dužnikom: TAKTIKA d.o.o. za ugostiteljstvo, turistička agencija, Bol, Hrvatskih domobrana 24/a.</w:t>
      </w:r>
    </w:p>
    <w:p w:rsidRDefault="002E25D4" w:rsidP="002E25D4" w:rsidR="002E25D4" w:rsidRPr="002E25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25D4" w:rsidP="002E25D4" w:rsidR="002E25D4" w:rsidRPr="002E25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E25D4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572 dana, u ukupnom iznosu od: 196,43 kn, kao i da prema podacima koji su dostavljeni od Hrvatskog zavoda za mirovinskog osiguranje, Dužnik nema zaposlenih.</w:t>
      </w:r>
    </w:p>
    <w:p w:rsidRDefault="002E25D4" w:rsidP="002E25D4" w:rsidR="002E25D4" w:rsidRPr="002E25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25D4" w:rsidP="002E25D4" w:rsidR="002E25D4" w:rsidRPr="002E25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25D4" w:rsidP="002E25D4" w:rsidR="002E25D4" w:rsidRPr="002E25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25D4" w:rsidP="002E25D4" w:rsidR="002E25D4" w:rsidRPr="002E25D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2E25D4">
        <w:rPr>
          <w:rFonts w:cs="Times New Roman" w:eastAsia="Times New Roman"/>
          <w:lang w:eastAsia="hr-HR"/>
        </w:rPr>
        <w:tab/>
        <w:t xml:space="preserve">                                                            </w:t>
      </w:r>
      <w:r w:rsidRPr="002E25D4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2E25D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2E25D4">
        <w:rPr>
          <w:rFonts w:cs="Times New Roman" w:eastAsia="Times New Roman"/>
          <w:b/>
          <w:lang w:eastAsia="hr-HR" w:val="en-AU"/>
        </w:rPr>
        <w:t xml:space="preserve">: 14. </w:t>
      </w:r>
      <w:r w:rsidRPr="002E25D4">
        <w:rPr>
          <w:rFonts w:cs="Times New Roman" w:eastAsia="Times New Roman"/>
          <w:b/>
          <w:lang w:eastAsia="hr-HR"/>
        </w:rPr>
        <w:t>St-2183 /2015.</w:t>
      </w:r>
    </w:p>
    <w:p w:rsidRDefault="002E25D4" w:rsidP="002E25D4" w:rsidR="002E25D4" w:rsidRPr="002E25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25D4" w:rsidP="002E25D4" w:rsidR="002E25D4" w:rsidRPr="002E25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25D4" w:rsidP="002E25D4" w:rsidR="002E25D4" w:rsidRPr="002E25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25D4" w:rsidP="002E25D4" w:rsidR="002E25D4" w:rsidRPr="002E25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E25D4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2E25D4">
        <w:rPr>
          <w:rFonts w:cs="Times New Roman" w:eastAsia="Times New Roman"/>
          <w:i/>
          <w:lang w:eastAsia="hr-HR"/>
        </w:rPr>
        <w:t>Narodne novine</w:t>
      </w:r>
      <w:r w:rsidRPr="002E25D4">
        <w:rPr>
          <w:rFonts w:cs="Times New Roman" w:eastAsia="Times New Roman"/>
          <w:lang w:eastAsia="hr-HR"/>
        </w:rPr>
        <w:t>, broj: 71/15., dalje: SZ), ovaj Sud je 03.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2E25D4" w:rsidP="002E25D4" w:rsidR="002E25D4" w:rsidRPr="002E25D4">
      <w:pPr>
        <w:spacing w:after="0"/>
        <w:jc w:val="both"/>
        <w:rPr>
          <w:rFonts w:cs="Times New Roman" w:eastAsia="Times New Roman"/>
          <w:lang w:eastAsia="hr-HR"/>
        </w:rPr>
      </w:pPr>
      <w:r w:rsidRPr="002E25D4">
        <w:rPr>
          <w:rFonts w:cs="Times New Roman" w:eastAsia="Times New Roman"/>
          <w:lang w:eastAsia="hr-HR"/>
        </w:rPr>
        <w:tab/>
      </w:r>
    </w:p>
    <w:p w:rsidRDefault="002E25D4" w:rsidP="002E25D4" w:rsidR="002E25D4" w:rsidRPr="002E25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E25D4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2E25D4" w:rsidP="002E25D4" w:rsidR="002E25D4" w:rsidRPr="002E25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25D4" w:rsidP="002E25D4" w:rsidR="002E25D4" w:rsidRPr="002E25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E25D4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2E25D4" w:rsidP="002E25D4" w:rsidR="002E25D4" w:rsidRPr="002E25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25D4" w:rsidP="002E25D4" w:rsidR="002E25D4" w:rsidRPr="002E25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E25D4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2E25D4" w:rsidP="002E25D4" w:rsidR="002E25D4" w:rsidRPr="002E25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25D4" w:rsidP="002E25D4" w:rsidR="002E25D4" w:rsidRPr="002E25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E25D4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2E25D4" w:rsidP="002E25D4" w:rsidR="002E25D4" w:rsidRPr="002E25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25D4" w:rsidP="002E25D4" w:rsidR="002E25D4" w:rsidRPr="002E25D4">
      <w:pPr>
        <w:spacing w:after="0"/>
        <w:jc w:val="both"/>
        <w:rPr>
          <w:rFonts w:cs="Times New Roman" w:eastAsia="Times New Roman"/>
          <w:lang w:eastAsia="hr-HR"/>
        </w:rPr>
      </w:pPr>
      <w:r w:rsidRPr="002E25D4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2E25D4" w:rsidP="002E25D4" w:rsidR="002E25D4" w:rsidRPr="002E25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25D4" w:rsidP="002E25D4" w:rsidR="002E25D4" w:rsidRPr="002E25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25D4" w:rsidP="002E25D4" w:rsidR="002E25D4" w:rsidRPr="002E25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25D4" w:rsidP="002E25D4" w:rsidR="002E25D4" w:rsidRPr="002E25D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E25D4">
        <w:rPr>
          <w:rFonts w:cs="Times New Roman" w:eastAsia="Times New Roman"/>
          <w:lang w:eastAsia="hr-HR"/>
        </w:rPr>
        <w:t>U Splitu, 03. listopada 2016. godine</w:t>
      </w:r>
    </w:p>
    <w:p w:rsidRDefault="002E25D4" w:rsidP="002E25D4" w:rsidR="002E25D4" w:rsidRPr="002E25D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2E25D4" w:rsidP="002E25D4" w:rsidR="002E25D4" w:rsidRPr="002E25D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E25D4">
        <w:rPr>
          <w:rFonts w:cs="Times New Roman" w:eastAsia="Times New Roman"/>
          <w:lang w:eastAsia="hr-HR"/>
        </w:rPr>
        <w:t>S U D A C</w:t>
      </w:r>
    </w:p>
    <w:p w:rsidRDefault="002E25D4" w:rsidP="002E25D4" w:rsidR="002E25D4" w:rsidRPr="002E25D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E25D4" w:rsidP="002E25D4" w:rsidR="002E25D4" w:rsidRPr="002E25D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E25D4">
        <w:rPr>
          <w:rFonts w:cs="Times New Roman" w:eastAsia="Times New Roman"/>
          <w:lang w:eastAsia="hr-HR"/>
        </w:rPr>
        <w:t>Jozo Ćaleta</w:t>
      </w:r>
    </w:p>
    <w:p w:rsidRDefault="002E25D4" w:rsidP="002E25D4" w:rsidR="002E25D4" w:rsidRPr="002E25D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E25D4" w:rsidP="002E25D4" w:rsidR="002E25D4" w:rsidRPr="002E25D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2E25D4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2E25D4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2E25D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2E25D4">
        <w:rPr>
          <w:rFonts w:cs="Times New Roman" w:eastAsia="Times New Roman"/>
          <w:b/>
          <w:lang w:eastAsia="hr-HR" w:val="en-AU"/>
        </w:rPr>
        <w:t xml:space="preserve">: 14. </w:t>
      </w:r>
      <w:r w:rsidRPr="002E25D4">
        <w:rPr>
          <w:rFonts w:cs="Times New Roman" w:eastAsia="Times New Roman"/>
          <w:b/>
          <w:lang w:eastAsia="hr-HR"/>
        </w:rPr>
        <w:t>St-2183/2015.</w:t>
      </w:r>
    </w:p>
    <w:p w:rsidRDefault="002E25D4" w:rsidP="002E25D4" w:rsidR="002E25D4" w:rsidRPr="002E25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25D4" w:rsidP="002E25D4" w:rsidR="002E25D4" w:rsidRPr="002E25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25D4" w:rsidP="002E25D4" w:rsidR="002E25D4" w:rsidRPr="002E25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25D4" w:rsidP="002E25D4" w:rsidR="002E25D4" w:rsidRPr="002E25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25D4" w:rsidP="002E25D4" w:rsidR="002E25D4" w:rsidRPr="002E25D4">
      <w:pPr>
        <w:spacing w:after="0"/>
        <w:jc w:val="both"/>
        <w:rPr>
          <w:rFonts w:cs="Times New Roman" w:eastAsia="Times New Roman"/>
          <w:lang w:eastAsia="hr-HR"/>
        </w:rPr>
      </w:pPr>
      <w:r w:rsidRPr="002E25D4">
        <w:rPr>
          <w:rFonts w:cs="Times New Roman" w:eastAsia="Times New Roman"/>
          <w:lang w:eastAsia="hr-HR"/>
        </w:rPr>
        <w:t>POUKA O PRAVNOM LIJEKU:</w:t>
      </w:r>
    </w:p>
    <w:p w:rsidRDefault="002E25D4" w:rsidP="002E25D4" w:rsidR="002E25D4" w:rsidRPr="002E25D4">
      <w:pPr>
        <w:spacing w:after="0"/>
        <w:jc w:val="both"/>
        <w:rPr>
          <w:rFonts w:cs="Times New Roman" w:eastAsia="Times New Roman"/>
          <w:lang w:eastAsia="hr-HR"/>
        </w:rPr>
      </w:pPr>
      <w:r w:rsidRPr="002E25D4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2E25D4" w:rsidP="002E25D4" w:rsidR="002E25D4" w:rsidRPr="002E25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25D4" w:rsidP="002E25D4" w:rsidR="002E25D4" w:rsidRPr="002E25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25D4" w:rsidP="002E25D4" w:rsidR="002E25D4" w:rsidRPr="002E25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25D4" w:rsidP="002E25D4" w:rsidR="002E25D4" w:rsidRPr="002E25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25D4" w:rsidP="002E25D4" w:rsidR="002E25D4" w:rsidRPr="002E25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25D4" w:rsidP="002E25D4" w:rsidR="002E25D4" w:rsidRPr="002E25D4">
      <w:pPr>
        <w:spacing w:after="0"/>
        <w:jc w:val="both"/>
        <w:rPr>
          <w:rFonts w:cs="Times New Roman" w:eastAsia="Times New Roman"/>
          <w:lang w:eastAsia="hr-HR"/>
        </w:rPr>
      </w:pPr>
      <w:r w:rsidRPr="002E25D4">
        <w:rPr>
          <w:rFonts w:cs="Times New Roman" w:eastAsia="Times New Roman"/>
          <w:lang w:eastAsia="hr-HR"/>
        </w:rPr>
        <w:t>DNA:</w:t>
      </w:r>
    </w:p>
    <w:p w:rsidRDefault="002E25D4" w:rsidP="002E25D4" w:rsidR="002E25D4" w:rsidRPr="002E25D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25D4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2E25D4" w:rsidP="002E25D4" w:rsidR="002E25D4" w:rsidRPr="002E25D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25D4">
        <w:rPr>
          <w:rFonts w:cs="Times New Roman" w:eastAsia="Times New Roman"/>
          <w:lang w:eastAsia="hr-HR"/>
        </w:rPr>
        <w:t>Dužniku,</w:t>
      </w:r>
    </w:p>
    <w:p w:rsidRDefault="002E25D4" w:rsidP="002E25D4" w:rsidR="002E25D4" w:rsidRPr="002E25D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25D4">
        <w:rPr>
          <w:rFonts w:cs="Times New Roman" w:eastAsia="Times New Roman"/>
          <w:lang w:eastAsia="hr-HR"/>
        </w:rPr>
        <w:t xml:space="preserve">stečajnom upravitelju Mateo Erceg, Radnička cesta 30., Zagreb, </w:t>
      </w:r>
    </w:p>
    <w:p w:rsidRDefault="002E25D4" w:rsidP="002E25D4" w:rsidR="002E25D4" w:rsidRPr="002E25D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25D4">
        <w:rPr>
          <w:rFonts w:cs="Times New Roman" w:eastAsia="Times New Roman"/>
          <w:lang w:eastAsia="hr-HR"/>
        </w:rPr>
        <w:t>Županijsko državno odvjetništvo Split,</w:t>
      </w:r>
    </w:p>
    <w:p w:rsidRDefault="002E25D4" w:rsidP="002E25D4" w:rsidR="002E25D4" w:rsidRPr="002E25D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25D4">
        <w:rPr>
          <w:rFonts w:cs="Times New Roman" w:eastAsia="Times New Roman"/>
          <w:lang w:eastAsia="hr-HR"/>
        </w:rPr>
        <w:t xml:space="preserve">Porezna uprava Split, </w:t>
      </w:r>
    </w:p>
    <w:p w:rsidRDefault="002E25D4" w:rsidP="002E25D4" w:rsidR="002E25D4" w:rsidRPr="002E25D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25D4">
        <w:rPr>
          <w:rFonts w:cs="Times New Roman" w:eastAsia="Times New Roman"/>
          <w:lang w:eastAsia="hr-HR"/>
        </w:rPr>
        <w:t>e-Oglasna ploča Suda – rok 20. dana,</w:t>
      </w:r>
    </w:p>
    <w:p w:rsidRDefault="002E25D4" w:rsidP="002E25D4" w:rsidR="002E25D4" w:rsidRPr="002E25D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25D4">
        <w:rPr>
          <w:rFonts w:cs="Times New Roman" w:eastAsia="Times New Roman"/>
          <w:lang w:eastAsia="hr-HR"/>
        </w:rPr>
        <w:t>sudski registar – nakon pravomoćnosti</w:t>
      </w:r>
    </w:p>
    <w:p w:rsidRDefault="002E25D4" w:rsidP="002E25D4" w:rsidR="002E25D4" w:rsidRPr="002E25D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25D4">
        <w:rPr>
          <w:rFonts w:cs="Times New Roman" w:eastAsia="Times New Roman"/>
          <w:lang w:eastAsia="hr-HR"/>
        </w:rPr>
        <w:t>u spis.</w:t>
      </w:r>
    </w:p>
    <w:p w:rsidRDefault="002E25D4" w:rsidP="002E25D4" w:rsidR="002E25D4" w:rsidRPr="002E25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25D4" w:rsidP="002E25D4" w:rsidR="002E25D4" w:rsidRPr="002E25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25D4" w:rsidP="002E25D4" w:rsidR="002E25D4" w:rsidRPr="002E25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25D4" w:rsidP="002E25D4" w:rsidR="002E25D4" w:rsidRPr="002E25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25D4" w:rsidP="002E25D4" w:rsidR="002E25D4" w:rsidRPr="002E25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25D4" w:rsidP="002E25D4" w:rsidR="002E25D4" w:rsidRPr="002E25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25D4" w:rsidP="002E25D4" w:rsidR="002E25D4" w:rsidRPr="002E25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25D4" w:rsidP="002E25D4" w:rsidR="002E25D4" w:rsidRPr="002E25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25D4" w:rsidP="002E25D4" w:rsidR="002E25D4" w:rsidRPr="002E25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25D4" w:rsidP="002E25D4" w:rsidR="002E25D4" w:rsidRPr="002E25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25D4" w:rsidP="002E25D4" w:rsidR="002E25D4" w:rsidRPr="002E25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25D4" w:rsidP="002E25D4" w:rsidR="002E25D4" w:rsidRPr="002E25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25D4" w:rsidP="002E25D4" w:rsidR="002E25D4" w:rsidRPr="002E25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25D4" w:rsidP="002E25D4" w:rsidR="002E25D4" w:rsidRPr="002E25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25D4" w:rsidP="002E25D4" w:rsidR="002E25D4" w:rsidRPr="002E25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25D4" w:rsidP="002E25D4" w:rsidR="002E25D4" w:rsidRPr="002E25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25D4" w:rsidP="002E25D4" w:rsidR="002E25D4" w:rsidRPr="002E25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5D4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379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St-2183/2015-5</izvorni_sadrzaj>
    <derivirana_varijabla naziv="DomainObject.Oznaka_1">St-2183/2015-5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2183</izvorni_sadrzaj>
    <derivirana_varijabla naziv="DomainObject.Predmet.Broj_1">2183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St-2183/2015</izvorni_sadrzaj>
    <derivirana_varijabla naziv="DomainObject.Predmet.OznakaBroj_1">St-2183/2015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TAKTIKA d.o.o. za ugostiteljstvo, turistička agencija</izvorni_sadrzaj>
    <derivirana_varijabla naziv="DomainObject.Predmet.ProtustrankaFormated_1">  TAKTIKA d.o.o. za ugostiteljstvo, turistička agencija</derivirana_varijabla>
  </DomainObject.Predmet.ProtustrankaFormated>
  <DomainObject.Predmet.ProtustrankaFormatedOIB>
    <izvorni_sadrzaj>  TAKTIKA d.o.o. za ugostiteljstvo, turistička agencija, OIB 27776920196</izvorni_sadrzaj>
    <derivirana_varijabla naziv="DomainObject.Predmet.ProtustrankaFormatedOIB_1">  TAKTIKA d.o.o. za ugostiteljstvo, turistička agencija, OIB 27776920196</derivirana_varijabla>
  </DomainObject.Predmet.ProtustrankaFormatedOIB>
  <DomainObject.Predmet.ProtustrankaFormatedWithAdress>
    <izvorni_sadrzaj> TAKTIKA d.o.o. za ugostiteljstvo, turistička agencija, Hrvatskih domobrana 24/a, 21420 Bol</izvorni_sadrzaj>
    <derivirana_varijabla naziv="DomainObject.Predmet.ProtustrankaFormatedWithAdress_1"> TAKTIKA d.o.o. za ugostiteljstvo, turistička agencija, Hrvatskih domobrana 24/a, 21420 Bol</derivirana_varijabla>
  </DomainObject.Predmet.ProtustrankaFormatedWithAdress>
  <DomainObject.Predmet.ProtustrankaFormatedWithAdressOIB>
    <izvorni_sadrzaj> TAKTIKA d.o.o. za ugostiteljstvo, turistička agencija, OIB 27776920196, Hrvatskih domobrana 24/a, 21420 Bol</izvorni_sadrzaj>
    <derivirana_varijabla naziv="DomainObject.Predmet.ProtustrankaFormatedWithAdressOIB_1"> TAKTIKA d.o.o. za ugostiteljstvo, turistička agencija, OIB 27776920196, Hrvatskih domobrana 24/a, 21420 Bol</derivirana_varijabla>
  </DomainObject.Predmet.ProtustrankaFormatedWithAdressOIB>
  <DomainObject.Predmet.ProtustrankaWithAdress>
    <izvorni_sadrzaj>TAKTIKA d.o.o. za ugostiteljstvo, turistička agencija Hrvatskih domobrana 24/a, 21420 Bol</izvorni_sadrzaj>
    <derivirana_varijabla naziv="DomainObject.Predmet.ProtustrankaWithAdress_1">TAKTIKA d.o.o. za ugostiteljstvo, turistička agencija Hrvatskih domobrana 24/a, 21420 Bol</derivirana_varijabla>
  </DomainObject.Predmet.ProtustrankaWithAdress>
  <DomainObject.Predmet.ProtustrankaWithAdressOIB>
    <izvorni_sadrzaj>TAKTIKA d.o.o. za ugostiteljstvo, turistička agencija, OIB 27776920196, Hrvatskih domobrana 24/a, 21420 Bol</izvorni_sadrzaj>
    <derivirana_varijabla naziv="DomainObject.Predmet.ProtustrankaWithAdressOIB_1">TAKTIKA d.o.o. za ugostiteljstvo, turistička agencija, OIB 27776920196, Hrvatskih domobrana 24/a, 21420 Bol</derivirana_varijabla>
  </DomainObject.Predmet.ProtustrankaWithAdressOIB>
  <DomainObject.Predmet.ProtustrankaNazivFormated>
    <izvorni_sadrzaj>TAKTIKA d.o.o. za ugostiteljstvo, turistička agencija</izvorni_sadrzaj>
    <derivirana_varijabla naziv="DomainObject.Predmet.ProtustrankaNazivFormated_1">TAKTIKA d.o.o. za ugostiteljstvo, turistička agencija</derivirana_varijabla>
  </DomainObject.Predmet.ProtustrankaNazivFormated>
  <DomainObject.Predmet.ProtustrankaNazivFormatedOIB>
    <izvorni_sadrzaj>TAKTIKA d.o.o. za ugostiteljstvo, turistička agencija, OIB 27776920196</izvorni_sadrzaj>
    <derivirana_varijabla naziv="DomainObject.Predmet.ProtustrankaNazivFormatedOIB_1">TAKTIKA d.o.o. za ugostiteljstvo, turistička agencija, OIB 27776920196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196.43</izvorni_sadrzaj>
    <derivirana_varijabla naziv="DomainObject.Predmet.TrenutnaVrijednost_1">196.43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TAKTIKA d.o.o. za ugostiteljstvo, turistička agencija</item>
    </izvorni_sadrzaj>
    <derivirana_varijabla naziv="DomainObject.Predmet.ProtuStrankaListFormated_1">
      <item>TAKTIKA d.o.o. za ugostiteljstvo, turistička agencija</item>
    </derivirana_varijabla>
  </DomainObject.Predmet.ProtuStrankaListFormated>
  <DomainObject.Predmet.ProtuStrankaListFormatedOIB>
    <izvorni_sadrzaj>
      <item>TAKTIKA d.o.o. za ugostiteljstvo, turistička agencija, OIB 27776920196</item>
    </izvorni_sadrzaj>
    <derivirana_varijabla naziv="DomainObject.Predmet.ProtuStrankaListFormatedOIB_1">
      <item>TAKTIKA d.o.o. za ugostiteljstvo, turistička agencija, OIB 27776920196</item>
    </derivirana_varijabla>
  </DomainObject.Predmet.ProtuStrankaListFormatedOIB>
  <DomainObject.Predmet.ProtuStrankaListFormatedWithAdress>
    <izvorni_sadrzaj>
      <item>TAKTIKA d.o.o. za ugostiteljstvo, turistička agencija, Hrvatskih domobrana 24/a, 21420 Bol</item>
    </izvorni_sadrzaj>
    <derivirana_varijabla naziv="DomainObject.Predmet.ProtuStrankaListFormatedWithAdress_1">
      <item>TAKTIKA d.o.o. za ugostiteljstvo, turistička agencija, Hrvatskih domobrana 24/a, 21420 Bol</item>
    </derivirana_varijabla>
  </DomainObject.Predmet.ProtuStrankaListFormatedWithAdress>
  <DomainObject.Predmet.ProtuStrankaListFormatedWithAdressOIB>
    <izvorni_sadrzaj>
      <item>TAKTIKA d.o.o. za ugostiteljstvo, turistička agencija, OIB 27776920196, Hrvatskih domobrana 24/a, 21420 Bol</item>
    </izvorni_sadrzaj>
    <derivirana_varijabla naziv="DomainObject.Predmet.ProtuStrankaListFormatedWithAdressOIB_1">
      <item>TAKTIKA d.o.o. za ugostiteljstvo, turistička agencija, OIB 27776920196, Hrvatskih domobrana 24/a, 21420 Bol</item>
    </derivirana_varijabla>
  </DomainObject.Predmet.ProtuStrankaListFormatedWithAdressOIB>
  <DomainObject.Predmet.ProtuStrankaListNazivFormated>
    <izvorni_sadrzaj>
      <item>TAKTIKA d.o.o. za ugostiteljstvo, turistička agencija</item>
    </izvorni_sadrzaj>
    <derivirana_varijabla naziv="DomainObject.Predmet.ProtuStrankaListNazivFormated_1">
      <item>TAKTIKA d.o.o. za ugostiteljstvo, turistička agencija</item>
    </derivirana_varijabla>
  </DomainObject.Predmet.ProtuStrankaListNazivFormated>
  <DomainObject.Predmet.ProtuStrankaListNazivFormatedOIB>
    <izvorni_sadrzaj>
      <item>TAKTIKA d.o.o. za ugostiteljstvo, turistička agencija, OIB 27776920196</item>
    </izvorni_sadrzaj>
    <derivirana_varijabla naziv="DomainObject.Predmet.ProtuStrankaListNazivFormatedOIB_1">
      <item>TAKTIKA d.o.o. za ugostiteljstvo, turistička agencija, OIB 27776920196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>St-2183/2015-5</izvorni_sadrzaj>
    <derivirana_varijabla naziv="DomainObject.PoslovniBrojDokumenta_1">St-2183/2015-5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TAKTIKA d.o.o. za ugostiteljstvo, turistička agencija</izvorni_sadrzaj>
    <derivirana_varijabla naziv="DomainObject.Predmet.ProtustrankaIDrugi_1">TAKTIKA d.o.o. za ugostiteljstvo,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TAKTIKA d.o.o. za ugostiteljstvo, turistička agencija, OIB 27776920196, Hrvatskih domobrana 24/a, 21420 Bol</izvorni_sadrzaj>
    <derivirana_varijabla naziv="DomainObject.Predmet.ProtustrankaIDrugiAdressOIB_1">TAKTIKA d.o.o. za ugostiteljstvo, turistička agencija, OIB 27776920196, Hrvatskih domobrana 24/a, 21420 Bol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TAKTIKA d.o.o. za ugostiteljstvo, turistička agencija</item>
      <item>FINANCIJSKA AGENCIJA, RC SPLIT</item>
    </izvorni_sadrzaj>
    <derivirana_varijabla naziv="DomainObject.Predmet.SudioniciListNaziv_1">
      <item>TAKTIKA d.o.o. za ugostiteljstvo, turistička agencija</item>
      <item>FINANCIJSKA AGENCIJA, RC SPLIT</item>
    </derivirana_varijabla>
  </DomainObject.Predmet.SudioniciListNaziv>
  <DomainObject.Predmet.SudioniciListAdressOIB>
    <izvorni_sadrzaj>
      <item>TAKTIKA d.o.o. za ugostiteljstvo, turistička agencija, OIB 27776920196, Hrvatskih domobrana 24/a,21420 Bol</item>
      <item>FINANCIJSKA AGENCIJA, RC SPLIT, OIB 85821130368, Mažuranićevo šetalište 24 b,21000 Split</item>
    </izvorni_sadrzaj>
    <derivirana_varijabla naziv="DomainObject.Predmet.SudioniciListAdressOIB_1">
      <item>TAKTIKA d.o.o. za ugostiteljstvo, turistička agencija, OIB 27776920196, Hrvatskih domobrana 24/a,21420 Bol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BDF1B9-8FDF-4321-8A54-81E2BFFAA4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794</properties:Words>
  <properties:Characters>4296</properties:Characters>
  <properties:Lines>141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2016-10-03T10:29:00Z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St-2183/2015-5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