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bea5" w14:paraId="8babea5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11762C">
        <w:t>5439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11762C">
        <w:t>DINAMIKA COACHING j.d.o.o, Zagreb, Ratkajev prolaz 7, OIB 41155192822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ED1D4E">
        <w:t>9. ožujka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46072E">
        <w:t>DINAMIKA COACHING j.d.o.o, Zagreb, Ratkajev prolaz 7, OIB 41155192822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360F9">
        <w:t>9. ožujka 2018.</w:t>
      </w:r>
      <w:r w:rsidR="005A56DF">
        <w:t xml:space="preserve"> u </w:t>
      </w:r>
      <w:r w:rsidR="00D83448">
        <w:t>11,00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46072E">
        <w:t>Biserka Šmit-Sabolić, Kutina, Crkvena 26</w:t>
      </w:r>
      <w:r w:rsidR="0046072E" w:rsidRPr="0018154F">
        <w:t xml:space="preserve">, OIB </w:t>
      </w:r>
      <w:r w:rsidR="0046072E">
        <w:t>63081779137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46072E">
        <w:t>DINAMIKA COACHING j.d.o.o, Zagreb, Ratkajev prolaz 7, OIB 41155192822</w:t>
      </w:r>
      <w:r w:rsidR="008C5EB2">
        <w:t xml:space="preserve">, s danom </w:t>
      </w:r>
      <w:r w:rsidR="006360F9">
        <w:t>9. ožujka</w:t>
      </w:r>
      <w:r w:rsidR="001A178B">
        <w:t xml:space="preserve">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46072E">
        <w:t>DINAMIKA COACHING j.d.o.o, Zagreb, Ratkajev prolaz 7, OIB 41155192822</w:t>
      </w:r>
      <w:r>
        <w:t>, će biti brisan iz sudskog registra ovog suda.</w:t>
      </w:r>
    </w:p>
    <w:p w:rsidRDefault="008D5F59" w:rsidP="008D5F59" w:rsidR="008D5F59">
      <w:pPr>
        <w:ind w:left="720"/>
        <w:jc w:val="both"/>
      </w:pPr>
    </w:p>
    <w:p w:rsidRDefault="00D83448" w:rsidP="00D83448" w:rsidR="00D83448">
      <w:pPr>
        <w:pStyle w:val="Odlomakpopisa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46072E" w:rsidP="0046072E" w:rsidR="0046072E">
      <w:pPr>
        <w:ind w:firstLine="708"/>
        <w:jc w:val="both"/>
      </w:pPr>
      <w:r>
        <w:t xml:space="preserve">FINA-a Regionalni centar Zagreb, podnijela je ovom sudu dana 10. kolovoza 2016. prijedlog za otvaranje stečajnog postupka nad dužnikom DINAMIKA COACHING j.d.o.o, Zagreb, Ratkajev prolaz 7, OIB 41155192822. </w:t>
      </w:r>
    </w:p>
    <w:p w:rsidRDefault="0046072E" w:rsidP="0046072E" w:rsidR="0046072E">
      <w:pPr>
        <w:ind w:firstLine="708"/>
        <w:jc w:val="both"/>
      </w:pPr>
      <w:r>
        <w:t xml:space="preserve"> </w:t>
      </w:r>
    </w:p>
    <w:p w:rsidRDefault="0046072E" w:rsidP="0046072E" w:rsidR="0046072E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18. srpnja 2016. godine dužnik u Očevidniku redoslijeda osnova za plaćanje ima evidentirane neizvršene osnove za plaćanje u neprekinutom razdoblju od 120 dana u ukupnom iznosu od 149.835,15 kn, te da dužnik ima jednog zaposlenog. </w:t>
      </w:r>
    </w:p>
    <w:p w:rsidRDefault="0046072E" w:rsidP="0046072E" w:rsidR="0046072E">
      <w:pPr>
        <w:ind w:firstLine="708"/>
        <w:jc w:val="both"/>
      </w:pPr>
    </w:p>
    <w:p w:rsidRDefault="0046072E" w:rsidP="0046072E" w:rsidR="0046072E" w:rsidRPr="005F7ED3">
      <w:pPr>
        <w:ind w:firstLine="708"/>
        <w:jc w:val="both"/>
      </w:pPr>
      <w:r>
        <w:t xml:space="preserve">Rješenjem ovog suda posl.br. 4 St-5439/16 od 20. siječnja 2017. godine pokrenut je prethodni postupak radi utvrđivanja pretpostavki za otvaranje stečajnoga postupka nad </w:t>
      </w:r>
      <w:r>
        <w:lastRenderedPageBreak/>
        <w:t>dužnikom, a ujedno je sud zaključkom naredio dužniku da u roku od 8 dana dostavi sudu popis imovine i obveza dužnika sukladno čl. 17. st. 1. SZ-a, te je ujedno određeno ročište radi očitovanja o prijedlogu za otvaranje stečajnoga postupka za dan 6. ožujka 2017. godine.</w:t>
      </w:r>
    </w:p>
    <w:p w:rsidRDefault="0046072E" w:rsidP="0046072E" w:rsidR="0046072E" w:rsidRPr="005F7ED3">
      <w:pPr>
        <w:jc w:val="both"/>
      </w:pPr>
    </w:p>
    <w:p w:rsidRDefault="0046072E" w:rsidP="0046072E" w:rsidR="0046072E">
      <w:pPr>
        <w:ind w:firstLine="708"/>
        <w:jc w:val="both"/>
      </w:pPr>
      <w:r>
        <w:t xml:space="preserve">Podneskom od 23. siječnja 2017. godine FINA je izvijestila sud da ostaje kod prijedloga za otvaranje stečajnog postupka. </w:t>
      </w:r>
    </w:p>
    <w:p w:rsidRDefault="0046072E" w:rsidP="0046072E" w:rsidR="0046072E">
      <w:pPr>
        <w:ind w:firstLine="708"/>
        <w:jc w:val="both"/>
      </w:pPr>
    </w:p>
    <w:p w:rsidRDefault="0046072E" w:rsidP="0046072E" w:rsidR="0046072E" w:rsidRPr="007D457C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6. ožujka 2017. godine, niti na ročište radi rasprave o pretpostavkama za otvaranje stečajnog postupka od 2. svibnja 2017. godine, nisu pristupili niti predlagatelj, niti dužnik, niti zakonski zastupnik dužnika, a niti je dužnik postupio po zaključku suda od 20. siječnja 2017. godine da dostavi sudu popis imovine i obveza dužnika, pa je sud zaključkom od 6. ožujka 2017. godine pozvao Ministarstvo financija, Poreznu upravu da dostavi sudu podatke o  imovini dužnika koje ista može pribaviti od nadležnih institucija koje vode službene evidencije za pojedinu vrstu imovine</w:t>
      </w:r>
      <w:r w:rsidRPr="00E31EB1">
        <w:t xml:space="preserve"> </w:t>
      </w:r>
      <w:r>
        <w:t>(posjed nekretnina, vozilo, zrakoplov, plovilo, vrijednosni papir, dividenda, udjel, založno pravo, jedinstveni registar računa). Ministarstvo financija – Porezna uprava, Područni ured Zagreb, putem obavijesti od 16. ožujka 2017. godine, izvijestila je sud da je uvidom u Informacijski sustav Porezne uprave te evidencije PBZO utvrđeno da dužnik ne posjeduje nepokretnu odnosno pokretnu imovinu.</w:t>
      </w:r>
    </w:p>
    <w:p w:rsidRDefault="0046072E" w:rsidP="0046072E" w:rsidR="0046072E">
      <w:pPr>
        <w:ind w:firstLine="708"/>
        <w:jc w:val="both"/>
      </w:pPr>
    </w:p>
    <w:p w:rsidRDefault="0046072E" w:rsidP="0046072E" w:rsidR="0046072E">
      <w:pPr>
        <w:ind w:firstLine="708"/>
        <w:jc w:val="both"/>
      </w:pPr>
      <w:r>
        <w:t xml:space="preserve">Nadalje, uvidom u potvrdu FINA-e o neizvršenim osnovama za plaćanje od 9. ožujka 2017. godine (list 20 spisa) sud je utvrdio da na dan izdavanja potvrde u Očevidniku redoslijeda osnova za plaćanje dužnik ima evidentirane neizvršene osnove za plaćanje u neprekinutom razdoblju od 353 dana, time da nepodmirene obveze na dan izdavanja potvrde iznose 163.079,89 kn. </w:t>
      </w:r>
    </w:p>
    <w:p w:rsidRDefault="006360F9" w:rsidP="006360F9" w:rsidR="006360F9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46072E" w:rsidP="0046072E" w:rsidR="0046072E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9. ožujka 2017. godine, nedvojbeno proizlazi da je kod dužnika ostvaren stečajni razlog nesposobnosti za plaćanje sukladno odredbi čl. 6. st. 1., 2. i 4. SZ-a.</w:t>
      </w:r>
    </w:p>
    <w:p w:rsidRDefault="00BF748E" w:rsidP="00063CEB" w:rsidR="00BF748E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46072E">
        <w:t>5439</w:t>
      </w:r>
      <w:r w:rsidR="005555FF">
        <w:t>/16</w:t>
      </w:r>
      <w:r w:rsidRPr="00692A21">
        <w:t xml:space="preserve"> od </w:t>
      </w:r>
      <w:r w:rsidR="006360F9">
        <w:t>29. prosinca 2017.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6360F9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46072E" w:rsidP="0046072E" w:rsidR="0046072E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</w:t>
      </w:r>
      <w:r>
        <w:t>21.700,00</w:t>
      </w:r>
      <w:r w:rsidRPr="00435B5D">
        <w:t xml:space="preserve"> kn, a čine ih </w:t>
      </w:r>
      <w:r w:rsidRPr="00FC58EA">
        <w:t xml:space="preserve">trošak nagrade stečajnom upravitelju u bruto iznosu od 8.000,00 kn, trošak knjigovođe od 6.000,00 kn (1.000,00 kn mjesečno x 6), trošak arhiviranja dužnikove dokumentacije u iznosu od 3.000,00 kn, predvidivi materijalni troškovi od 2.200,00 kn (trošak </w:t>
      </w:r>
      <w:r w:rsidRPr="00FC58EA">
        <w:lastRenderedPageBreak/>
        <w:t>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360F9">
        <w:t>9. ožujka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360F9">
        <w:t>29. prosinca</w:t>
      </w:r>
      <w:r w:rsidR="001D683D">
        <w:t xml:space="preserve"> 2017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360F9">
        <w:t>29. prosinca</w:t>
      </w:r>
      <w:r w:rsidR="001D683D">
        <w:t xml:space="preserve"> 2017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8D5F59" w:rsidP="00C515B4" w:rsidR="008D5F59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360F9">
        <w:t>9. ožujka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CB221D" w:rsidR="006F2F66">
      <w:pPr>
        <w:jc w:val="right"/>
      </w:pPr>
      <w:r>
        <w:t>Renata Klokočki</w:t>
      </w: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353226" w:rsidR="006E72D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sectPr w:rsidSect="00DA3B17" w:rsidR="006E72D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2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46072E">
      <w:t>5439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1762C"/>
    <w:rsid w:val="00131287"/>
    <w:rsid w:val="001479F0"/>
    <w:rsid w:val="00164B97"/>
    <w:rsid w:val="0017335B"/>
    <w:rsid w:val="00174993"/>
    <w:rsid w:val="001A044D"/>
    <w:rsid w:val="001A178B"/>
    <w:rsid w:val="001A24B8"/>
    <w:rsid w:val="001D1E7B"/>
    <w:rsid w:val="001D564F"/>
    <w:rsid w:val="001D683D"/>
    <w:rsid w:val="001F26D6"/>
    <w:rsid w:val="001F4061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226"/>
    <w:rsid w:val="00353583"/>
    <w:rsid w:val="00357BEE"/>
    <w:rsid w:val="00360E4D"/>
    <w:rsid w:val="003738B3"/>
    <w:rsid w:val="003905DD"/>
    <w:rsid w:val="003A4AA3"/>
    <w:rsid w:val="003C2B21"/>
    <w:rsid w:val="00401BEE"/>
    <w:rsid w:val="00405CEA"/>
    <w:rsid w:val="00425642"/>
    <w:rsid w:val="0043031F"/>
    <w:rsid w:val="00434CF8"/>
    <w:rsid w:val="004446F0"/>
    <w:rsid w:val="0044721B"/>
    <w:rsid w:val="0046072E"/>
    <w:rsid w:val="004612DC"/>
    <w:rsid w:val="00472207"/>
    <w:rsid w:val="004746BF"/>
    <w:rsid w:val="0048366B"/>
    <w:rsid w:val="004A1BE7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4303"/>
    <w:rsid w:val="006861EF"/>
    <w:rsid w:val="00692A21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D5F59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2D86"/>
    <w:rsid w:val="009F5E66"/>
    <w:rsid w:val="00A0682A"/>
    <w:rsid w:val="00A104E5"/>
    <w:rsid w:val="00A12E2C"/>
    <w:rsid w:val="00A22E26"/>
    <w:rsid w:val="00A27BFF"/>
    <w:rsid w:val="00A34FB5"/>
    <w:rsid w:val="00A42F27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BF748E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221D"/>
    <w:rsid w:val="00CB739D"/>
    <w:rsid w:val="00CE03D0"/>
    <w:rsid w:val="00CF05EC"/>
    <w:rsid w:val="00CF3A92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3448"/>
    <w:rsid w:val="00D862E2"/>
    <w:rsid w:val="00DA3B17"/>
    <w:rsid w:val="00DB3EBA"/>
    <w:rsid w:val="00DD3245"/>
    <w:rsid w:val="00DD392D"/>
    <w:rsid w:val="00DD6786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53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5439</izvorni_sadrzaj>
    <derivirana_varijabla naziv="DomainObject.Predmet.Broj_1">5439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St-5439/2016</izvorni_sadrzaj>
    <derivirana_varijabla naziv="DomainObject.Predmet.OznakaBroj_1">St-5439/2016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DINAMIKA COACHING jednostavno društvo s ograničenom odgovornošću za savjetovanje zastupanog po punomoćniku Jasna Bratulić</izvorni_sadrzaj>
    <derivirana_varijabla naziv="DomainObject.Predmet.ProtustrankaFormated_1">  DINAMIKA COACHING jednostavno društvo s ograničenom odgovornošću za savjetovanje zastupanog po punomoćniku Jasna Bratulić</derivirana_varijabla>
  </DomainObject.Predmet.ProtustrankaFormated>
  <DomainObject.Predmet.ProtustrankaFormatedOIB>
    <izvorni_sadrzaj>  DINAMIKA COACHING jednostavno društvo s ograničenom odgovornošću za savjetovanje, OIB 41155192822 zastupanog po punomoćniku Jasna Bratulić</izvorni_sadrzaj>
    <derivirana_varijabla naziv="DomainObject.Predmet.ProtustrankaFormatedOIB_1">  DINAMIKA COACHING jednostavno društvo s ograničenom odgovornošću za savjetovanje, OIB 41155192822 zastupanog po punomoćniku Jasna Bratulić</derivirana_varijabla>
  </DomainObject.Predmet.ProtustrankaFormatedOIB>
  <DomainObject.Predmet.ProtustrankaFormatedWithAdress>
    <izvorni_sadrzaj> DINAMIKA COACHING jednostavno društvo s ograničenom odgovornošću za savjetovanje, Ratkajev prolaz 7, 10000 Zagreb zastupanog po punomoćniku Jasna Bratulić</izvorni_sadrzaj>
    <derivirana_varijabla naziv="DomainObject.Predmet.ProtustrankaFormatedWithAdress_1"> DINAMIKA COACHING jednostavno društvo s ograničenom odgovornošću za savjetovanje, Ratkajev prolaz 7, 10000 Zagreb zastupanog po punomoćniku Jasna Bratulić</derivirana_varijabla>
  </DomainObject.Predmet.ProtustrankaFormatedWithAdress>
  <DomainObject.Predmet.ProtustrankaFormatedWithAdressOIB>
    <izvorni_sadrzaj> DINAMIKA COACHING jednostavno društvo s ograničenom odgovornošću za savjetovanje, OIB 41155192822, Ratkajev prolaz 7, 10000 Zagreb zastupanog po punomoćniku Jasna Bratulić</izvorni_sadrzaj>
    <derivirana_varijabla naziv="DomainObject.Predmet.ProtustrankaFormatedWithAdressOIB_1"> DINAMIKA COACHING jednostavno društvo s ograničenom odgovornošću za savjetovanje, OIB 41155192822, Ratkajev prolaz 7, 10000 Zagreb zastupanog po punomoćniku Jasna Bratulić</derivirana_varijabla>
  </DomainObject.Predmet.ProtustrankaFormatedWithAdressOIB>
  <DomainObject.Predmet.ProtustrankaWithAdress>
    <izvorni_sadrzaj>DINAMIKA COACHING jednostavno društvo s ograničenom odgovornošću za savjetovanje Ratkajev prolaz 7, 10000 Zagreb</izvorni_sadrzaj>
    <derivirana_varijabla naziv="DomainObject.Predmet.ProtustrankaWithAdress_1">DINAMIKA COACHING jednostavno društvo s ograničenom odgovornošću za savjetovanje Ratkajev prolaz 7, 10000 Zagreb</derivirana_varijabla>
  </DomainObject.Predmet.ProtustrankaWithAdress>
  <DomainObject.Predmet.ProtustrankaWithAdressOIB>
    <izvorni_sadrzaj>DINAMIKA COACHING jednostavno društvo s ograničenom odgovornošću za savjetovanje, OIB 41155192822, Ratkajev prolaz 7, 10000 Zagreb</izvorni_sadrzaj>
    <derivirana_varijabla naziv="DomainObject.Predmet.ProtustrankaWithAdressOIB_1">DINAMIKA COACHING jednostavno društvo s ograničenom odgovornošću za savjetovanje, OIB 41155192822, Ratkajev prolaz 7, 10000 Zagreb</derivirana_varijabla>
  </DomainObject.Predmet.ProtustrankaWithAdressOIB>
  <DomainObject.Predmet.ProtustrankaNazivFormated>
    <izvorni_sadrzaj>DINAMIKA COACHING jednostavno društvo s ograničenom odgovornošću za savjetovanje</izvorni_sadrzaj>
    <derivirana_varijabla naziv="DomainObject.Predmet.ProtustrankaNazivFormated_1">DINAMIKA COACHING jednostavno društvo s ograničenom odgovornošću za savjetovanje</derivirana_varijabla>
  </DomainObject.Predmet.ProtustrankaNazivFormated>
  <DomainObject.Predmet.ProtustrankaNazivFormatedOIB>
    <izvorni_sadrzaj>DINAMIKA COACHING jednostavno društvo s ograničenom odgovornošću za savjetovanje, OIB 41155192822</izvorni_sadrzaj>
    <derivirana_varijabla naziv="DomainObject.Predmet.ProtustrankaNazivFormatedOIB_1">DINAMIKA COACHING jednostavno društvo s ograničenom odgovornošću za savjetovanje, OIB 41155192822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DINAMIKA COACHING jednostavno društvo s ograničenom odgovornošću za savjetovanje zastupanog po punomoćniku Jasna Bratulić</item>
    </izvorni_sadrzaj>
    <derivirana_varijabla naziv="DomainObject.Predmet.ProtuStrankaListFormated_1">
      <item>DINAMIKA COACHING jednostavno društvo s ograničenom odgovornošću za savjetovanje zastupanog po punomoćniku Jasna Bratulić</item>
    </derivirana_varijabla>
  </DomainObject.Predmet.ProtuStrankaListFormated>
  <DomainObject.Predmet.ProtuStrankaListFormatedOIB>
    <izvorni_sadrzaj>
      <item>DINAMIKA COACHING jednostavno društvo s ograničenom odgovornošću za savjetovanje, OIB 41155192822 zastupanog po punomoćniku Jasna Bratulić</item>
    </izvorni_sadrzaj>
    <derivirana_varijabla naziv="DomainObject.Predmet.ProtuStrankaListFormatedOIB_1">
      <item>DINAMIKA COACHING jednostavno društvo s ograničenom odgovornošću za savjetovanje, OIB 41155192822 zastupanog po punomoćniku Jasna Bratulić</item>
    </derivirana_varijabla>
  </DomainObject.Predmet.ProtuStrankaListFormatedOIB>
  <DomainObject.Predmet.ProtuStrankaListFormatedWithAdress>
    <izvorni_sadrzaj>
      <item>DINAMIKA COACHING jednostavno društvo s ograničenom odgovornošću za savjetovanje, Ratkajev prolaz 7, 10000 Zagreb zastupanog po punomoćniku Jasna Bratulić</item>
    </izvorni_sadrzaj>
    <derivirana_varijabla naziv="DomainObject.Predmet.ProtuStrankaListFormatedWithAdress_1">
      <item>DINAMIKA COACHING jednostavno društvo s ograničenom odgovornošću za savjetovanje, Ratkajev prolaz 7, 10000 Zagreb zastupanog po punomoćniku Jasna Bratulić</item>
    </derivirana_varijabla>
  </DomainObject.Predmet.ProtuStrankaListFormatedWithAdress>
  <DomainObject.Predmet.ProtuStrankaListFormatedWithAdressOIB>
    <izvorni_sadrzaj>
      <item>DINAMIKA COACHING jednostavno društvo s ograničenom odgovornošću za savjetovanje, OIB 41155192822, Ratkajev prolaz 7, 10000 Zagreb zastupanog po punomoćniku Jasna Bratulić</item>
    </izvorni_sadrzaj>
    <derivirana_varijabla naziv="DomainObject.Predmet.ProtuStrankaListFormatedWithAdressOIB_1">
      <item>DINAMIKA COACHING jednostavno društvo s ograničenom odgovornošću za savjetovanje, OIB 41155192822, Ratkajev prolaz 7, 10000 Zagreb zastupanog po punomoćniku Jasna Bratulić</item>
    </derivirana_varijabla>
  </DomainObject.Predmet.ProtuStrankaListFormatedWithAdressOIB>
  <DomainObject.Predmet.ProtuStrankaListNazivFormated>
    <izvorni_sadrzaj>
      <item>DINAMIKA COACHING jednostavno društvo s ograničenom odgovornošću za savjetovanje</item>
    </izvorni_sadrzaj>
    <derivirana_varijabla naziv="DomainObject.Predmet.ProtuStrankaListNazivFormated_1">
      <item>DINAMIKA COACHING jednostavno društvo s ograničenom odgovornošću za savjetovanje</item>
    </derivirana_varijabla>
  </DomainObject.Predmet.ProtuStrankaListNazivFormated>
  <DomainObject.Predmet.ProtuStrankaListNazivFormatedOIB>
    <izvorni_sadrzaj>
      <item>DINAMIKA COACHING jednostavno društvo s ograničenom odgovornošću za savjetovanje, OIB 41155192822</item>
    </izvorni_sadrzaj>
    <derivirana_varijabla naziv="DomainObject.Predmet.ProtuStrankaListNazivFormatedOIB_1">
      <item>DINAMIKA COACHING jednostavno društvo s ograničenom odgovornošću za savjetovanje, OIB 41155192822</item>
    </derivirana_varijabla>
  </DomainObject.Predmet.ProtuStrankaListNazivFormatedOIB>
  <DomainObject.Predmet.OstaliListFormated>
    <izvorni_sadrzaj>
      <item>Jasna Bratulić punomoćnik sudionika u postupku DINAMIKA COACHING jednostavno društvo s ograničenom odgovornošću za savjetovanje</item>
    </izvorni_sadrzaj>
    <derivirana_varijabla naziv="DomainObject.Predmet.OstaliListFormated_1">
      <item>Jasna Bratulić punomoćnik sudionika u postupku DINAMIKA COACHING jednostavno društvo s ograničenom odgovornošću za savjetovanje</item>
    </derivirana_varijabla>
  </DomainObject.Predmet.OstaliListFormated>
  <DomainObject.Predmet.OstaliListFormatedOIB>
    <izvorni_sadrzaj>
      <item>Jasna Bratulić, OIB 12710977759 punomoćnik sudionika u postupku DINAMIKA COACHING jednostavno društvo s ograničenom odgovornošću za savjetovanje</item>
    </izvorni_sadrzaj>
    <derivirana_varijabla naziv="DomainObject.Predmet.OstaliListFormatedOIB_1">
      <item>Jasna Bratulić, OIB 12710977759 punomoćnik sudionika u postupku DINAMIKA COACHING jednostavno društvo s ograničenom odgovornošću za savjetovanje</item>
    </derivirana_varijabla>
  </DomainObject.Predmet.OstaliListFormatedOIB>
  <DomainObject.Predmet.OstaliListFormatedWithAdress>
    <izvorni_sadrzaj>
      <item>Jasna Bratulić, Ratkajev Prolaz 7, 10000 Zagreb punomoćnik sudionika u postupku DINAMIKA COACHING jednostavno društvo s ograničenom odgovornošću za savjetovanje</item>
    </izvorni_sadrzaj>
    <derivirana_varijabla naziv="DomainObject.Predmet.OstaliListFormatedWithAdress_1">
      <item>Jasna Bratulić, Ratkajev Prolaz 7, 10000 Zagreb punomoćnik sudionika u postupku DINAMIKA COACHING jednostavno društvo s ograničenom odgovornošću za savjetovanje</item>
    </derivirana_varijabla>
  </DomainObject.Predmet.OstaliListFormatedWithAdress>
  <DomainObject.Predmet.OstaliListFormatedWithAdressOIB>
    <izvorni_sadrzaj>
      <item>Jasna Bratulić, OIB 12710977759, Ratkajev Prolaz 7, 10000 Zagreb punomoćnik sudionika u postupku DINAMIKA COACHING jednostavno društvo s ograničenom odgovornošću za savjetovanje</item>
    </izvorni_sadrzaj>
    <derivirana_varijabla naziv="DomainObject.Predmet.OstaliListFormatedWithAdressOIB_1">
      <item>Jasna Bratulić, OIB 12710977759, Ratkajev Prolaz 7, 10000 Zagreb punomoćnik sudionika u postupku DINAMIKA COACHING jednostavno društvo s ograničenom odgovornošću za savjetovanje</item>
    </derivirana_varijabla>
  </DomainObject.Predmet.OstaliListFormatedWithAdressOIB>
  <DomainObject.Predmet.OstaliListNazivFormated>
    <izvorni_sadrzaj>
      <item>Jasna Bratulić</item>
    </izvorni_sadrzaj>
    <derivirana_varijabla naziv="DomainObject.Predmet.OstaliListNazivFormated_1">
      <item>Jasna Bratulić</item>
    </derivirana_varijabla>
  </DomainObject.Predmet.OstaliListNazivFormated>
  <DomainObject.Predmet.OstaliListNazivFormatedOIB>
    <izvorni_sadrzaj>
      <item>Jasna Bratulić, OIB 12710977759</item>
    </izvorni_sadrzaj>
    <derivirana_varijabla naziv="DomainObject.Predmet.OstaliListNazivFormatedOIB_1">
      <item>Jasna Bratulić, OIB 12710977759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DINAMIKA COACHING jednostavno društvo s ograničenom odgovornošću za savjetovanje</izvorni_sadrzaj>
    <derivirana_varijabla naziv="DomainObject.Predmet.ProtustrankaIDrugi_1">DINAMIKA COACHING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DINAMIKA COACHING jednostavno društvo s ograničenom odgovornošću za savjetovanje, OIB 41155192822, Ratkajev prolaz 7, 10000 Zagreb</izvorni_sadrzaj>
    <derivirana_varijabla naziv="DomainObject.Predmet.ProtustrankaIDrugiAdressOIB_1">DINAMIKA COACHING jednostavno društvo s ograničenom odgovornošću za savjetovanje, OIB 41155192822, Ratkajev prolaz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DINAMIKA COACHING jednostavno društvo s ograničenom odgovornošću za savjetovanje</item>
      <item>Jasna Bratulić</item>
    </izvorni_sadrzaj>
    <derivirana_varijabla naziv="DomainObject.Predmet.SudioniciListNaziv_1">
      <item>FINA Regionalni centar Zagreb</item>
      <item>DINAMIKA COACHING jednostavno društvo s ograničenom odgovornošću za savjetovanje</item>
      <item>Jasna Bratulić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izvorni_sadrzaj>
    <derivirana_varijabla naziv="DomainObject.Predmet.SudioniciListAdressOIB_1"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41155192822</item>
      <item>, OIB 12710977759</item>
    </izvorni_sadrzaj>
    <derivirana_varijabla naziv="DomainObject.Predmet.SudioniciListNazivOIB_1">
      <item>, OIB 85821130368</item>
      <item>, OIB 41155192822</item>
      <item>, OIB 12710977759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1284</properties:Words>
  <properties:Characters>7244</properties:Characters>
  <properties:Lines>145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2018-03-09T09:41:00Z</dcterms:created>
  <dc:creator>Korisnik</dc:creator>
  <cp:lastModifiedBy>Renata Klokočki</cp:lastModifiedBy>
  <cp:lastPrinted>2018-03-09T09:44:00Z</cp:lastPrinted>
  <dcterms:modified xmlns:xsi="http://www.w3.org/2001/XMLSchema-instance" xsi:type="dcterms:W3CDTF">2018-03-09T09:45:00Z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-DINAMIKA COACHING.docx)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