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aedf" w14:paraId="568aed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D114C">
        <w:t>8083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55AE6">
        <w:t xml:space="preserve">08. veljače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AE6" w:rsidR="00C55AE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31EA3">
        <w:t xml:space="preserve"> SI NA MI K d.o.o. Zagreb, Sesvetski Kraljevec, Dugoselska 35, MBS: 080283169, OIB: 69249234567.</w:t>
      </w:r>
    </w:p>
    <w:p w:rsidRDefault="00DA7E58" w:rsidP="00C55AE6" w:rsidR="00DA7E58">
      <w:pPr>
        <w:ind w:hanging="705" w:left="705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E704D8">
        <w:t xml:space="preserve">je </w:t>
      </w:r>
      <w:r w:rsidR="00BD114C">
        <w:t xml:space="preserve">3.426,68 </w:t>
      </w:r>
      <w:r w:rsidR="00E31EA3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55AE6">
        <w:t xml:space="preserve">08. veljače 2016.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  <w:r w:rsidR="00C55AE6">
        <w:t>: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17D" w:rsidR="00D8517D">
      <w:r>
        <w:separator/>
      </w:r>
    </w:p>
  </w:endnote>
  <w:endnote w:id="0" w:type="continuationSeparator">
    <w:p w:rsidRDefault="00D8517D" w:rsidR="00D85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17D" w:rsidR="00D8517D">
      <w:r>
        <w:separator/>
      </w:r>
    </w:p>
  </w:footnote>
  <w:footnote w:id="0" w:type="continuationSeparator">
    <w:p w:rsidRDefault="00D8517D" w:rsidR="00D85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6F8"/>
    <w:rsid w:val="0005373B"/>
    <w:rsid w:val="00114EAD"/>
    <w:rsid w:val="00185571"/>
    <w:rsid w:val="001D3860"/>
    <w:rsid w:val="001D7BCA"/>
    <w:rsid w:val="001E50FB"/>
    <w:rsid w:val="001F6933"/>
    <w:rsid w:val="00230A63"/>
    <w:rsid w:val="0024170D"/>
    <w:rsid w:val="00263D6D"/>
    <w:rsid w:val="00264D19"/>
    <w:rsid w:val="00276D7D"/>
    <w:rsid w:val="00297E94"/>
    <w:rsid w:val="002C18BC"/>
    <w:rsid w:val="002C4E3A"/>
    <w:rsid w:val="00325398"/>
    <w:rsid w:val="003538DF"/>
    <w:rsid w:val="0038246E"/>
    <w:rsid w:val="00382DDC"/>
    <w:rsid w:val="003D35F9"/>
    <w:rsid w:val="003E3A15"/>
    <w:rsid w:val="003E5D1C"/>
    <w:rsid w:val="00413F4C"/>
    <w:rsid w:val="004B337A"/>
    <w:rsid w:val="004C210C"/>
    <w:rsid w:val="004F3962"/>
    <w:rsid w:val="0053446F"/>
    <w:rsid w:val="00572798"/>
    <w:rsid w:val="00590AEF"/>
    <w:rsid w:val="00591994"/>
    <w:rsid w:val="005A0039"/>
    <w:rsid w:val="005A516F"/>
    <w:rsid w:val="005B137F"/>
    <w:rsid w:val="005D476D"/>
    <w:rsid w:val="005D4DDE"/>
    <w:rsid w:val="005D6471"/>
    <w:rsid w:val="005E4AB8"/>
    <w:rsid w:val="005F0073"/>
    <w:rsid w:val="005F4627"/>
    <w:rsid w:val="00627F6A"/>
    <w:rsid w:val="00636851"/>
    <w:rsid w:val="00655125"/>
    <w:rsid w:val="00657B8E"/>
    <w:rsid w:val="006756D0"/>
    <w:rsid w:val="00682C2F"/>
    <w:rsid w:val="006E4E12"/>
    <w:rsid w:val="006E591E"/>
    <w:rsid w:val="007178B3"/>
    <w:rsid w:val="00737822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86129"/>
    <w:rsid w:val="008E3E11"/>
    <w:rsid w:val="00920CA0"/>
    <w:rsid w:val="00925DB3"/>
    <w:rsid w:val="009419D8"/>
    <w:rsid w:val="009A43C5"/>
    <w:rsid w:val="009E6A3F"/>
    <w:rsid w:val="00A51F82"/>
    <w:rsid w:val="00A71431"/>
    <w:rsid w:val="00AC4528"/>
    <w:rsid w:val="00AD027A"/>
    <w:rsid w:val="00B82F18"/>
    <w:rsid w:val="00BD114C"/>
    <w:rsid w:val="00C3410D"/>
    <w:rsid w:val="00C35518"/>
    <w:rsid w:val="00C55AE6"/>
    <w:rsid w:val="00C81FED"/>
    <w:rsid w:val="00C836B9"/>
    <w:rsid w:val="00C958E9"/>
    <w:rsid w:val="00CA4A01"/>
    <w:rsid w:val="00CE7362"/>
    <w:rsid w:val="00D01B78"/>
    <w:rsid w:val="00D27591"/>
    <w:rsid w:val="00D53D96"/>
    <w:rsid w:val="00D66226"/>
    <w:rsid w:val="00D8517D"/>
    <w:rsid w:val="00DA7E58"/>
    <w:rsid w:val="00DE13B1"/>
    <w:rsid w:val="00E05F61"/>
    <w:rsid w:val="00E31EA3"/>
    <w:rsid w:val="00E704D8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4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4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4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4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4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4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4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4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8083</izvorni_sadrzaj>
    <derivirana_varijabla naziv="DomainObject.Predmet.Broj_1">8083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St-8083/2015</izvorni_sadrzaj>
    <derivirana_varijabla naziv="DomainObject.Predmet.OznakaBroj_1">St-8083/2015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 NA MI K d.o.o. zastupanog po punomoćniku Nada Pernar</izvorni_sadrzaj>
    <derivirana_varijabla naziv="DomainObject.Predmet.ProtustrankaFormated_1">  SI NA MI K d.o.o. zastupanog po punomoćniku Nada Pernar</derivirana_varijabla>
  </DomainObject.Predmet.ProtustrankaFormated>
  <DomainObject.Predmet.ProtustrankaFormatedOIB>
    <izvorni_sadrzaj>  SI NA MI K d.o.o., OIB 69249234567 zastupanog po punomoćniku Nada Pernar</izvorni_sadrzaj>
    <derivirana_varijabla naziv="DomainObject.Predmet.ProtustrankaFormatedOIB_1">  SI NA MI K d.o.o., OIB 69249234567 zastupanog po punomoćniku Nada Pernar</derivirana_varijabla>
  </DomainObject.Predmet.ProtustrankaFormatedOIB>
  <DomainObject.Predmet.ProtustrankaFormatedWithAdress>
    <izvorni_sadrzaj> SI NA MI K d.o.o., Sesvetski Kraljevec, Dugoselska 35, 10000 Zagreb zastupanog po punomoćniku Nada Pernar</izvorni_sadrzaj>
    <derivirana_varijabla naziv="DomainObject.Predmet.ProtustrankaFormatedWithAdress_1"> SI NA MI K d.o.o., Sesvetski Kraljevec, Dugoselska 35, 10000 Zagreb zastupanog po punomoćniku Nada Pernar</derivirana_varijabla>
  </DomainObject.Predmet.ProtustrankaFormatedWithAdress>
  <DomainObject.Predmet.ProtustrankaFormatedWithAdressOIB>
    <izvorni_sadrzaj> SI NA MI K d.o.o., OIB 69249234567, Sesvetski Kraljevec, Dugoselska 35, 10000 Zagreb zastupanog po punomoćniku Nada Pernar</izvorni_sadrzaj>
    <derivirana_varijabla naziv="DomainObject.Predmet.ProtustrankaFormatedWithAdressOIB_1"> SI NA MI K d.o.o., OIB 69249234567, Sesvetski Kraljevec, Dugoselska 35, 10000 Zagreb zastupanog po punomoćniku Nada Pernar</derivirana_varijabla>
  </DomainObject.Predmet.ProtustrankaFormatedWithAdressOIB>
  <DomainObject.Predmet.ProtustrankaWithAdress>
    <izvorni_sadrzaj>SI NA MI K d.o.o. Sesvetski Kraljevec, Dugoselska 35, 10000 Zagreb</izvorni_sadrzaj>
    <derivirana_varijabla naziv="DomainObject.Predmet.ProtustrankaWithAdress_1">SI NA MI K d.o.o. Sesvetski Kraljevec, Dugoselska 35, 10000 Zagreb</derivirana_varijabla>
  </DomainObject.Predmet.ProtustrankaWithAdress>
  <DomainObject.Predmet.ProtustrankaWithAdressOIB>
    <izvorni_sadrzaj>SI NA MI K d.o.o., OIB 69249234567, Sesvetski Kraljevec, Dugoselska 35, 10000 Zagreb</izvorni_sadrzaj>
    <derivirana_varijabla naziv="DomainObject.Predmet.ProtustrankaWithAdressOIB_1">SI NA MI K d.o.o., OIB 69249234567, Sesvetski Kraljevec, Dugoselska 35, 10000 Zagreb</derivirana_varijabla>
  </DomainObject.Predmet.ProtustrankaWithAdressOIB>
  <DomainObject.Predmet.ProtustrankaNazivFormated>
    <izvorni_sadrzaj>SI NA MI K d.o.o.</izvorni_sadrzaj>
    <derivirana_varijabla naziv="DomainObject.Predmet.ProtustrankaNazivFormated_1">SI NA MI K d.o.o.</derivirana_varijabla>
  </DomainObject.Predmet.ProtustrankaNazivFormated>
  <DomainObject.Predmet.ProtustrankaNazivFormatedOIB>
    <izvorni_sadrzaj>SI NA MI K d.o.o., OIB 69249234567</izvorni_sadrzaj>
    <derivirana_varijabla naziv="DomainObject.Predmet.ProtustrankaNazivFormatedOIB_1">SI NA MI K d.o.o., OIB 69249234567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 NA MI K d.o.o. zastupanog po punomoćniku Nada Pernar</item>
    </izvorni_sadrzaj>
    <derivirana_varijabla naziv="DomainObject.Predmet.ProtuStrankaListFormated_1">
      <item>SI NA MI K d.o.o. zastupanog po punomoćniku Nada Pernar</item>
    </derivirana_varijabla>
  </DomainObject.Predmet.ProtuStrankaListFormated>
  <DomainObject.Predmet.ProtuStrankaListFormatedOIB>
    <izvorni_sadrzaj>
      <item>SI NA MI K d.o.o., OIB 69249234567 zastupanog po punomoćniku Nada Pernar</item>
    </izvorni_sadrzaj>
    <derivirana_varijabla naziv="DomainObject.Predmet.ProtuStrankaListFormatedOIB_1">
      <item>SI NA MI K d.o.o., OIB 69249234567 zastupanog po punomoćniku Nada Pernar</item>
    </derivirana_varijabla>
  </DomainObject.Predmet.ProtuStrankaListFormatedOIB>
  <DomainObject.Predmet.ProtuStrankaListFormatedWithAdress>
    <izvorni_sadrzaj>
      <item>SI NA MI K d.o.o., Sesvetski Kraljevec, Dugoselska 35, 10000 Zagreb zastupanog po punomoćniku Nada Pernar</item>
    </izvorni_sadrzaj>
    <derivirana_varijabla naziv="DomainObject.Predmet.ProtuStrankaListFormatedWithAdress_1">
      <item>SI NA MI K d.o.o., Sesvetski Kraljevec, Dugoselska 35, 10000 Zagreb zastupanog po punomoćniku Nada Pernar</item>
    </derivirana_varijabla>
  </DomainObject.Predmet.ProtuStrankaListFormatedWithAdress>
  <DomainObject.Predmet.ProtuStrankaListFormatedWithAdressOIB>
    <izvorni_sadrzaj>
      <item>SI NA MI K d.o.o., OIB 69249234567, Sesvetski Kraljevec, Dugoselska 35, 10000 Zagreb zastupanog po punomoćniku Nada Pernar</item>
    </izvorni_sadrzaj>
    <derivirana_varijabla naziv="DomainObject.Predmet.ProtuStrankaListFormatedWithAdressOIB_1">
      <item>SI NA MI K d.o.o., OIB 69249234567, Sesvetski Kraljevec, Dugoselska 35, 10000 Zagreb zastupanog po punomoćniku Nada Pernar</item>
    </derivirana_varijabla>
  </DomainObject.Predmet.ProtuStrankaListFormatedWithAdressOIB>
  <DomainObject.Predmet.ProtuStrankaListNazivFormated>
    <izvorni_sadrzaj>
      <item>SI NA MI K d.o.o.</item>
    </izvorni_sadrzaj>
    <derivirana_varijabla naziv="DomainObject.Predmet.ProtuStrankaListNazivFormated_1">
      <item>SI NA MI K d.o.o.</item>
    </derivirana_varijabla>
  </DomainObject.Predmet.ProtuStrankaListNazivFormated>
  <DomainObject.Predmet.ProtuStrankaListNazivFormatedOIB>
    <izvorni_sadrzaj>
      <item>SI NA MI K d.o.o., OIB 69249234567</item>
    </izvorni_sadrzaj>
    <derivirana_varijabla naziv="DomainObject.Predmet.ProtuStrankaListNazivFormatedOIB_1">
      <item>SI NA MI K d.o.o., OIB 69249234567</item>
    </derivirana_varijabla>
  </DomainObject.Predmet.ProtuStrankaListNazivFormatedOIB>
  <DomainObject.Predmet.OstaliListFormated>
    <izvorni_sadrzaj>
      <item>Nada Pernar punomoćnik sudionika u postupku SI NA MI K d.o.o.</item>
    </izvorni_sadrzaj>
    <derivirana_varijabla naziv="DomainObject.Predmet.OstaliListFormated_1">
      <item>Nada Pernar punomoćnik sudionika u postupku SI NA MI K d.o.o.</item>
    </derivirana_varijabla>
  </DomainObject.Predmet.OstaliListFormated>
  <DomainObject.Predmet.OstaliListFormatedOIB>
    <izvorni_sadrzaj>
      <item>Nada Pernar, OIB 05859205886 punomoćnik sudionika u postupku SI NA MI K d.o.o.</item>
    </izvorni_sadrzaj>
    <derivirana_varijabla naziv="DomainObject.Predmet.OstaliListFormatedOIB_1">
      <item>Nada Pernar, OIB 05859205886 punomoćnik sudionika u postupku SI NA MI K d.o.o.</item>
    </derivirana_varijabla>
  </DomainObject.Predmet.OstaliListFormatedOIB>
  <DomainObject.Predmet.OstaliListFormatedWithAdress>
    <izvorni_sadrzaj>
      <item>Nada Pernar, Franje Blažinca 13, 10370 Kozinščak punomoćnik sudionika u postupku SI NA MI K d.o.o.</item>
    </izvorni_sadrzaj>
    <derivirana_varijabla naziv="DomainObject.Predmet.OstaliListFormatedWithAdress_1">
      <item>Nada Pernar, Franje Blažinca 13, 10370 Kozinščak punomoćnik sudionika u postupku SI NA MI K d.o.o.</item>
    </derivirana_varijabla>
  </DomainObject.Predmet.OstaliListFormatedWithAdress>
  <DomainObject.Predmet.OstaliListFormatedWithAdressOIB>
    <izvorni_sadrzaj>
      <item>Nada Pernar, OIB 05859205886, Franje Blažinca 13, 10370 Kozinščak punomoćnik sudionika u postupku SI NA MI K d.o.o.</item>
    </izvorni_sadrzaj>
    <derivirana_varijabla naziv="DomainObject.Predmet.OstaliListFormatedWithAdressOIB_1">
      <item>Nada Pernar, OIB 05859205886, Franje Blažinca 13, 10370 Kozinščak punomoćnik sudionika u postupku SI NA MI K d.o.o.</item>
    </derivirana_varijabla>
  </DomainObject.Predmet.OstaliListFormatedWithAdressOIB>
  <DomainObject.Predmet.OstaliListNazivFormated>
    <izvorni_sadrzaj>
      <item>Nada Pernar</item>
    </izvorni_sadrzaj>
    <derivirana_varijabla naziv="DomainObject.Predmet.OstaliListNazivFormated_1">
      <item>Nada Pernar</item>
    </derivirana_varijabla>
  </DomainObject.Predmet.OstaliListNazivFormated>
  <DomainObject.Predmet.OstaliListNazivFormatedOIB>
    <izvorni_sadrzaj>
      <item>Nada Pernar, OIB 05859205886</item>
    </izvorni_sadrzaj>
    <derivirana_varijabla naziv="DomainObject.Predmet.OstaliListNazivFormatedOIB_1">
      <item>Nada Pernar, OIB 05859205886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 NA MI K d.o.o.</izvorni_sadrzaj>
    <derivirana_varijabla naziv="DomainObject.Predmet.ProtustrankaIDrugi_1">SI NA MI 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 NA MI K d.o.o., OIB 69249234567, Sesvetski Kraljevec, Dugoselska 35, 10000 Zagreb</izvorni_sadrzaj>
    <derivirana_varijabla naziv="DomainObject.Predmet.ProtustrankaIDrugiAdressOIB_1">SI NA MI K d.o.o., OIB 69249234567, Sesvetski Kraljevec, Dugoselska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 NA MI K d.o.o.</item>
      <item>Nada Pernar</item>
    </izvorni_sadrzaj>
    <derivirana_varijabla naziv="DomainObject.Predmet.SudioniciListNaziv_1">
      <item>FINA Regionalni centar Zagreb</item>
      <item>SI NA MI K d.o.o.</item>
      <item>Nada Pernar</item>
    </derivirana_varijabla>
  </DomainObject.Predmet.SudioniciListNaziv>
  <DomainObject.Predmet.SudioniciListAdressOIB>
    <izvorni_sadrzaj>
      <item>FINA Regionalni centar Zagreb, OIB 85821130368, Trg svibanjskih žrtava 1995. 1,10000 Zagreb</item>
      <item>SI NA MI K d.o.o., OIB 69249234567, Sesvetski Kraljevec, Dugoselska 35,10000 Zagreb</item>
      <item>Nada Pernar, OIB 05859205886, Franje Blažinca 13,10370 Kozinščak</item>
    </izvorni_sadrzaj>
    <derivirana_varijabla naziv="DomainObject.Predmet.SudioniciListAdressOIB_1">
      <item>FINA Regionalni centar Zagreb, OIB 85821130368, Trg svibanjskih žrtava 1995. 1,10000 Zagreb</item>
      <item>SI NA MI K d.o.o., OIB 69249234567, Sesvetski Kraljevec, Dugoselska 35,10000 Zagreb</item>
      <item>Nada Pernar, OIB 05859205886, Franje Blažinca 13,10370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69249234567</item>
      <item>, OIB 05859205886</item>
    </izvorni_sadrzaj>
    <derivirana_varijabla naziv="DomainObject.Predmet.SudioniciListNazivOIB_1">
      <item>, OIB 85821130368</item>
      <item>, OIB 69249234567</item>
      <item>, OIB 05859205886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2016-02-08T08:39:00Z</dcterms:created>
  <dc:creator>ilukac</dc:creator>
  <cp:lastModifiedBy>Zlatka Plivelić</cp:lastModifiedBy>
  <cp:lastPrinted>2015-12-23T10:25:00Z</cp:lastPrinted>
  <dcterms:modified xmlns:xsi="http://www.w3.org/2001/XMLSchema-instance" xsi:type="dcterms:W3CDTF">2016-02-08T09:10:00Z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