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7b4f" w14:paraId="1cb7b4f" w:rsidRDefault="001A1EC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1ECE" w:rsidP="001A1ECE" w:rsidR="001A1ECE">
      <w:pPr>
        <w:pStyle w:val="Bezproreda"/>
      </w:pPr>
    </w:p>
    <w:p w:rsidRDefault="001A1ECE" w:rsidP="001A1ECE" w:rsidR="001A1ECE">
      <w:pPr>
        <w:pStyle w:val="Bezproreda"/>
      </w:pPr>
    </w:p>
    <w:p w:rsidRDefault="001A1ECE" w:rsidP="001A1ECE" w:rsidR="00AE649C">
      <w:pPr>
        <w:pStyle w:val="Bezproreda"/>
      </w:pPr>
      <w:r>
        <w:t xml:space="preserve">     Republika Hrvatska</w:t>
      </w:r>
    </w:p>
    <w:p w:rsidRDefault="001A1ECE" w:rsidP="001A1ECE" w:rsidR="001A1ECE">
      <w:pPr>
        <w:pStyle w:val="Bezproreda"/>
      </w:pPr>
      <w:r>
        <w:t>Trgovački sud u Bjelovaru</w:t>
      </w:r>
    </w:p>
    <w:p w:rsidRDefault="001A1ECE" w:rsidP="001A1ECE" w:rsidR="001A1EC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A1ECE" w:rsidP="001A1ECE" w:rsidR="001A1EC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St-448/2019-2</w:t>
      </w:r>
    </w:p>
    <w:p w:rsidRDefault="001A1ECE" w:rsidP="001A1ECE" w:rsidR="001A1EC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A1ECE" w:rsidP="001A1ECE" w:rsidR="001A1EC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A1ECE" w:rsidP="001A1ECE" w:rsidR="001A1ECE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1A1ECE" w:rsidP="001A1ECE" w:rsidR="001A1ECE">
      <w:pPr>
        <w:pStyle w:val="Bezproreda"/>
        <w:jc w:val="center"/>
        <w:rPr>
          <w:noProof/>
        </w:rPr>
      </w:pPr>
    </w:p>
    <w:p w:rsidRDefault="001A1ECE" w:rsidP="001A1ECE" w:rsidR="001A1ECE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A1ECE" w:rsidP="001A1ECE" w:rsidR="001A1ECE">
      <w:pPr>
        <w:pStyle w:val="Bezproreda"/>
        <w:jc w:val="both"/>
        <w:rPr>
          <w:b/>
          <w:noProof/>
        </w:rPr>
      </w:pPr>
      <w:bookmarkStart w:name="_GoBack" w:id="0"/>
      <w:bookmarkEnd w:id="0"/>
    </w:p>
    <w:p w:rsidRDefault="001A1ECE" w:rsidP="001A1ECE" w:rsidR="001A1EC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LIBERTAS REGIS d.o.o. za trgovinu i usluge, turistička agencija Zagreb, Radnička cesta 52, OIB: 53007287202,  21. svibnja  </w:t>
      </w:r>
      <w:r>
        <w:rPr>
          <w:noProof/>
        </w:rPr>
        <w:t xml:space="preserve">2019. </w:t>
      </w:r>
    </w:p>
    <w:p w:rsidRDefault="001A1ECE" w:rsidP="001A1ECE" w:rsidR="001A1ECE">
      <w:pPr>
        <w:pStyle w:val="Bezproreda"/>
        <w:jc w:val="both"/>
        <w:rPr>
          <w:noProof/>
        </w:rPr>
      </w:pPr>
    </w:p>
    <w:p w:rsidRDefault="001A1ECE" w:rsidP="001A1ECE" w:rsidR="001A1ECE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A1ECE" w:rsidP="001A1ECE" w:rsidR="001A1ECE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1A1ECE" w:rsidP="001A1ECE" w:rsidR="001A1EC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LIBERTAS REGIS d.o.o. za trgovinu i usluge, turistička agencija Zagreb, Radnička cesta 52, OIB: 53007287202.</w:t>
      </w:r>
    </w:p>
    <w:p w:rsidRDefault="001A1ECE" w:rsidP="001A1ECE" w:rsidR="001A1ECE">
      <w:pPr>
        <w:pStyle w:val="Bezproreda"/>
        <w:ind w:firstLine="708"/>
        <w:jc w:val="both"/>
      </w:pPr>
    </w:p>
    <w:p w:rsidRDefault="001A1ECE" w:rsidP="001A1ECE" w:rsidR="001A1ECE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1A1ECE" w:rsidP="001A1ECE" w:rsidR="001A1ECE">
      <w:pPr>
        <w:pStyle w:val="Bezproreda"/>
        <w:jc w:val="both"/>
      </w:pPr>
    </w:p>
    <w:p w:rsidRDefault="001A1ECE" w:rsidP="001A1ECE" w:rsidR="001A1ECE">
      <w:pPr>
        <w:pStyle w:val="Bezproreda"/>
        <w:jc w:val="center"/>
      </w:pPr>
      <w:r>
        <w:t>14. lipnja 2019. u 9,30 sati</w:t>
      </w:r>
    </w:p>
    <w:p w:rsidRDefault="001A1ECE" w:rsidP="001A1ECE" w:rsidR="001A1ECE">
      <w:pPr>
        <w:pStyle w:val="Bezproreda"/>
        <w:jc w:val="both"/>
        <w:rPr>
          <w:b/>
        </w:rPr>
      </w:pPr>
    </w:p>
    <w:p w:rsidRDefault="001A1ECE" w:rsidP="001A1ECE" w:rsidR="001A1ECE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1A1ECE" w:rsidP="001A1ECE" w:rsidR="001A1ECE">
      <w:pPr>
        <w:pStyle w:val="Bezproreda"/>
        <w:jc w:val="both"/>
      </w:pPr>
    </w:p>
    <w:p w:rsidRDefault="001A1ECE" w:rsidP="001A1ECE" w:rsidR="001A1ECE">
      <w:pPr>
        <w:pStyle w:val="Bezproreda"/>
        <w:jc w:val="both"/>
      </w:pPr>
      <w:r>
        <w:t xml:space="preserve">- Financijska agencija </w:t>
      </w:r>
    </w:p>
    <w:p w:rsidRDefault="001A1ECE" w:rsidP="001A1ECE" w:rsidR="001A1ECE">
      <w:pPr>
        <w:pStyle w:val="Bezproreda"/>
        <w:jc w:val="both"/>
      </w:pPr>
      <w:r>
        <w:t xml:space="preserve">- zakonski zastupnik dužnika Damir </w:t>
      </w:r>
      <w:proofErr w:type="spellStart"/>
      <w:r>
        <w:t>Ferara</w:t>
      </w:r>
      <w:proofErr w:type="spellEnd"/>
      <w:r>
        <w:t>.</w:t>
      </w:r>
    </w:p>
    <w:p w:rsidRDefault="001A1ECE" w:rsidP="001A1ECE" w:rsidR="001A1ECE">
      <w:pPr>
        <w:pStyle w:val="Bezproreda"/>
        <w:jc w:val="both"/>
      </w:pPr>
    </w:p>
    <w:p w:rsidRDefault="001A1ECE" w:rsidP="001A1ECE" w:rsidR="001A1ECE">
      <w:pPr>
        <w:pStyle w:val="Bezproreda"/>
        <w:ind w:firstLine="708"/>
        <w:jc w:val="both"/>
      </w:pPr>
      <w:r>
        <w:t xml:space="preserve">3. Nalaže se zakonskom zastupniku dužnika Damiru </w:t>
      </w:r>
      <w:proofErr w:type="spellStart"/>
      <w:r>
        <w:t>Ferara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A1ECE" w:rsidP="001A1ECE" w:rsidR="001A1ECE">
      <w:pPr>
        <w:pStyle w:val="Bezproreda"/>
        <w:jc w:val="both"/>
      </w:pPr>
    </w:p>
    <w:p w:rsidRDefault="001A1ECE" w:rsidP="001A1ECE" w:rsidR="001A1ECE">
      <w:pPr>
        <w:pStyle w:val="Bezproreda"/>
        <w:jc w:val="both"/>
      </w:pPr>
    </w:p>
    <w:p w:rsidRDefault="001A1ECE" w:rsidP="001A1ECE" w:rsidR="001A1ECE">
      <w:pPr>
        <w:pStyle w:val="Bezproreda"/>
        <w:jc w:val="center"/>
      </w:pPr>
      <w:r>
        <w:t>Obrazloženje</w:t>
      </w:r>
    </w:p>
    <w:p w:rsidRDefault="001A1ECE" w:rsidP="001A1ECE" w:rsidR="001A1ECE">
      <w:pPr>
        <w:pStyle w:val="Bezproreda"/>
        <w:jc w:val="center"/>
      </w:pPr>
    </w:p>
    <w:p w:rsidRDefault="001A1ECE" w:rsidP="001A1ECE" w:rsidR="001A1EC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20. prosinca 2018.  podnijela prijedlog za otvaranje stečajnog postupka nad dužnikom </w:t>
      </w:r>
      <w:r>
        <w:t xml:space="preserve">LIBERTAS REGIS d.o.o. za trgovinu i usluge, turistička agencija Zagreb, </w:t>
      </w:r>
      <w:r>
        <w:lastRenderedPageBreak/>
        <w:t xml:space="preserve">Radnička cesta 52, OIB: 53007287202. </w:t>
      </w:r>
      <w:r>
        <w:rPr>
          <w:noProof/>
        </w:rPr>
        <w:t>U</w:t>
      </w:r>
      <w:r>
        <w:t xml:space="preserve"> prijedlogu navodi da na dan 18. prosinca 2018. dužnik u Očevidniku redoslijeda osnova za plaćanje ima evidentirane neizvršene osnove za plaćanje u neprekinutom razdoblju od 120 dana, u ukupnom iznosu od 271.296,08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1A1ECE" w:rsidP="001A1ECE" w:rsidR="001A1ECE">
      <w:pPr>
        <w:pStyle w:val="Bezproreda"/>
        <w:jc w:val="both"/>
      </w:pPr>
    </w:p>
    <w:p w:rsidRDefault="001A1ECE" w:rsidP="001A1ECE" w:rsidR="001A1ECE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17. prosinca 2018. godine ima evidentirane neizvršene osnove za plaćanje u neprekinutom razdoblju od 120 dana i 1 zaposlenog.</w:t>
      </w:r>
    </w:p>
    <w:p w:rsidRDefault="001A1ECE" w:rsidP="001A1ECE" w:rsidR="001A1ECE">
      <w:pPr>
        <w:pStyle w:val="Bezproreda"/>
        <w:jc w:val="both"/>
      </w:pPr>
    </w:p>
    <w:p w:rsidRDefault="001A1ECE" w:rsidP="001A1ECE" w:rsidR="001A1ECE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A1ECE" w:rsidP="001A1ECE" w:rsidR="001A1ECE">
      <w:pPr>
        <w:pStyle w:val="Bezproreda"/>
        <w:jc w:val="both"/>
      </w:pPr>
    </w:p>
    <w:p w:rsidRDefault="001A1ECE" w:rsidP="001A1ECE" w:rsidR="001A1ECE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1A1ECE" w:rsidP="001A1ECE" w:rsidR="001A1ECE">
      <w:pPr>
        <w:pStyle w:val="Bezproreda"/>
        <w:jc w:val="both"/>
        <w:rPr>
          <w:i/>
          <w:u w:val="single"/>
        </w:rPr>
      </w:pPr>
    </w:p>
    <w:p w:rsidRDefault="001A1ECE" w:rsidP="001A1ECE" w:rsidR="001A1ECE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A1ECE" w:rsidP="001A1ECE" w:rsidR="001A1ECE">
      <w:pPr>
        <w:pStyle w:val="Bezproreda"/>
        <w:jc w:val="both"/>
      </w:pPr>
    </w:p>
    <w:p w:rsidRDefault="001A1ECE" w:rsidP="001A1ECE" w:rsidR="001A1ECE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1A1ECE" w:rsidP="001A1ECE" w:rsidR="001A1ECE">
      <w:pPr>
        <w:pStyle w:val="Bezproreda"/>
        <w:jc w:val="both"/>
        <w:rPr>
          <w:noProof/>
        </w:rPr>
      </w:pPr>
    </w:p>
    <w:p w:rsidRDefault="001A1ECE" w:rsidP="001A1ECE" w:rsidR="001A1ECE">
      <w:pPr>
        <w:pStyle w:val="Bezproreda"/>
        <w:jc w:val="center"/>
      </w:pPr>
      <w:r>
        <w:t>S u d a c</w:t>
      </w:r>
    </w:p>
    <w:p w:rsidRDefault="001A1ECE" w:rsidP="001A1ECE" w:rsidR="001A1ECE">
      <w:pPr>
        <w:pStyle w:val="Bezproreda"/>
        <w:jc w:val="center"/>
      </w:pPr>
      <w:r>
        <w:t xml:space="preserve">Branka Pleskalt </w:t>
      </w:r>
      <w:r>
        <w:t>v.r.</w:t>
      </w:r>
    </w:p>
    <w:p w:rsidRDefault="001A1ECE" w:rsidP="001A1ECE" w:rsidR="001A1ECE">
      <w:pPr>
        <w:pStyle w:val="Bezproreda"/>
        <w:jc w:val="center"/>
      </w:pPr>
    </w:p>
    <w:p w:rsidRDefault="001A1ECE" w:rsidP="001A1ECE" w:rsidR="001A1ECE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A1ECE" w:rsidP="001A1ECE" w:rsidR="001A1ECE">
      <w:pPr>
        <w:pStyle w:val="Bezproreda"/>
        <w:jc w:val="center"/>
      </w:pPr>
      <w:r>
        <w:t>Vesna Dragišić</w:t>
      </w:r>
    </w:p>
    <w:p w:rsidRDefault="001A1ECE" w:rsidP="001A1ECE" w:rsidR="001A1ECE">
      <w:pPr>
        <w:pStyle w:val="Bezproreda"/>
        <w:jc w:val="center"/>
      </w:pPr>
    </w:p>
    <w:p w:rsidRDefault="001A1ECE" w:rsidP="001A1ECE" w:rsidR="001A1ECE">
      <w:pPr>
        <w:pStyle w:val="Bezproreda"/>
        <w:jc w:val="center"/>
      </w:pPr>
    </w:p>
    <w:p w:rsidRDefault="001A1ECE" w:rsidP="001A1ECE" w:rsidR="001A1ECE">
      <w:pPr>
        <w:pStyle w:val="Bezproreda"/>
        <w:jc w:val="both"/>
      </w:pPr>
      <w:r>
        <w:t xml:space="preserve">  </w:t>
      </w:r>
    </w:p>
    <w:p w:rsidRDefault="001A1ECE" w:rsidP="001A1ECE" w:rsidR="001A1ECE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1A1ECE" w:rsidP="001A1ECE" w:rsidR="001A1EC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A1EC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2075215"/>
      <w:docPartObj>
        <w:docPartGallery w:val="Page Numbers (Top of Page)"/>
        <w:docPartUnique/>
      </w:docPartObj>
    </w:sdtPr>
    <w:sdtContent>
      <w:p w:rsidRDefault="001A1ECE" w:rsidR="001A1EC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A1ECE" w:rsidR="008333A9">
    <w:pPr>
      <w:pStyle w:val="Zaglavlje"/>
    </w:pPr>
    <w:r>
      <w:t>Poslovni broj: 1 St-448/2019-2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1ECE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A1EC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A1EC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439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St-448/2019-2</izvorni_sadrzaj>
    <derivirana_varijabla naziv="DomainObject.Oznaka_1">St-448/2019-2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St-448/2019</izvorni_sadrzaj>
    <derivirana_varijabla naziv="DomainObject.Predmet.OznakaBroj_1">St-448/2019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LIBERTAS REGIS d.o.o. za trgovinu i usluge, turistička agencija</izvorni_sadrzaj>
    <derivirana_varijabla naziv="DomainObject.Predmet.ProtustrankaFormated_1">  LIBERTAS REGIS d.o.o. za trgovinu i usluge, turistička agencija</derivirana_varijabla>
  </DomainObject.Predmet.ProtustrankaFormated>
  <DomainObject.Predmet.ProtustrankaFormatedOIB>
    <izvorni_sadrzaj>  LIBERTAS REGIS d.o.o. za trgovinu i usluge, turistička agencija, OIB 53007287202</izvorni_sadrzaj>
    <derivirana_varijabla naziv="DomainObject.Predmet.ProtustrankaFormatedOIB_1">  LIBERTAS REGIS d.o.o. za trgovinu i usluge, turistička agencija, OIB 53007287202</derivirana_varijabla>
  </DomainObject.Predmet.ProtustrankaFormatedOIB>
  <DomainObject.Predmet.ProtustrankaFormatedWithAdress>
    <izvorni_sadrzaj> LIBERTAS REGIS d.o.o. za trgovinu i usluge, turistička agencija, Radnička cesta 52, 10000 Zagreb</izvorni_sadrzaj>
    <derivirana_varijabla naziv="DomainObject.Predmet.ProtustrankaFormatedWithAdress_1"> LIBERTAS REGIS d.o.o. za trgovinu i usluge, turistička agencija, Radnička cesta 52, 10000 Zagreb</derivirana_varijabla>
  </DomainObject.Predmet.ProtustrankaFormatedWithAdress>
  <DomainObject.Predmet.ProtustrankaFormatedWithAdressOIB>
    <izvorni_sadrzaj> LIBERTAS REGIS d.o.o. za trgovinu i usluge, turistička agencija, OIB 53007287202, Radnička cesta 52, 10000 Zagreb</izvorni_sadrzaj>
    <derivirana_varijabla naziv="DomainObject.Predmet.ProtustrankaFormatedWithAdressOIB_1"> LIBERTAS REGIS d.o.o. za trgovinu i usluge, turistička agencija, OIB 53007287202, Radnička cesta 52, 10000 Zagreb</derivirana_varijabla>
  </DomainObject.Predmet.ProtustrankaFormatedWithAdressOIB>
  <DomainObject.Predmet.ProtustrankaWithAdress>
    <izvorni_sadrzaj>LIBERTAS REGIS d.o.o. za trgovinu i usluge, turistička agencija Radnička cesta 52, 10000 Zagreb</izvorni_sadrzaj>
    <derivirana_varijabla naziv="DomainObject.Predmet.ProtustrankaWithAdress_1">LIBERTAS REGIS d.o.o. za trgovinu i usluge, turistička agencija Radnička cesta 52, 10000 Zagreb</derivirana_varijabla>
  </DomainObject.Predmet.ProtustrankaWithAdress>
  <DomainObject.Predmet.ProtustrankaWithAdressOIB>
    <izvorni_sadrzaj>LIBERTAS REGIS d.o.o. za trgovinu i usluge, turistička agencija, OIB 53007287202, Radnička cesta 52, 10000 Zagreb</izvorni_sadrzaj>
    <derivirana_varijabla naziv="DomainObject.Predmet.ProtustrankaWithAdressOIB_1">LIBERTAS REGIS d.o.o. za trgovinu i usluge, turistička agencija, OIB 53007287202, Radnička cesta 52, 10000 Zagreb</derivirana_varijabla>
  </DomainObject.Predmet.ProtustrankaWithAdressOIB>
  <DomainObject.Predmet.ProtustrankaNazivFormated>
    <izvorni_sadrzaj>LIBERTAS REGIS d.o.o. za trgovinu i usluge, turistička agencija</izvorni_sadrzaj>
    <derivirana_varijabla naziv="DomainObject.Predmet.ProtustrankaNazivFormated_1">LIBERTAS REGIS d.o.o. za trgovinu i usluge, turistička agencija</derivirana_varijabla>
  </DomainObject.Predmet.ProtustrankaNazivFormated>
  <DomainObject.Predmet.ProtustrankaNazivFormatedOIB>
    <izvorni_sadrzaj>LIBERTAS REGIS d.o.o. za trgovinu i usluge, turistička agencija, OIB 53007287202</izvorni_sadrzaj>
    <derivirana_varijabla naziv="DomainObject.Predmet.ProtustrankaNazivFormatedOIB_1">LIBERTAS REGIS d.o.o. za trgovinu i usluge, turistička agencija, OIB 53007287202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LIBERTAS REGIS d.o.o. za trgovinu i usluge, turistička agencija</item>
    </izvorni_sadrzaj>
    <derivirana_varijabla naziv="DomainObject.Predmet.ProtuStrankaListFormated_1">
      <item>LIBERTAS REGIS d.o.o. za trgovinu i usluge, turistička agencija</item>
    </derivirana_varijabla>
  </DomainObject.Predmet.ProtuStrankaListFormated>
  <DomainObject.Predmet.ProtuStrankaListFormatedOIB>
    <izvorni_sadrzaj>
      <item>LIBERTAS REGIS d.o.o. za trgovinu i usluge, turistička agencija, OIB 53007287202</item>
    </izvorni_sadrzaj>
    <derivirana_varijabla naziv="DomainObject.Predmet.ProtuStrankaListFormatedOIB_1">
      <item>LIBERTAS REGIS d.o.o. za trgovinu i usluge, turistička agencija, OIB 53007287202</item>
    </derivirana_varijabla>
  </DomainObject.Predmet.ProtuStrankaListFormatedOIB>
  <DomainObject.Predmet.ProtuStrankaListFormatedWithAdress>
    <izvorni_sadrzaj>
      <item>LIBERTAS REGIS d.o.o. za trgovinu i usluge, turistička agencija, Radnička cesta 52, 10000 Zagreb</item>
    </izvorni_sadrzaj>
    <derivirana_varijabla naziv="DomainObject.Predmet.ProtuStrankaListFormatedWithAdress_1">
      <item>LIBERTAS REGIS d.o.o. za trgovinu i usluge, turistička agencija, Radnička cesta 52, 10000 Zagreb</item>
    </derivirana_varijabla>
  </DomainObject.Predmet.ProtuStrankaListFormatedWithAdress>
  <DomainObject.Predmet.ProtuStrankaListFormatedWithAdressOIB>
    <izvorni_sadrzaj>
      <item>LIBERTAS REGIS d.o.o. za trgovinu i usluge, turistička agencija, OIB 53007287202, Radnička cesta 52, 10000 Zagreb</item>
    </izvorni_sadrzaj>
    <derivirana_varijabla naziv="DomainObject.Predmet.ProtuStrankaListFormatedWithAdressOIB_1">
      <item>LIBERTAS REGIS d.o.o. za trgovinu i usluge, turistička agencija, OIB 53007287202, Radnička cesta 52, 10000 Zagreb</item>
    </derivirana_varijabla>
  </DomainObject.Predmet.ProtuStrankaListFormatedWithAdressOIB>
  <DomainObject.Predmet.ProtuStrankaListNazivFormated>
    <izvorni_sadrzaj>
      <item>LIBERTAS REGIS d.o.o. za trgovinu i usluge, turistička agencija</item>
    </izvorni_sadrzaj>
    <derivirana_varijabla naziv="DomainObject.Predmet.ProtuStrankaListNazivFormated_1">
      <item>LIBERTAS REGIS d.o.o. za trgovinu i usluge, turistička agencija</item>
    </derivirana_varijabla>
  </DomainObject.Predmet.ProtuStrankaListNazivFormated>
  <DomainObject.Predmet.ProtuStrankaListNazivFormatedOIB>
    <izvorni_sadrzaj>
      <item>LIBERTAS REGIS d.o.o. za trgovinu i usluge, turistička agencija, OIB 53007287202</item>
    </izvorni_sadrzaj>
    <derivirana_varijabla naziv="DomainObject.Predmet.ProtuStrankaListNazivFormatedOIB_1">
      <item>LIBERTAS REGIS d.o.o. za trgovinu i usluge, turistička agencija, OIB 53007287202</item>
    </derivirana_varijabla>
  </DomainObject.Predmet.ProtuStrankaListNazivFormatedOIB>
  <DomainObject.Predmet.OstaliListFormated>
    <izvorni_sadrzaj>
      <item>Damir Ferara</item>
    </izvorni_sadrzaj>
    <derivirana_varijabla naziv="DomainObject.Predmet.OstaliListFormated_1">
      <item>Damir Ferara</item>
    </derivirana_varijabla>
  </DomainObject.Predmet.OstaliListFormated>
  <DomainObject.Predmet.OstaliListFormatedOIB>
    <izvorni_sadrzaj>
      <item>Damir Ferara, OIB 85698600006</item>
    </izvorni_sadrzaj>
    <derivirana_varijabla naziv="DomainObject.Predmet.OstaliListFormatedOIB_1">
      <item>Damir Ferara, OIB 85698600006</item>
    </derivirana_varijabla>
  </DomainObject.Predmet.OstaliListFormatedOIB>
  <DomainObject.Predmet.OstaliListFormatedWithAdress>
    <izvorni_sadrzaj>
      <item>Damir Ferara, Zvečaj 4 C, 10000 Zagreb</item>
    </izvorni_sadrzaj>
    <derivirana_varijabla naziv="DomainObject.Predmet.OstaliListFormatedWithAdress_1">
      <item>Damir Ferara, Zvečaj 4 C, 10000 Zagreb</item>
    </derivirana_varijabla>
  </DomainObject.Predmet.OstaliListFormatedWithAdress>
  <DomainObject.Predmet.OstaliListFormatedWithAdressOIB>
    <izvorni_sadrzaj>
      <item>Damir Ferara, OIB 85698600006, Zvečaj 4 C, 10000 Zagreb</item>
    </izvorni_sadrzaj>
    <derivirana_varijabla naziv="DomainObject.Predmet.OstaliListFormatedWithAdressOIB_1">
      <item>Damir Ferara, OIB 85698600006, Zvečaj 4 C, 10000 Zagreb</item>
    </derivirana_varijabla>
  </DomainObject.Predmet.OstaliListFormatedWithAdressOIB>
  <DomainObject.Predmet.OstaliListNazivFormated>
    <izvorni_sadrzaj>
      <item>Damir Ferara</item>
    </izvorni_sadrzaj>
    <derivirana_varijabla naziv="DomainObject.Predmet.OstaliListNazivFormated_1">
      <item>Damir Ferara</item>
    </derivirana_varijabla>
  </DomainObject.Predmet.OstaliListNazivFormated>
  <DomainObject.Predmet.OstaliListNazivFormatedOIB>
    <izvorni_sadrzaj>
      <item>Damir Ferara, OIB 85698600006</item>
    </izvorni_sadrzaj>
    <derivirana_varijabla naziv="DomainObject.Predmet.OstaliListNazivFormatedOIB_1">
      <item>Damir Ferara, OIB 85698600006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St-448/2019-2</izvorni_sadrzaj>
    <derivirana_varijabla naziv="DomainObject.PoslovniBrojDokumenta_1">St-448/2019-2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LIBERTAS REGIS d.o.o. za trgovinu i usluge, turistička agencija</izvorni_sadrzaj>
    <derivirana_varijabla naziv="DomainObject.Predmet.ProtustrankaIDrugi_1">LIBERTAS REGIS d.o.o. za trgovinu i usluge, turistička agencija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LIBERTAS REGIS d.o.o. za trgovinu i usluge, turistička agencija, OIB 53007287202, Radnička cesta 52, 10000 Zagreb</izvorni_sadrzaj>
    <derivirana_varijabla naziv="DomainObject.Predmet.ProtustrankaIDrugiAdressOIB_1">LIBERTAS REGIS d.o.o. za trgovinu i usluge, turistička agencija, OIB 53007287202,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LIBERTAS REGIS d.o.o. za trgovinu i usluge, turistička agencija</item>
      <item>FINANCIJSKA AGENCIJA, RC Zagreb</item>
      <item>Damir Ferara</item>
    </izvorni_sadrzaj>
    <derivirana_varijabla naziv="DomainObject.Predmet.SudioniciListNaziv_1">
      <item>LIBERTAS REGIS d.o.o. za trgovinu i usluge, turistička agencija</item>
      <item>FINANCIJSKA AGENCIJA, RC Zagreb</item>
      <item>Damir Ferara</item>
    </derivirana_varijabla>
  </DomainObject.Predmet.SudioniciListNaziv>
  <DomainObject.Predmet.SudioniciListAdressOIB>
    <izvorni_sadrzaj>
      <item>LIBERTAS REGIS d.o.o. za trgovinu i usluge, turistička agencija, OIB 53007287202, Radnička cesta 52,10000 Zagreb</item>
      <item>FINANCIJSKA AGENCIJA, RC Zagreb, OIB 85821130368, Trg svibanjskih žrtava 1995. 1,10000 Zagreb</item>
      <item>Damir Ferara, OIB 85698600006, Zvečaj 4 C,10000 Zagreb</item>
    </izvorni_sadrzaj>
    <derivirana_varijabla naziv="DomainObject.Predmet.SudioniciListAdressOIB_1">
      <item>LIBERTAS REGIS d.o.o. za trgovinu i usluge, turistička agencija, OIB 53007287202, Radnička cesta 52,10000 Zagreb</item>
      <item>FINANCIJSKA AGENCIJA, RC Zagreb, OIB 85821130368, Trg svibanjskih žrtava 1995. 1,10000 Zagreb</item>
      <item>Damir Ferara, OIB 85698600006, Zvečaj 4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4154F-E62C-4E17-875A-81FE9D28EA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2970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2019-05-21T10:51:00Z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St-448/2019-2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